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511BD3D3" w:rsidR="008A1C3C" w:rsidRPr="000C68ED" w:rsidRDefault="008A1C3C" w:rsidP="00DE19BE">
      <w:pPr>
        <w:spacing w:after="120"/>
        <w:rPr>
          <w:rFonts w:ascii="Arial" w:eastAsiaTheme="minorEastAsia" w:hAnsi="Arial" w:cs="Arial"/>
          <w:b/>
          <w:sz w:val="24"/>
          <w:szCs w:val="24"/>
          <w:lang w:val="en-US" w:eastAsia="zh-CN"/>
        </w:rPr>
      </w:pPr>
      <w:r w:rsidRPr="000C68ED">
        <w:rPr>
          <w:rFonts w:ascii="Arial" w:eastAsiaTheme="minorEastAsia" w:hAnsi="Arial" w:cs="Arial"/>
          <w:b/>
          <w:sz w:val="24"/>
          <w:szCs w:val="24"/>
          <w:lang w:val="en-US" w:eastAsia="zh-CN"/>
        </w:rPr>
        <w:t>3GPP TSG-RAN WG4 Meeting # 10</w:t>
      </w:r>
      <w:r w:rsidR="0041627D" w:rsidRPr="000C68ED">
        <w:rPr>
          <w:rFonts w:ascii="Arial" w:eastAsiaTheme="minorEastAsia" w:hAnsi="Arial" w:cs="Arial"/>
          <w:b/>
          <w:sz w:val="24"/>
          <w:szCs w:val="24"/>
          <w:lang w:val="en-US" w:eastAsia="zh-CN"/>
        </w:rPr>
        <w:t>8</w:t>
      </w:r>
      <w:r w:rsidR="002B238A">
        <w:rPr>
          <w:rFonts w:ascii="Arial" w:eastAsiaTheme="minorEastAsia" w:hAnsi="Arial" w:cs="Arial"/>
          <w:b/>
          <w:sz w:val="24"/>
          <w:szCs w:val="24"/>
          <w:lang w:val="en-US" w:eastAsia="zh-CN"/>
        </w:rPr>
        <w:t>bis</w:t>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t>R4-23</w:t>
      </w:r>
      <w:r w:rsidR="00EB519E">
        <w:rPr>
          <w:rFonts w:ascii="Arial" w:eastAsiaTheme="minorEastAsia" w:hAnsi="Arial" w:cs="Arial"/>
          <w:b/>
          <w:sz w:val="24"/>
          <w:szCs w:val="24"/>
          <w:lang w:val="en-US" w:eastAsia="zh-CN"/>
        </w:rPr>
        <w:t>15542</w:t>
      </w:r>
    </w:p>
    <w:p w14:paraId="4D4BF4E3" w14:textId="77777777" w:rsidR="002B238A" w:rsidRPr="00376830" w:rsidRDefault="002B238A" w:rsidP="002B238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3972A817"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2B238A">
        <w:rPr>
          <w:rFonts w:ascii="Arial" w:eastAsiaTheme="minorEastAsia" w:hAnsi="Arial" w:cs="Arial"/>
          <w:color w:val="000000"/>
          <w:sz w:val="22"/>
          <w:lang w:val="en-US" w:eastAsia="zh-CN"/>
        </w:rPr>
        <w:t>5</w:t>
      </w:r>
      <w:r w:rsidR="00407274" w:rsidRPr="000C68ED">
        <w:rPr>
          <w:rFonts w:ascii="Arial" w:eastAsiaTheme="minorEastAsia" w:hAnsi="Arial" w:cs="Arial"/>
          <w:color w:val="000000"/>
          <w:sz w:val="22"/>
          <w:lang w:val="en-US" w:eastAsia="zh-CN"/>
        </w:rPr>
        <w:t>.3</w:t>
      </w:r>
      <w:r w:rsidR="0041627D" w:rsidRPr="000C68ED">
        <w:rPr>
          <w:rFonts w:ascii="Arial" w:eastAsiaTheme="minorEastAsia" w:hAnsi="Arial" w:cs="Arial"/>
          <w:color w:val="000000"/>
          <w:sz w:val="22"/>
          <w:lang w:val="en-US" w:eastAsia="zh-CN"/>
        </w:rPr>
        <w:t>0</w:t>
      </w:r>
      <w:r w:rsidR="00407274" w:rsidRPr="000C68ED">
        <w:rPr>
          <w:rFonts w:ascii="Arial" w:eastAsiaTheme="minorEastAsia" w:hAnsi="Arial" w:cs="Arial"/>
          <w:color w:val="000000"/>
          <w:sz w:val="22"/>
          <w:lang w:val="en-US" w:eastAsia="zh-CN"/>
        </w:rPr>
        <w:t>.2.1.2 Tx requirements</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633AAA9E"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On Tx requirements for </w:t>
      </w:r>
      <w:r w:rsidRPr="000C68ED">
        <w:rPr>
          <w:rFonts w:ascii="Arial" w:hAnsi="Arial" w:cs="Arial"/>
          <w:sz w:val="24"/>
          <w:lang w:val="en-US"/>
        </w:rPr>
        <w:t xml:space="preserve">NR </w:t>
      </w:r>
      <w:proofErr w:type="spellStart"/>
      <w:r w:rsidRPr="000C68ED">
        <w:rPr>
          <w:rFonts w:ascii="Arial" w:hAnsi="Arial" w:cs="Arial"/>
          <w:sz w:val="24"/>
          <w:lang w:val="en-US"/>
        </w:rPr>
        <w:t>sidelink</w:t>
      </w:r>
      <w:proofErr w:type="spellEnd"/>
      <w:r w:rsidRPr="000C68ED">
        <w:rPr>
          <w:rFonts w:ascii="Arial" w:hAnsi="Arial" w:cs="Arial"/>
          <w:sz w:val="24"/>
          <w:lang w:val="en-US"/>
        </w:rPr>
        <w:t xml:space="preserve"> evolution</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943DF23" w14:textId="772B420D" w:rsidR="008A1C3C" w:rsidRPr="000C68ED" w:rsidRDefault="0041627D" w:rsidP="008A1C3C">
      <w:pPr>
        <w:rPr>
          <w:lang w:val="en-US" w:eastAsia="zh-CN"/>
        </w:rPr>
      </w:pPr>
      <w:r w:rsidRPr="000C68ED">
        <w:rPr>
          <w:lang w:val="en-US" w:eastAsia="zh-CN"/>
        </w:rPr>
        <w:t xml:space="preserve">Based on the </w:t>
      </w:r>
      <w:r w:rsidR="008A1C3C" w:rsidRPr="000C68ED">
        <w:rPr>
          <w:lang w:val="en-US" w:eastAsia="zh-CN"/>
        </w:rPr>
        <w:t xml:space="preserve">WF on NR </w:t>
      </w:r>
      <w:proofErr w:type="spellStart"/>
      <w:r w:rsidR="008A1C3C" w:rsidRPr="000C68ED">
        <w:rPr>
          <w:lang w:val="en-US" w:eastAsia="zh-CN"/>
        </w:rPr>
        <w:t>sidelink</w:t>
      </w:r>
      <w:proofErr w:type="spellEnd"/>
      <w:r w:rsidR="008A1C3C" w:rsidRPr="000C68ED">
        <w:rPr>
          <w:lang w:val="en-US" w:eastAsia="zh-CN"/>
        </w:rPr>
        <w:t xml:space="preserve"> evolution </w:t>
      </w:r>
      <w:r w:rsidR="000153D5" w:rsidRPr="000C68ED">
        <w:rPr>
          <w:lang w:val="en-US" w:eastAsia="zh-CN"/>
        </w:rPr>
        <w:t>[</w:t>
      </w:r>
      <w:r w:rsidR="00CA3A7B" w:rsidRPr="000C68ED">
        <w:rPr>
          <w:lang w:val="en-US" w:eastAsia="zh-CN"/>
        </w:rPr>
        <w:t>1</w:t>
      </w:r>
      <w:r w:rsidR="000153D5" w:rsidRPr="000C68ED">
        <w:rPr>
          <w:lang w:val="en-US" w:eastAsia="zh-CN"/>
        </w:rPr>
        <w:t>]</w:t>
      </w:r>
      <w:r w:rsidRPr="000C68ED">
        <w:rPr>
          <w:lang w:val="en-US" w:eastAsia="zh-CN"/>
        </w:rPr>
        <w:t xml:space="preserve"> and TP on MPR/A-MPR simulation assumptions [2], </w:t>
      </w:r>
      <w:r w:rsidR="00B70C27" w:rsidRPr="000C68ED">
        <w:rPr>
          <w:lang w:val="en-US" w:eastAsia="zh-CN"/>
        </w:rPr>
        <w:t>t</w:t>
      </w:r>
      <w:r w:rsidR="008A1C3C" w:rsidRPr="000C68ED">
        <w:rPr>
          <w:lang w:val="en-US" w:eastAsia="zh-CN"/>
        </w:rPr>
        <w:t xml:space="preserve">his contribution </w:t>
      </w:r>
      <w:r w:rsidR="00B70C27" w:rsidRPr="000C68ED">
        <w:rPr>
          <w:lang w:val="en-US" w:eastAsia="zh-CN"/>
        </w:rPr>
        <w:t>provides</w:t>
      </w:r>
      <w:r w:rsidR="008A1C3C" w:rsidRPr="000C68ED">
        <w:rPr>
          <w:lang w:val="en-US" w:eastAsia="zh-CN"/>
        </w:rPr>
        <w:t xml:space="preserve"> </w:t>
      </w:r>
      <w:r w:rsidR="00B70C27" w:rsidRPr="000C68ED">
        <w:rPr>
          <w:lang w:val="en-US" w:eastAsia="zh-CN"/>
        </w:rPr>
        <w:t xml:space="preserve">the simulation results </w:t>
      </w:r>
      <w:r w:rsidR="002B238A">
        <w:rPr>
          <w:lang w:val="en-US" w:eastAsia="zh-CN"/>
        </w:rPr>
        <w:t xml:space="preserve">of MPR/A-MPR </w:t>
      </w:r>
      <w:r w:rsidR="00B70C27" w:rsidRPr="000C68ED">
        <w:rPr>
          <w:lang w:val="en-US" w:eastAsia="zh-CN"/>
        </w:rPr>
        <w:t>for PSSCH/PSCCH</w:t>
      </w:r>
      <w:r w:rsidR="002B238A">
        <w:rPr>
          <w:lang w:val="en-US" w:eastAsia="zh-CN"/>
        </w:rPr>
        <w:t>, PSFCH and S-SSB</w:t>
      </w:r>
      <w:r w:rsidR="00B70C27" w:rsidRPr="000C68ED">
        <w:rPr>
          <w:lang w:val="en-US" w:eastAsia="zh-CN"/>
        </w:rPr>
        <w:t xml:space="preserve"> and the related proposals.</w:t>
      </w:r>
      <w:r w:rsidR="008A1C3C" w:rsidRPr="000C68ED">
        <w:rPr>
          <w:lang w:val="en-US" w:eastAsia="zh-CN"/>
        </w:rPr>
        <w:t>.</w:t>
      </w:r>
    </w:p>
    <w:p w14:paraId="57F5E3B9" w14:textId="77777777" w:rsidR="0041627D" w:rsidRPr="000C68ED" w:rsidRDefault="0041627D" w:rsidP="008A1C3C">
      <w:pPr>
        <w:rPr>
          <w:lang w:val="en-US" w:eastAsia="zh-CN"/>
        </w:rPr>
      </w:pPr>
    </w:p>
    <w:p w14:paraId="78706DCC" w14:textId="3442D487" w:rsidR="005545E3" w:rsidRDefault="00A2682E" w:rsidP="00A2682E">
      <w:pPr>
        <w:pStyle w:val="Heading1"/>
        <w:rPr>
          <w:lang w:val="en-US" w:eastAsia="zh-CN"/>
        </w:rPr>
      </w:pPr>
      <w:r w:rsidRPr="000C68ED">
        <w:rPr>
          <w:lang w:val="en-US" w:eastAsia="zh-CN"/>
        </w:rPr>
        <w:t>UE TX requirements for NR SL-U single carrier operation</w:t>
      </w:r>
    </w:p>
    <w:p w14:paraId="02E001A9" w14:textId="118D432F" w:rsidR="00730FEC" w:rsidRDefault="00730FEC" w:rsidP="00730FEC">
      <w:pPr>
        <w:rPr>
          <w:rFonts w:eastAsia="Malgun Gothic"/>
          <w:lang w:val="en-US" w:eastAsia="ko-KR"/>
        </w:rPr>
      </w:pPr>
      <w:r>
        <w:rPr>
          <w:rFonts w:eastAsia="Malgun Gothic" w:hint="eastAsia"/>
          <w:lang w:val="en-US" w:eastAsia="ko-KR"/>
        </w:rPr>
        <w:t>Fo</w:t>
      </w:r>
      <w:r>
        <w:rPr>
          <w:rFonts w:eastAsia="Malgun Gothic"/>
          <w:lang w:val="en-US" w:eastAsia="ko-KR"/>
        </w:rPr>
        <w:t>r SL-U MPR and A-MPR, SEM in appendix are considered. It is addressed based on the [</w:t>
      </w:r>
      <w:r w:rsidR="00413EC9">
        <w:rPr>
          <w:rFonts w:eastAsia="Malgun Gothic"/>
          <w:lang w:val="en-US" w:eastAsia="ko-KR"/>
        </w:rPr>
        <w:t>4</w:t>
      </w:r>
      <w:r>
        <w:rPr>
          <w:rFonts w:eastAsia="Malgun Gothic"/>
          <w:lang w:val="en-US" w:eastAsia="ko-KR"/>
        </w:rPr>
        <w:t>].</w:t>
      </w:r>
    </w:p>
    <w:p w14:paraId="056D53CA" w14:textId="7A114FE8" w:rsidR="00030E05" w:rsidRPr="000C68ED" w:rsidRDefault="00030E05" w:rsidP="00030E05">
      <w:pPr>
        <w:pStyle w:val="Heading4"/>
        <w:rPr>
          <w:rFonts w:eastAsia="Malgun Gothic"/>
          <w:lang w:val="en-US" w:eastAsia="ko-KR"/>
        </w:rPr>
      </w:pPr>
      <w:r w:rsidRPr="000C68ED">
        <w:rPr>
          <w:rFonts w:eastAsia="Malgun Gothic"/>
          <w:lang w:val="en-US" w:eastAsia="ko-KR"/>
        </w:rPr>
        <w:t xml:space="preserve">Proposal </w:t>
      </w:r>
      <w:r>
        <w:rPr>
          <w:rFonts w:eastAsia="Malgun Gothic"/>
          <w:lang w:val="en-US" w:eastAsia="ko-KR"/>
        </w:rPr>
        <w:t>1</w:t>
      </w:r>
      <w:r w:rsidRPr="000C68ED">
        <w:rPr>
          <w:rFonts w:eastAsia="Malgun Gothic"/>
          <w:lang w:val="en-US" w:eastAsia="ko-KR"/>
        </w:rPr>
        <w:t xml:space="preserve">: </w:t>
      </w:r>
      <w:r>
        <w:rPr>
          <w:rFonts w:eastAsia="Malgun Gothic"/>
          <w:lang w:val="en-US" w:eastAsia="ko-KR"/>
        </w:rPr>
        <w:t>Capture SEM of appendix in TR</w:t>
      </w:r>
      <w:r w:rsidRPr="000C68ED">
        <w:rPr>
          <w:rFonts w:eastAsia="Malgun Gothic"/>
          <w:lang w:val="en-US" w:eastAsia="ko-KR"/>
        </w:rPr>
        <w:t>.</w:t>
      </w:r>
    </w:p>
    <w:p w14:paraId="299FB17F" w14:textId="77777777" w:rsidR="00730FEC" w:rsidRPr="00030E05" w:rsidRDefault="00730FEC" w:rsidP="00730FEC">
      <w:pPr>
        <w:rPr>
          <w:rFonts w:eastAsia="Malgun Gothic"/>
          <w:lang w:val="en-US" w:eastAsia="ko-KR"/>
        </w:rPr>
      </w:pPr>
    </w:p>
    <w:p w14:paraId="39C9A133" w14:textId="6D3F918C" w:rsidR="004C24A2" w:rsidRPr="000C68ED" w:rsidRDefault="0041627D" w:rsidP="00D8375E">
      <w:pPr>
        <w:pStyle w:val="Heading2"/>
        <w:rPr>
          <w:lang w:val="en-US"/>
        </w:rPr>
      </w:pPr>
      <w:r w:rsidRPr="000C68ED">
        <w:rPr>
          <w:lang w:val="en-US"/>
        </w:rPr>
        <w:t>SL-U PSSCH/PSCCH</w:t>
      </w:r>
      <w:r w:rsidR="00C03F39">
        <w:rPr>
          <w:lang w:val="en-US"/>
        </w:rPr>
        <w:t xml:space="preserve"> MPR</w:t>
      </w:r>
    </w:p>
    <w:p w14:paraId="05C1A364" w14:textId="58C153F2" w:rsidR="0041627D" w:rsidRPr="000C68ED" w:rsidRDefault="0041627D" w:rsidP="0041627D">
      <w:pPr>
        <w:pStyle w:val="BodyText"/>
        <w:rPr>
          <w:u w:val="single"/>
          <w:lang w:val="en-US" w:eastAsia="ko-KR"/>
        </w:rPr>
      </w:pPr>
      <w:r w:rsidRPr="000C68ED">
        <w:rPr>
          <w:lang w:val="en-US" w:eastAsia="ko-KR"/>
        </w:rPr>
        <w:t>The following are considered for SL-U Power class 5 MPR based on the agreed TP [2]</w:t>
      </w:r>
      <w:r w:rsidR="002B238A">
        <w:rPr>
          <w:lang w:val="en-US" w:eastAsia="ko-KR"/>
        </w:rPr>
        <w:t xml:space="preserve"> and WF</w:t>
      </w:r>
      <w:r w:rsidRPr="000C68ED">
        <w:rPr>
          <w:lang w:val="en-US" w:eastAsia="ko-KR"/>
        </w:rPr>
        <w:t xml:space="preserve">. </w:t>
      </w:r>
    </w:p>
    <w:tbl>
      <w:tblPr>
        <w:tblStyle w:val="TableGrid"/>
        <w:tblW w:w="0" w:type="auto"/>
        <w:tblLayout w:type="fixed"/>
        <w:tblLook w:val="04A0" w:firstRow="1" w:lastRow="0" w:firstColumn="1" w:lastColumn="0" w:noHBand="0" w:noVBand="1"/>
      </w:tblPr>
      <w:tblGrid>
        <w:gridCol w:w="9631"/>
      </w:tblGrid>
      <w:tr w:rsidR="0041627D" w:rsidRPr="000C68ED" w14:paraId="4DBE807D" w14:textId="77777777" w:rsidTr="0041627D">
        <w:tc>
          <w:tcPr>
            <w:tcW w:w="9631" w:type="dxa"/>
          </w:tcPr>
          <w:p w14:paraId="411AC3D7" w14:textId="77777777" w:rsidR="0041627D" w:rsidRPr="000C68ED" w:rsidRDefault="0041627D" w:rsidP="00827C20">
            <w:pPr>
              <w:numPr>
                <w:ilvl w:val="0"/>
                <w:numId w:val="8"/>
              </w:numPr>
              <w:pBdr>
                <w:top w:val="nil"/>
                <w:left w:val="nil"/>
                <w:bottom w:val="nil"/>
                <w:right w:val="nil"/>
                <w:between w:val="nil"/>
              </w:pBdr>
              <w:spacing w:after="0"/>
              <w:ind w:leftChars="-48" w:left="264"/>
              <w:rPr>
                <w:lang w:val="en-US"/>
              </w:rPr>
            </w:pPr>
            <w:r w:rsidRPr="000C68ED">
              <w:rPr>
                <w:color w:val="000000"/>
                <w:lang w:val="en-US"/>
              </w:rPr>
              <w:t>Basic RF parameters for MPR of single carrier SL-U UE</w:t>
            </w:r>
          </w:p>
          <w:p w14:paraId="3AD7EEB7"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Waveforms: CP-OFDM for SL-U</w:t>
            </w:r>
          </w:p>
          <w:p w14:paraId="08EDB3A2"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 xml:space="preserve">Supported CBW: 20/40/60/80/100MHz. </w:t>
            </w:r>
          </w:p>
          <w:p w14:paraId="2210F677"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Modulation: QPSK/16-QAM/64-QAM/256-QAM</w:t>
            </w:r>
          </w:p>
          <w:p w14:paraId="7FCBF7F0"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SCS: 15/30kHz</w:t>
            </w:r>
          </w:p>
          <w:p w14:paraId="4EF3A1AE"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C-IMD: 60dBc</w:t>
            </w:r>
          </w:p>
          <w:p w14:paraId="738E74D6"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EVM and impairments</w:t>
            </w:r>
          </w:p>
          <w:p w14:paraId="3B2533C6" w14:textId="77777777" w:rsidR="0041627D" w:rsidRPr="000C68ED" w:rsidRDefault="0041627D" w:rsidP="0041627D">
            <w:pPr>
              <w:pBdr>
                <w:top w:val="nil"/>
                <w:left w:val="nil"/>
                <w:bottom w:val="nil"/>
                <w:right w:val="nil"/>
                <w:between w:val="nil"/>
              </w:pBdr>
              <w:ind w:leftChars="133" w:left="266"/>
              <w:rPr>
                <w:color w:val="0070C0"/>
                <w:lang w:val="en-US"/>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1582"/>
              <w:gridCol w:w="1105"/>
              <w:gridCol w:w="1179"/>
              <w:gridCol w:w="1444"/>
            </w:tblGrid>
            <w:tr w:rsidR="0041627D" w:rsidRPr="000C68ED" w14:paraId="2C76AE37" w14:textId="77777777" w:rsidTr="0041627D">
              <w:trPr>
                <w:trHeight w:val="254"/>
                <w:jc w:val="center"/>
              </w:trPr>
              <w:tc>
                <w:tcPr>
                  <w:tcW w:w="1524" w:type="dxa"/>
                </w:tcPr>
                <w:p w14:paraId="1D3FFA7D" w14:textId="77777777" w:rsidR="0041627D" w:rsidRPr="000C68ED" w:rsidRDefault="0041627D" w:rsidP="0041627D">
                  <w:pPr>
                    <w:pBdr>
                      <w:top w:val="nil"/>
                      <w:left w:val="nil"/>
                      <w:bottom w:val="nil"/>
                      <w:right w:val="nil"/>
                      <w:between w:val="nil"/>
                    </w:pBdr>
                    <w:rPr>
                      <w:lang w:val="en-US"/>
                    </w:rPr>
                  </w:pPr>
                  <w:r w:rsidRPr="000C68ED">
                    <w:rPr>
                      <w:b/>
                      <w:lang w:val="en-US"/>
                    </w:rPr>
                    <w:t>Modulation</w:t>
                  </w:r>
                </w:p>
              </w:tc>
              <w:tc>
                <w:tcPr>
                  <w:tcW w:w="1582" w:type="dxa"/>
                </w:tcPr>
                <w:p w14:paraId="3A7952CB" w14:textId="77777777" w:rsidR="0041627D" w:rsidRPr="000C68ED" w:rsidRDefault="0041627D" w:rsidP="0041627D">
                  <w:pPr>
                    <w:pBdr>
                      <w:top w:val="nil"/>
                      <w:left w:val="nil"/>
                      <w:bottom w:val="nil"/>
                      <w:right w:val="nil"/>
                      <w:between w:val="nil"/>
                    </w:pBdr>
                    <w:rPr>
                      <w:lang w:val="en-US"/>
                    </w:rPr>
                  </w:pPr>
                  <w:proofErr w:type="spellStart"/>
                  <w:r w:rsidRPr="000C68ED">
                    <w:rPr>
                      <w:b/>
                      <w:lang w:val="en-US"/>
                    </w:rPr>
                    <w:t>SystemEVM</w:t>
                  </w:r>
                  <w:proofErr w:type="spellEnd"/>
                </w:p>
              </w:tc>
              <w:tc>
                <w:tcPr>
                  <w:tcW w:w="1105" w:type="dxa"/>
                </w:tcPr>
                <w:p w14:paraId="5B6A173A" w14:textId="77777777" w:rsidR="0041627D" w:rsidRPr="000C68ED" w:rsidRDefault="0041627D" w:rsidP="0041627D">
                  <w:pPr>
                    <w:pBdr>
                      <w:top w:val="nil"/>
                      <w:left w:val="nil"/>
                      <w:bottom w:val="nil"/>
                      <w:right w:val="nil"/>
                      <w:between w:val="nil"/>
                    </w:pBdr>
                    <w:rPr>
                      <w:lang w:val="en-US"/>
                    </w:rPr>
                  </w:pPr>
                  <w:r w:rsidRPr="000C68ED">
                    <w:rPr>
                      <w:b/>
                      <w:lang w:val="en-US"/>
                    </w:rPr>
                    <w:t>PA only</w:t>
                  </w:r>
                </w:p>
              </w:tc>
              <w:tc>
                <w:tcPr>
                  <w:tcW w:w="1179" w:type="dxa"/>
                </w:tcPr>
                <w:p w14:paraId="1009F1FA" w14:textId="77777777" w:rsidR="0041627D" w:rsidRPr="000C68ED" w:rsidRDefault="0041627D" w:rsidP="0041627D">
                  <w:pPr>
                    <w:pBdr>
                      <w:top w:val="nil"/>
                      <w:left w:val="nil"/>
                      <w:bottom w:val="nil"/>
                      <w:right w:val="nil"/>
                      <w:between w:val="nil"/>
                    </w:pBdr>
                    <w:rPr>
                      <w:lang w:val="en-US"/>
                    </w:rPr>
                  </w:pPr>
                  <w:r w:rsidRPr="000C68ED">
                    <w:rPr>
                      <w:b/>
                      <w:lang w:val="en-US"/>
                    </w:rPr>
                    <w:t>Image</w:t>
                  </w:r>
                </w:p>
              </w:tc>
              <w:tc>
                <w:tcPr>
                  <w:tcW w:w="1444" w:type="dxa"/>
                </w:tcPr>
                <w:p w14:paraId="6894B87E" w14:textId="77777777" w:rsidR="0041627D" w:rsidRPr="000C68ED" w:rsidRDefault="0041627D" w:rsidP="0041627D">
                  <w:pPr>
                    <w:pBdr>
                      <w:top w:val="nil"/>
                      <w:left w:val="nil"/>
                      <w:bottom w:val="nil"/>
                      <w:right w:val="nil"/>
                      <w:between w:val="nil"/>
                    </w:pBdr>
                    <w:rPr>
                      <w:lang w:val="en-US"/>
                    </w:rPr>
                  </w:pPr>
                  <w:proofErr w:type="spellStart"/>
                  <w:r w:rsidRPr="000C68ED">
                    <w:rPr>
                      <w:b/>
                      <w:lang w:val="en-US"/>
                    </w:rPr>
                    <w:t>PA+image</w:t>
                  </w:r>
                  <w:proofErr w:type="spellEnd"/>
                </w:p>
              </w:tc>
            </w:tr>
            <w:tr w:rsidR="0041627D" w:rsidRPr="000C68ED" w14:paraId="55B43926" w14:textId="77777777" w:rsidTr="0041627D">
              <w:trPr>
                <w:trHeight w:val="254"/>
                <w:jc w:val="center"/>
              </w:trPr>
              <w:tc>
                <w:tcPr>
                  <w:tcW w:w="1524" w:type="dxa"/>
                </w:tcPr>
                <w:p w14:paraId="600631CB" w14:textId="77777777" w:rsidR="0041627D" w:rsidRPr="000C68ED" w:rsidRDefault="0041627D" w:rsidP="0041627D">
                  <w:pPr>
                    <w:pBdr>
                      <w:top w:val="nil"/>
                      <w:left w:val="nil"/>
                      <w:bottom w:val="nil"/>
                      <w:right w:val="nil"/>
                      <w:between w:val="nil"/>
                    </w:pBdr>
                    <w:rPr>
                      <w:lang w:val="en-US"/>
                    </w:rPr>
                  </w:pPr>
                  <w:r w:rsidRPr="000C68ED">
                    <w:rPr>
                      <w:lang w:val="en-US"/>
                    </w:rPr>
                    <w:t>QPSK</w:t>
                  </w:r>
                </w:p>
              </w:tc>
              <w:tc>
                <w:tcPr>
                  <w:tcW w:w="1582" w:type="dxa"/>
                </w:tcPr>
                <w:p w14:paraId="68B13354" w14:textId="77777777" w:rsidR="0041627D" w:rsidRPr="000C68ED" w:rsidRDefault="0041627D" w:rsidP="0041627D">
                  <w:pPr>
                    <w:pBdr>
                      <w:top w:val="nil"/>
                      <w:left w:val="nil"/>
                      <w:bottom w:val="nil"/>
                      <w:right w:val="nil"/>
                      <w:between w:val="nil"/>
                    </w:pBdr>
                    <w:rPr>
                      <w:lang w:val="en-US"/>
                    </w:rPr>
                  </w:pPr>
                  <w:r w:rsidRPr="000C68ED">
                    <w:rPr>
                      <w:lang w:val="en-US"/>
                    </w:rPr>
                    <w:t>17.5%</w:t>
                  </w:r>
                </w:p>
              </w:tc>
              <w:tc>
                <w:tcPr>
                  <w:tcW w:w="1105" w:type="dxa"/>
                </w:tcPr>
                <w:p w14:paraId="710AFDA5" w14:textId="77777777" w:rsidR="0041627D" w:rsidRPr="000C68ED" w:rsidRDefault="0041627D" w:rsidP="0041627D">
                  <w:pPr>
                    <w:pBdr>
                      <w:top w:val="nil"/>
                      <w:left w:val="nil"/>
                      <w:bottom w:val="nil"/>
                      <w:right w:val="nil"/>
                      <w:between w:val="nil"/>
                    </w:pBdr>
                    <w:rPr>
                      <w:lang w:val="en-US"/>
                    </w:rPr>
                  </w:pPr>
                  <w:r w:rsidRPr="000C68ED">
                    <w:rPr>
                      <w:lang w:val="en-US"/>
                    </w:rPr>
                    <w:t>10%</w:t>
                  </w:r>
                </w:p>
              </w:tc>
              <w:tc>
                <w:tcPr>
                  <w:tcW w:w="1179" w:type="dxa"/>
                </w:tcPr>
                <w:p w14:paraId="4DB1A4DE"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330EB14A" w14:textId="77777777" w:rsidR="0041627D" w:rsidRPr="000C68ED" w:rsidRDefault="0041627D" w:rsidP="0041627D">
                  <w:pPr>
                    <w:pBdr>
                      <w:top w:val="nil"/>
                      <w:left w:val="nil"/>
                      <w:bottom w:val="nil"/>
                      <w:right w:val="nil"/>
                      <w:between w:val="nil"/>
                    </w:pBdr>
                    <w:rPr>
                      <w:lang w:val="en-US"/>
                    </w:rPr>
                  </w:pPr>
                  <w:r w:rsidRPr="000C68ED">
                    <w:rPr>
                      <w:lang w:val="en-US"/>
                    </w:rPr>
                    <w:t>10.0%</w:t>
                  </w:r>
                </w:p>
              </w:tc>
            </w:tr>
            <w:tr w:rsidR="0041627D" w:rsidRPr="000C68ED" w14:paraId="25BE95F8" w14:textId="77777777" w:rsidTr="0041627D">
              <w:trPr>
                <w:trHeight w:val="254"/>
                <w:jc w:val="center"/>
              </w:trPr>
              <w:tc>
                <w:tcPr>
                  <w:tcW w:w="1524" w:type="dxa"/>
                </w:tcPr>
                <w:p w14:paraId="7E015BC4" w14:textId="77777777" w:rsidR="0041627D" w:rsidRPr="000C68ED" w:rsidRDefault="0041627D" w:rsidP="0041627D">
                  <w:pPr>
                    <w:pBdr>
                      <w:top w:val="nil"/>
                      <w:left w:val="nil"/>
                      <w:bottom w:val="nil"/>
                      <w:right w:val="nil"/>
                      <w:between w:val="nil"/>
                    </w:pBdr>
                    <w:rPr>
                      <w:lang w:val="en-US"/>
                    </w:rPr>
                  </w:pPr>
                  <w:r w:rsidRPr="000C68ED">
                    <w:rPr>
                      <w:lang w:val="en-US"/>
                    </w:rPr>
                    <w:t>16QAM</w:t>
                  </w:r>
                </w:p>
              </w:tc>
              <w:tc>
                <w:tcPr>
                  <w:tcW w:w="1582" w:type="dxa"/>
                </w:tcPr>
                <w:p w14:paraId="152A5CCD" w14:textId="77777777" w:rsidR="0041627D" w:rsidRPr="000C68ED" w:rsidRDefault="0041627D" w:rsidP="0041627D">
                  <w:pPr>
                    <w:pBdr>
                      <w:top w:val="nil"/>
                      <w:left w:val="nil"/>
                      <w:bottom w:val="nil"/>
                      <w:right w:val="nil"/>
                      <w:between w:val="nil"/>
                    </w:pBdr>
                    <w:rPr>
                      <w:lang w:val="en-US"/>
                    </w:rPr>
                  </w:pPr>
                  <w:r w:rsidRPr="000C68ED">
                    <w:rPr>
                      <w:lang w:val="en-US"/>
                    </w:rPr>
                    <w:t>12.5%</w:t>
                  </w:r>
                </w:p>
              </w:tc>
              <w:tc>
                <w:tcPr>
                  <w:tcW w:w="1105" w:type="dxa"/>
                </w:tcPr>
                <w:p w14:paraId="1536DBD9" w14:textId="77777777" w:rsidR="0041627D" w:rsidRPr="000C68ED" w:rsidRDefault="0041627D" w:rsidP="0041627D">
                  <w:pPr>
                    <w:pBdr>
                      <w:top w:val="nil"/>
                      <w:left w:val="nil"/>
                      <w:bottom w:val="nil"/>
                      <w:right w:val="nil"/>
                      <w:between w:val="nil"/>
                    </w:pBdr>
                    <w:rPr>
                      <w:lang w:val="en-US"/>
                    </w:rPr>
                  </w:pPr>
                  <w:r w:rsidRPr="000C68ED">
                    <w:rPr>
                      <w:lang w:val="en-US"/>
                    </w:rPr>
                    <w:t>8%</w:t>
                  </w:r>
                </w:p>
              </w:tc>
              <w:tc>
                <w:tcPr>
                  <w:tcW w:w="1179" w:type="dxa"/>
                </w:tcPr>
                <w:p w14:paraId="749CD039"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3EED03FB" w14:textId="77777777" w:rsidR="0041627D" w:rsidRPr="000C68ED" w:rsidRDefault="0041627D" w:rsidP="0041627D">
                  <w:pPr>
                    <w:pBdr>
                      <w:top w:val="nil"/>
                      <w:left w:val="nil"/>
                      <w:bottom w:val="nil"/>
                      <w:right w:val="nil"/>
                      <w:between w:val="nil"/>
                    </w:pBdr>
                    <w:rPr>
                      <w:lang w:val="en-US"/>
                    </w:rPr>
                  </w:pPr>
                  <w:r w:rsidRPr="000C68ED">
                    <w:rPr>
                      <w:lang w:val="en-US"/>
                    </w:rPr>
                    <w:t>8.0%</w:t>
                  </w:r>
                </w:p>
              </w:tc>
            </w:tr>
            <w:tr w:rsidR="0041627D" w:rsidRPr="000C68ED" w14:paraId="36895734" w14:textId="77777777" w:rsidTr="0041627D">
              <w:trPr>
                <w:trHeight w:val="254"/>
                <w:jc w:val="center"/>
              </w:trPr>
              <w:tc>
                <w:tcPr>
                  <w:tcW w:w="1524" w:type="dxa"/>
                </w:tcPr>
                <w:p w14:paraId="1B8C0025" w14:textId="77777777" w:rsidR="0041627D" w:rsidRPr="000C68ED" w:rsidRDefault="0041627D" w:rsidP="0041627D">
                  <w:pPr>
                    <w:pBdr>
                      <w:top w:val="nil"/>
                      <w:left w:val="nil"/>
                      <w:bottom w:val="nil"/>
                      <w:right w:val="nil"/>
                      <w:between w:val="nil"/>
                    </w:pBdr>
                    <w:rPr>
                      <w:lang w:val="en-US"/>
                    </w:rPr>
                  </w:pPr>
                  <w:r w:rsidRPr="000C68ED">
                    <w:rPr>
                      <w:lang w:val="en-US"/>
                    </w:rPr>
                    <w:t>64QAM</w:t>
                  </w:r>
                </w:p>
              </w:tc>
              <w:tc>
                <w:tcPr>
                  <w:tcW w:w="1582" w:type="dxa"/>
                </w:tcPr>
                <w:p w14:paraId="64EE55FE" w14:textId="77777777" w:rsidR="0041627D" w:rsidRPr="000C68ED" w:rsidRDefault="0041627D" w:rsidP="0041627D">
                  <w:pPr>
                    <w:pBdr>
                      <w:top w:val="nil"/>
                      <w:left w:val="nil"/>
                      <w:bottom w:val="nil"/>
                      <w:right w:val="nil"/>
                      <w:between w:val="nil"/>
                    </w:pBdr>
                    <w:rPr>
                      <w:lang w:val="en-US"/>
                    </w:rPr>
                  </w:pPr>
                  <w:r w:rsidRPr="000C68ED">
                    <w:rPr>
                      <w:lang w:val="en-US"/>
                    </w:rPr>
                    <w:t>8%</w:t>
                  </w:r>
                </w:p>
              </w:tc>
              <w:tc>
                <w:tcPr>
                  <w:tcW w:w="1105" w:type="dxa"/>
                </w:tcPr>
                <w:p w14:paraId="2665E736" w14:textId="77777777" w:rsidR="0041627D" w:rsidRPr="000C68ED" w:rsidRDefault="0041627D" w:rsidP="0041627D">
                  <w:pPr>
                    <w:pBdr>
                      <w:top w:val="nil"/>
                      <w:left w:val="nil"/>
                      <w:bottom w:val="nil"/>
                      <w:right w:val="nil"/>
                      <w:between w:val="nil"/>
                    </w:pBdr>
                    <w:rPr>
                      <w:lang w:val="en-US"/>
                    </w:rPr>
                  </w:pPr>
                  <w:r w:rsidRPr="000C68ED">
                    <w:rPr>
                      <w:lang w:val="en-US"/>
                    </w:rPr>
                    <w:t>4%</w:t>
                  </w:r>
                </w:p>
              </w:tc>
              <w:tc>
                <w:tcPr>
                  <w:tcW w:w="1179" w:type="dxa"/>
                </w:tcPr>
                <w:p w14:paraId="2E63D8B6"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477D8CA4" w14:textId="77777777" w:rsidR="0041627D" w:rsidRPr="000C68ED" w:rsidRDefault="0041627D" w:rsidP="0041627D">
                  <w:pPr>
                    <w:pBdr>
                      <w:top w:val="nil"/>
                      <w:left w:val="nil"/>
                      <w:bottom w:val="nil"/>
                      <w:right w:val="nil"/>
                      <w:between w:val="nil"/>
                    </w:pBdr>
                    <w:rPr>
                      <w:lang w:val="en-US"/>
                    </w:rPr>
                  </w:pPr>
                  <w:r w:rsidRPr="000C68ED">
                    <w:rPr>
                      <w:lang w:val="en-US"/>
                    </w:rPr>
                    <w:t>5.65%</w:t>
                  </w:r>
                </w:p>
              </w:tc>
            </w:tr>
            <w:tr w:rsidR="0041627D" w:rsidRPr="000C68ED" w14:paraId="6A63401D" w14:textId="77777777" w:rsidTr="0041627D">
              <w:trPr>
                <w:trHeight w:val="254"/>
                <w:jc w:val="center"/>
              </w:trPr>
              <w:tc>
                <w:tcPr>
                  <w:tcW w:w="1524" w:type="dxa"/>
                </w:tcPr>
                <w:p w14:paraId="4DE347BF" w14:textId="77777777" w:rsidR="0041627D" w:rsidRPr="000C68ED" w:rsidRDefault="0041627D" w:rsidP="0041627D">
                  <w:pPr>
                    <w:pBdr>
                      <w:top w:val="nil"/>
                      <w:left w:val="nil"/>
                      <w:bottom w:val="nil"/>
                      <w:right w:val="nil"/>
                      <w:between w:val="nil"/>
                    </w:pBdr>
                    <w:rPr>
                      <w:lang w:val="en-US"/>
                    </w:rPr>
                  </w:pPr>
                  <w:r w:rsidRPr="000C68ED">
                    <w:rPr>
                      <w:lang w:val="en-US"/>
                    </w:rPr>
                    <w:t>256QAM</w:t>
                  </w:r>
                </w:p>
              </w:tc>
              <w:tc>
                <w:tcPr>
                  <w:tcW w:w="1582" w:type="dxa"/>
                </w:tcPr>
                <w:p w14:paraId="23444CC5" w14:textId="77777777" w:rsidR="0041627D" w:rsidRPr="000C68ED" w:rsidRDefault="0041627D" w:rsidP="0041627D">
                  <w:pPr>
                    <w:pBdr>
                      <w:top w:val="nil"/>
                      <w:left w:val="nil"/>
                      <w:bottom w:val="nil"/>
                      <w:right w:val="nil"/>
                      <w:between w:val="nil"/>
                    </w:pBdr>
                    <w:rPr>
                      <w:lang w:val="en-US"/>
                    </w:rPr>
                  </w:pPr>
                  <w:r w:rsidRPr="000C68ED">
                    <w:rPr>
                      <w:lang w:val="en-US"/>
                    </w:rPr>
                    <w:t>3.5%</w:t>
                  </w:r>
                </w:p>
              </w:tc>
              <w:tc>
                <w:tcPr>
                  <w:tcW w:w="1105" w:type="dxa"/>
                </w:tcPr>
                <w:p w14:paraId="0E41E801" w14:textId="77777777" w:rsidR="0041627D" w:rsidRPr="000C68ED" w:rsidRDefault="0041627D" w:rsidP="0041627D">
                  <w:pPr>
                    <w:pBdr>
                      <w:top w:val="nil"/>
                      <w:left w:val="nil"/>
                      <w:bottom w:val="nil"/>
                      <w:right w:val="nil"/>
                      <w:between w:val="nil"/>
                    </w:pBdr>
                    <w:rPr>
                      <w:lang w:val="en-US"/>
                    </w:rPr>
                  </w:pPr>
                  <w:r w:rsidRPr="000C68ED">
                    <w:rPr>
                      <w:lang w:val="en-US"/>
                    </w:rPr>
                    <w:t>1.8%</w:t>
                  </w:r>
                </w:p>
              </w:tc>
              <w:tc>
                <w:tcPr>
                  <w:tcW w:w="1179" w:type="dxa"/>
                </w:tcPr>
                <w:p w14:paraId="116E17F4" w14:textId="77777777" w:rsidR="0041627D" w:rsidRPr="000C68ED" w:rsidRDefault="0041627D" w:rsidP="0041627D">
                  <w:pPr>
                    <w:pBdr>
                      <w:top w:val="nil"/>
                      <w:left w:val="nil"/>
                      <w:bottom w:val="nil"/>
                      <w:right w:val="nil"/>
                      <w:between w:val="nil"/>
                    </w:pBdr>
                    <w:rPr>
                      <w:lang w:val="en-US"/>
                    </w:rPr>
                  </w:pPr>
                  <w:r w:rsidRPr="000C68ED">
                    <w:rPr>
                      <w:lang w:val="en-US"/>
                    </w:rPr>
                    <w:t>34dB</w:t>
                  </w:r>
                </w:p>
              </w:tc>
              <w:tc>
                <w:tcPr>
                  <w:tcW w:w="1444" w:type="dxa"/>
                </w:tcPr>
                <w:p w14:paraId="479997D9" w14:textId="77777777" w:rsidR="0041627D" w:rsidRPr="000C68ED" w:rsidRDefault="0041627D" w:rsidP="0041627D">
                  <w:pPr>
                    <w:pBdr>
                      <w:top w:val="nil"/>
                      <w:left w:val="nil"/>
                      <w:bottom w:val="nil"/>
                      <w:right w:val="nil"/>
                      <w:between w:val="nil"/>
                    </w:pBdr>
                    <w:rPr>
                      <w:lang w:val="en-US"/>
                    </w:rPr>
                  </w:pPr>
                  <w:r w:rsidRPr="000C68ED">
                    <w:rPr>
                      <w:lang w:val="en-US"/>
                    </w:rPr>
                    <w:t>2.69%</w:t>
                  </w:r>
                </w:p>
              </w:tc>
            </w:tr>
          </w:tbl>
          <w:p w14:paraId="7C9F8208" w14:textId="77777777" w:rsidR="0041627D" w:rsidRPr="000C68ED" w:rsidRDefault="0041627D" w:rsidP="0041627D">
            <w:pPr>
              <w:pBdr>
                <w:top w:val="nil"/>
                <w:left w:val="nil"/>
                <w:bottom w:val="nil"/>
                <w:right w:val="nil"/>
                <w:between w:val="nil"/>
              </w:pBdr>
              <w:ind w:leftChars="133" w:left="266"/>
              <w:rPr>
                <w:color w:val="0070C0"/>
                <w:lang w:val="en-US"/>
              </w:rPr>
            </w:pPr>
          </w:p>
          <w:p w14:paraId="0E4C638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IBE and impairment exceptions are same as NR-U</w:t>
            </w:r>
          </w:p>
          <w:p w14:paraId="2392AD79"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Reuse IBE mask from TS38.101-1 Table 6.4F.2.3-1</w:t>
            </w:r>
          </w:p>
          <w:p w14:paraId="4D15D1B9"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Image/carrier exceptions position and specific test according to interlaces.</w:t>
            </w:r>
          </w:p>
          <w:p w14:paraId="591B8D1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ACLR: 27dBc for PC5 UE with NR MBW</w:t>
            </w:r>
          </w:p>
          <w:p w14:paraId="11004788"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SEM according to 38.101-1 clause 6.5F.2.2</w:t>
            </w:r>
          </w:p>
          <w:p w14:paraId="52C4EB4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 xml:space="preserve">PA calibration &amp; PA configuration: </w:t>
            </w:r>
          </w:p>
          <w:p w14:paraId="67829F1D"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PC5 (single PA): 1dB MPR and DFT-s-OFDM QPSK 100RB3 20MHz waveform with 27dB ACLR</w:t>
            </w:r>
          </w:p>
          <w:p w14:paraId="191F0EB4"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 xml:space="preserve">The MPR will be applied to all SCS in all active 20 MHz sub-bands contiguously allocated in the channel.  </w:t>
            </w:r>
          </w:p>
          <w:p w14:paraId="5783C9D5" w14:textId="2B3962B5" w:rsidR="0041627D" w:rsidRDefault="0041627D" w:rsidP="00827C20">
            <w:pPr>
              <w:numPr>
                <w:ilvl w:val="1"/>
                <w:numId w:val="8"/>
              </w:numPr>
              <w:pBdr>
                <w:top w:val="nil"/>
                <w:left w:val="nil"/>
                <w:bottom w:val="nil"/>
                <w:right w:val="nil"/>
                <w:between w:val="nil"/>
              </w:pBdr>
              <w:spacing w:after="0"/>
              <w:ind w:leftChars="199" w:left="758"/>
              <w:rPr>
                <w:lang w:val="en-US"/>
              </w:rPr>
            </w:pPr>
            <w:r w:rsidRPr="000C68ED">
              <w:rPr>
                <w:lang w:val="en-US"/>
              </w:rPr>
              <w:t xml:space="preserve">For the RB interlaced allocation, refer the interlaced allocations with uplink resource allocation type 2 as specified in TS 38.214. </w:t>
            </w:r>
          </w:p>
          <w:p w14:paraId="538C83B5" w14:textId="124304C8" w:rsidR="002B238A" w:rsidRPr="000C68ED" w:rsidRDefault="002B238A" w:rsidP="00827C20">
            <w:pPr>
              <w:numPr>
                <w:ilvl w:val="1"/>
                <w:numId w:val="8"/>
              </w:numPr>
              <w:pBdr>
                <w:top w:val="nil"/>
                <w:left w:val="nil"/>
                <w:bottom w:val="nil"/>
                <w:right w:val="nil"/>
                <w:between w:val="nil"/>
              </w:pBdr>
              <w:spacing w:after="0"/>
              <w:ind w:leftChars="199" w:left="758"/>
              <w:rPr>
                <w:lang w:val="en-US"/>
              </w:rPr>
            </w:pPr>
            <w:r>
              <w:rPr>
                <w:lang w:val="en-US"/>
              </w:rPr>
              <w:lastRenderedPageBreak/>
              <w:t>IQ image rejection : 34dBc</w:t>
            </w:r>
          </w:p>
          <w:p w14:paraId="75E2E44A" w14:textId="77777777" w:rsidR="0041627D" w:rsidRPr="000C68ED" w:rsidRDefault="0041627D" w:rsidP="0041627D">
            <w:pPr>
              <w:rPr>
                <w:rFonts w:eastAsia="Courier New"/>
                <w:lang w:val="en-US" w:eastAsia="zh-CN"/>
              </w:rPr>
            </w:pPr>
          </w:p>
          <w:p w14:paraId="1C5CEB03" w14:textId="77777777" w:rsidR="0041627D" w:rsidRPr="000C68ED" w:rsidRDefault="0041627D" w:rsidP="0041627D">
            <w:pPr>
              <w:rPr>
                <w:rFonts w:eastAsia="Courier New"/>
                <w:lang w:val="en-US" w:eastAsia="zh-CN"/>
              </w:rPr>
            </w:pPr>
            <w:r w:rsidRPr="000C68ED">
              <w:rPr>
                <w:rFonts w:eastAsia="Courier New"/>
                <w:lang w:val="en-US" w:eastAsia="zh-CN"/>
              </w:rPr>
              <w:t>For SL-U in single CC operation, the simultaneous transmission of PSCCH and PSSCH in the same sub-frame is supported and the following constraints in Table 6.1.2-1 can be assumed.</w:t>
            </w:r>
          </w:p>
          <w:p w14:paraId="33B09CF2" w14:textId="77777777" w:rsidR="0041627D" w:rsidRPr="000C68ED" w:rsidRDefault="0041627D" w:rsidP="0041627D">
            <w:pPr>
              <w:pStyle w:val="TH"/>
              <w:rPr>
                <w:rFonts w:ascii="Times New Roman" w:hAnsi="Times New Roman"/>
                <w:lang w:val="en-US"/>
              </w:rPr>
            </w:pPr>
            <w:r w:rsidRPr="000C68ED">
              <w:rPr>
                <w:rFonts w:ascii="Times New Roman" w:hAnsi="Times New Roman"/>
                <w:lang w:val="en-US"/>
              </w:rPr>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750"/>
            </w:tblGrid>
            <w:tr w:rsidR="0041627D" w:rsidRPr="000C68ED" w14:paraId="287DDEB2" w14:textId="77777777" w:rsidTr="0041627D">
              <w:trPr>
                <w:trHeight w:val="356"/>
                <w:jc w:val="center"/>
              </w:trPr>
              <w:tc>
                <w:tcPr>
                  <w:tcW w:w="2410" w:type="dxa"/>
                  <w:shd w:val="clear" w:color="auto" w:fill="auto"/>
                  <w:vAlign w:val="center"/>
                </w:tcPr>
                <w:p w14:paraId="1981B500" w14:textId="77777777" w:rsidR="0041627D" w:rsidRPr="000C68ED" w:rsidRDefault="0041627D" w:rsidP="0041627D">
                  <w:pPr>
                    <w:pStyle w:val="TAH"/>
                    <w:rPr>
                      <w:lang w:val="en-US" w:eastAsia="zh-CN"/>
                    </w:rPr>
                  </w:pPr>
                  <w:r w:rsidRPr="000C68ED">
                    <w:rPr>
                      <w:lang w:val="en-US" w:eastAsia="zh-CN"/>
                    </w:rPr>
                    <w:t>Items</w:t>
                  </w:r>
                </w:p>
              </w:tc>
              <w:tc>
                <w:tcPr>
                  <w:tcW w:w="5750" w:type="dxa"/>
                  <w:shd w:val="clear" w:color="auto" w:fill="auto"/>
                  <w:vAlign w:val="center"/>
                </w:tcPr>
                <w:p w14:paraId="2009869C" w14:textId="77777777" w:rsidR="0041627D" w:rsidRPr="000C68ED" w:rsidRDefault="0041627D" w:rsidP="0041627D">
                  <w:pPr>
                    <w:pStyle w:val="TAH"/>
                    <w:rPr>
                      <w:lang w:val="en-US" w:eastAsia="zh-CN"/>
                    </w:rPr>
                  </w:pPr>
                  <w:r w:rsidRPr="000C68ED">
                    <w:rPr>
                      <w:lang w:val="en-US" w:eastAsia="zh-CN"/>
                    </w:rPr>
                    <w:t>Assumption</w:t>
                  </w:r>
                </w:p>
              </w:tc>
            </w:tr>
            <w:tr w:rsidR="0041627D" w:rsidRPr="000C68ED" w14:paraId="163513C0" w14:textId="77777777" w:rsidTr="0041627D">
              <w:trPr>
                <w:trHeight w:val="555"/>
                <w:jc w:val="center"/>
              </w:trPr>
              <w:tc>
                <w:tcPr>
                  <w:tcW w:w="2410" w:type="dxa"/>
                  <w:shd w:val="clear" w:color="auto" w:fill="auto"/>
                </w:tcPr>
                <w:p w14:paraId="7FD52C33" w14:textId="77777777" w:rsidR="0041627D" w:rsidRPr="000C68ED" w:rsidRDefault="0041627D" w:rsidP="0041627D">
                  <w:pPr>
                    <w:pStyle w:val="TAC"/>
                    <w:rPr>
                      <w:lang w:val="en-US" w:eastAsia="zh-CN"/>
                    </w:rPr>
                  </w:pPr>
                  <w:r w:rsidRPr="000C68ED">
                    <w:rPr>
                      <w:lang w:val="en-US" w:eastAsia="zh-CN"/>
                    </w:rPr>
                    <w:t>Allowed sub-channel sizes</w:t>
                  </w:r>
                </w:p>
              </w:tc>
              <w:tc>
                <w:tcPr>
                  <w:tcW w:w="5750" w:type="dxa"/>
                  <w:shd w:val="clear" w:color="auto" w:fill="auto"/>
                </w:tcPr>
                <w:p w14:paraId="300DA30E" w14:textId="77777777" w:rsidR="0041627D" w:rsidRPr="000C68ED" w:rsidRDefault="0041627D" w:rsidP="0041627D">
                  <w:pPr>
                    <w:pStyle w:val="TAC"/>
                    <w:rPr>
                      <w:lang w:val="en-US" w:eastAsia="zh-CN"/>
                    </w:rPr>
                  </w:pPr>
                  <w:r w:rsidRPr="000C68ED">
                    <w:rPr>
                      <w:lang w:val="en-US" w:eastAsia="zh-CN"/>
                    </w:rPr>
                    <w:t>Support {10, 12, 15, 20, 25, 50, 75, 100} PRBs for possible sub-channel size.</w:t>
                  </w:r>
                </w:p>
              </w:tc>
            </w:tr>
            <w:tr w:rsidR="0041627D" w:rsidRPr="000C68ED" w14:paraId="67C0DEF6" w14:textId="77777777" w:rsidTr="0041627D">
              <w:trPr>
                <w:trHeight w:val="555"/>
                <w:jc w:val="center"/>
              </w:trPr>
              <w:tc>
                <w:tcPr>
                  <w:tcW w:w="2410" w:type="dxa"/>
                  <w:shd w:val="clear" w:color="auto" w:fill="auto"/>
                </w:tcPr>
                <w:p w14:paraId="0D43610E" w14:textId="77777777" w:rsidR="0041627D" w:rsidRPr="000C68ED" w:rsidRDefault="0041627D" w:rsidP="0041627D">
                  <w:pPr>
                    <w:pStyle w:val="TAC"/>
                    <w:rPr>
                      <w:b/>
                      <w:lang w:val="en-US" w:eastAsia="zh-CN"/>
                    </w:rPr>
                  </w:pPr>
                  <w:r w:rsidRPr="000C68ED">
                    <w:rPr>
                      <w:rFonts w:cs="Arial"/>
                      <w:lang w:val="en-US" w:eastAsia="zh-CN"/>
                    </w:rPr>
                    <w:t>Allowed L</w:t>
                  </w:r>
                  <w:r w:rsidRPr="000C68ED">
                    <w:rPr>
                      <w:rFonts w:cs="Arial"/>
                      <w:vertAlign w:val="subscript"/>
                      <w:lang w:val="en-US" w:eastAsia="zh-CN"/>
                    </w:rPr>
                    <w:t>CRB</w:t>
                  </w:r>
                  <w:r w:rsidRPr="000C68ED">
                    <w:rPr>
                      <w:rFonts w:cs="Arial"/>
                      <w:lang w:val="en-US" w:eastAsia="zh-CN"/>
                    </w:rPr>
                    <w:t xml:space="preserve"> allocation</w:t>
                  </w:r>
                </w:p>
              </w:tc>
              <w:tc>
                <w:tcPr>
                  <w:tcW w:w="5750" w:type="dxa"/>
                  <w:shd w:val="clear" w:color="auto" w:fill="auto"/>
                </w:tcPr>
                <w:p w14:paraId="6CEF0151" w14:textId="77777777" w:rsidR="0041627D" w:rsidRPr="000C68ED" w:rsidRDefault="0041627D" w:rsidP="0041627D">
                  <w:pPr>
                    <w:pStyle w:val="TAC"/>
                    <w:rPr>
                      <w:rFonts w:cs="Arial"/>
                      <w:lang w:val="en-US" w:eastAsia="zh-CN"/>
                    </w:rPr>
                  </w:pPr>
                  <w:r w:rsidRPr="000C68ED">
                    <w:rPr>
                      <w:rFonts w:cs="Arial"/>
                      <w:lang w:val="en-US" w:eastAsia="zh-CN"/>
                    </w:rPr>
                    <w:t>10,12,15,20,24,25,30,36,40,45,48,50,60,70,72,75,80,84,90,96,100,105,108,110,120,125,130,132,135,140,144,150,156,160,165,168,170,175,180,190,192,195,200,204,210,216,220,225,228,230,240,250,252,255,260,264,270</w:t>
                  </w:r>
                </w:p>
                <w:p w14:paraId="28127936" w14:textId="77777777" w:rsidR="0041627D" w:rsidRPr="000C68ED" w:rsidRDefault="0041627D" w:rsidP="0041627D">
                  <w:pPr>
                    <w:pStyle w:val="TAC"/>
                    <w:rPr>
                      <w:lang w:val="en-US" w:eastAsia="zh-CN"/>
                    </w:rPr>
                  </w:pPr>
                  <w:r w:rsidRPr="000C68ED">
                    <w:rPr>
                      <w:rFonts w:cs="Arial"/>
                      <w:lang w:val="en-US" w:eastAsia="zh-CN"/>
                    </w:rPr>
                    <w:t>The Allowed L</w:t>
                  </w:r>
                  <w:r w:rsidRPr="000C68ED">
                    <w:rPr>
                      <w:rFonts w:cs="Arial"/>
                      <w:vertAlign w:val="subscript"/>
                      <w:lang w:val="en-US" w:eastAsia="zh-CN"/>
                    </w:rPr>
                    <w:t>CRB</w:t>
                  </w:r>
                  <w:r w:rsidRPr="000C68ED">
                    <w:rPr>
                      <w:rFonts w:cs="Arial"/>
                      <w:lang w:val="en-US" w:eastAsia="zh-CN"/>
                    </w:rPr>
                    <w:t xml:space="preserve"> will be decided by the supported SCS.</w:t>
                  </w:r>
                </w:p>
              </w:tc>
            </w:tr>
            <w:tr w:rsidR="0041627D" w:rsidRPr="000C68ED" w14:paraId="359CCFAF" w14:textId="77777777" w:rsidTr="0041627D">
              <w:trPr>
                <w:trHeight w:val="555"/>
                <w:jc w:val="center"/>
              </w:trPr>
              <w:tc>
                <w:tcPr>
                  <w:tcW w:w="2410" w:type="dxa"/>
                  <w:shd w:val="clear" w:color="auto" w:fill="auto"/>
                  <w:hideMark/>
                </w:tcPr>
                <w:p w14:paraId="6D36751B" w14:textId="77777777" w:rsidR="0041627D" w:rsidRPr="000C68ED" w:rsidRDefault="0041627D" w:rsidP="0041627D">
                  <w:pPr>
                    <w:pStyle w:val="TAC"/>
                    <w:rPr>
                      <w:lang w:val="en-US" w:eastAsia="zh-CN"/>
                    </w:rPr>
                  </w:pPr>
                  <w:r w:rsidRPr="000C68ED">
                    <w:rPr>
                      <w:lang w:val="en-US" w:eastAsia="zh-CN"/>
                    </w:rPr>
                    <w:t>Regarding PSCCH / PSSCH multiplexing</w:t>
                  </w:r>
                </w:p>
              </w:tc>
              <w:tc>
                <w:tcPr>
                  <w:tcW w:w="5750" w:type="dxa"/>
                  <w:shd w:val="clear" w:color="auto" w:fill="auto"/>
                </w:tcPr>
                <w:p w14:paraId="5D3782AB" w14:textId="77777777" w:rsidR="0041627D" w:rsidRPr="000C68ED" w:rsidRDefault="0041627D" w:rsidP="0041627D">
                  <w:pPr>
                    <w:pStyle w:val="TAC"/>
                    <w:rPr>
                      <w:lang w:val="en-US" w:eastAsia="zh-CN"/>
                    </w:rPr>
                  </w:pPr>
                  <w:r w:rsidRPr="000C68ED">
                    <w:rPr>
                      <w:rFonts w:cs="Arial"/>
                      <w:noProof/>
                      <w:lang w:val="en-US" w:eastAsia="ko-KR"/>
                    </w:rPr>
                    <w:drawing>
                      <wp:inline distT="0" distB="0" distL="0" distR="0" wp14:anchorId="7185F388" wp14:editId="3ADCA311">
                        <wp:extent cx="1887321" cy="675829"/>
                        <wp:effectExtent l="0" t="0" r="0" b="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5892" cy="693222"/>
                                </a:xfrm>
                                <a:prstGeom prst="rect">
                                  <a:avLst/>
                                </a:prstGeom>
                                <a:noFill/>
                              </pic:spPr>
                            </pic:pic>
                          </a:graphicData>
                        </a:graphic>
                      </wp:inline>
                    </w:drawing>
                  </w:r>
                </w:p>
              </w:tc>
            </w:tr>
            <w:tr w:rsidR="0041627D" w:rsidRPr="000C68ED" w14:paraId="6EE2DA6D" w14:textId="77777777" w:rsidTr="0041627D">
              <w:trPr>
                <w:trHeight w:val="555"/>
                <w:jc w:val="center"/>
              </w:trPr>
              <w:tc>
                <w:tcPr>
                  <w:tcW w:w="2410" w:type="dxa"/>
                  <w:shd w:val="clear" w:color="auto" w:fill="auto"/>
                </w:tcPr>
                <w:p w14:paraId="5BD84630" w14:textId="77777777" w:rsidR="0041627D" w:rsidRPr="000C68ED" w:rsidRDefault="0041627D" w:rsidP="0041627D">
                  <w:pPr>
                    <w:pStyle w:val="TAC"/>
                    <w:rPr>
                      <w:lang w:val="en-US" w:eastAsia="zh-CN"/>
                    </w:rPr>
                  </w:pPr>
                  <w:r w:rsidRPr="000C68ED">
                    <w:rPr>
                      <w:lang w:val="en-US" w:eastAsia="zh-CN"/>
                    </w:rPr>
                    <w:t>PSCCH size</w:t>
                  </w:r>
                </w:p>
              </w:tc>
              <w:tc>
                <w:tcPr>
                  <w:tcW w:w="5750" w:type="dxa"/>
                  <w:shd w:val="clear" w:color="auto" w:fill="auto"/>
                </w:tcPr>
                <w:p w14:paraId="13098292" w14:textId="77777777" w:rsidR="0041627D" w:rsidRPr="000C68ED" w:rsidRDefault="0041627D" w:rsidP="0041627D">
                  <w:pPr>
                    <w:pStyle w:val="TAC"/>
                    <w:rPr>
                      <w:lang w:val="en-US" w:eastAsia="zh-CN"/>
                    </w:rPr>
                  </w:pPr>
                  <w:r w:rsidRPr="000C68ED">
                    <w:rPr>
                      <w:lang w:val="en-US" w:eastAsia="zh-CN"/>
                    </w:rPr>
                    <w:t>10RB*3 Symbols</w:t>
                  </w:r>
                </w:p>
              </w:tc>
            </w:tr>
            <w:tr w:rsidR="0041627D" w:rsidRPr="000C68ED" w14:paraId="2527144A" w14:textId="77777777" w:rsidTr="0041627D">
              <w:trPr>
                <w:trHeight w:val="557"/>
                <w:jc w:val="center"/>
              </w:trPr>
              <w:tc>
                <w:tcPr>
                  <w:tcW w:w="2410" w:type="dxa"/>
                  <w:shd w:val="clear" w:color="auto" w:fill="auto"/>
                </w:tcPr>
                <w:p w14:paraId="0FE27B11" w14:textId="77777777" w:rsidR="0041627D" w:rsidRPr="000C68ED" w:rsidRDefault="0041627D" w:rsidP="0041627D">
                  <w:pPr>
                    <w:pStyle w:val="TAC"/>
                    <w:rPr>
                      <w:lang w:val="en-US" w:eastAsia="zh-CN"/>
                    </w:rPr>
                  </w:pPr>
                  <w:r w:rsidRPr="000C68ED">
                    <w:rPr>
                      <w:lang w:val="en-US" w:eastAsia="zh-CN"/>
                    </w:rPr>
                    <w:t>PSD offset of X dB between PSCCH and PSSCH</w:t>
                  </w:r>
                </w:p>
              </w:tc>
              <w:tc>
                <w:tcPr>
                  <w:tcW w:w="5750" w:type="dxa"/>
                  <w:shd w:val="clear" w:color="auto" w:fill="auto"/>
                </w:tcPr>
                <w:p w14:paraId="7E97EB34" w14:textId="77777777" w:rsidR="0041627D" w:rsidRPr="000C68ED" w:rsidRDefault="0041627D" w:rsidP="0041627D">
                  <w:pPr>
                    <w:pStyle w:val="TAC"/>
                    <w:rPr>
                      <w:rFonts w:eastAsia="Courier New"/>
                      <w:lang w:val="en-US" w:eastAsia="zh-CN"/>
                    </w:rPr>
                  </w:pPr>
                  <w:r w:rsidRPr="000C68ED">
                    <w:rPr>
                      <w:lang w:val="en-US" w:eastAsia="zh-CN"/>
                    </w:rPr>
                    <w:t>0dB</w:t>
                  </w:r>
                </w:p>
              </w:tc>
            </w:tr>
          </w:tbl>
          <w:p w14:paraId="43E89C3C" w14:textId="77777777" w:rsidR="0041627D" w:rsidRPr="000C68ED" w:rsidRDefault="0041627D" w:rsidP="004C24A2">
            <w:pPr>
              <w:rPr>
                <w:lang w:val="en-US" w:eastAsia="zh-CN"/>
              </w:rPr>
            </w:pPr>
          </w:p>
        </w:tc>
      </w:tr>
    </w:tbl>
    <w:p w14:paraId="781F1BFE" w14:textId="77777777" w:rsidR="0041627D" w:rsidRPr="000C68ED" w:rsidRDefault="0041627D" w:rsidP="004C24A2">
      <w:pPr>
        <w:rPr>
          <w:lang w:val="en-US" w:eastAsia="zh-CN"/>
        </w:rPr>
      </w:pPr>
    </w:p>
    <w:p w14:paraId="7B296B4C" w14:textId="77777777" w:rsidR="0041627D" w:rsidRPr="000C68ED" w:rsidRDefault="0041627D" w:rsidP="0041627D">
      <w:pPr>
        <w:pStyle w:val="BodyText"/>
        <w:rPr>
          <w:lang w:val="en-US"/>
        </w:rPr>
      </w:pPr>
      <w:r w:rsidRPr="000C68ED">
        <w:rPr>
          <w:lang w:val="en-US"/>
        </w:rPr>
        <w:t>Here, L</w:t>
      </w:r>
      <w:r w:rsidRPr="000C68ED">
        <w:rPr>
          <w:vertAlign w:val="subscript"/>
          <w:lang w:val="en-US"/>
        </w:rPr>
        <w:t>CRB</w:t>
      </w:r>
      <w:r w:rsidRPr="000C68ED">
        <w:rPr>
          <w:lang w:val="en-US"/>
        </w:rPr>
        <w:t xml:space="preserve"> means transmission bandwidth which represents the length of a contiguous resource block allocation. </w:t>
      </w:r>
    </w:p>
    <w:p w14:paraId="7F064A87" w14:textId="77777777" w:rsidR="0041627D" w:rsidRPr="000C68ED" w:rsidRDefault="0041627D" w:rsidP="0041627D">
      <w:pPr>
        <w:spacing w:line="276" w:lineRule="auto"/>
        <w:rPr>
          <w:lang w:val="en-US"/>
        </w:rPr>
      </w:pPr>
    </w:p>
    <w:p w14:paraId="2F660A11" w14:textId="21B0DF88" w:rsidR="0041627D" w:rsidRPr="000C68ED" w:rsidRDefault="0041627D" w:rsidP="0041627D">
      <w:pPr>
        <w:pStyle w:val="BodyText"/>
        <w:rPr>
          <w:lang w:val="en-US" w:eastAsia="ko-KR"/>
        </w:rPr>
      </w:pPr>
      <w:r w:rsidRPr="000C68ED">
        <w:rPr>
          <w:lang w:val="en-US" w:eastAsia="ko-KR"/>
        </w:rPr>
        <w:t xml:space="preserve">In addition, the following </w:t>
      </w:r>
      <w:r w:rsidR="00000A35" w:rsidRPr="000C68ED">
        <w:rPr>
          <w:lang w:val="en-US" w:eastAsia="ko-KR"/>
        </w:rPr>
        <w:t xml:space="preserve">simulation </w:t>
      </w:r>
      <w:r w:rsidRPr="000C68ED">
        <w:rPr>
          <w:lang w:val="en-US" w:eastAsia="ko-KR"/>
        </w:rPr>
        <w:t xml:space="preserve">scenarios are considered as Table 2-1. </w:t>
      </w:r>
    </w:p>
    <w:p w14:paraId="789CECBD" w14:textId="4B256E52" w:rsidR="0041627D" w:rsidRPr="000C68ED" w:rsidRDefault="0041627D" w:rsidP="0041627D">
      <w:pPr>
        <w:pStyle w:val="TH"/>
        <w:rPr>
          <w:rFonts w:ascii="Times New Roman" w:hAnsi="Times New Roman"/>
          <w:lang w:val="en-US"/>
        </w:rPr>
      </w:pPr>
      <w:r w:rsidRPr="000C68ED">
        <w:rPr>
          <w:rFonts w:ascii="Times New Roman" w:hAnsi="Times New Roman"/>
          <w:lang w:val="en-US"/>
        </w:rPr>
        <w:t xml:space="preserve">Table 2-1: SL-U </w:t>
      </w:r>
      <w:r w:rsidR="00000A35" w:rsidRPr="000C68ED">
        <w:rPr>
          <w:rFonts w:ascii="Times New Roman" w:hAnsi="Times New Roman"/>
          <w:lang w:val="en-US"/>
        </w:rPr>
        <w:t xml:space="preserve">PSSCH/PSCCH </w:t>
      </w:r>
      <w:r w:rsidRPr="000C68ED">
        <w:rPr>
          <w:rFonts w:ascii="Times New Roman" w:hAnsi="Times New Roman"/>
          <w:lang w:val="en-US"/>
        </w:rPr>
        <w:t>MPR</w:t>
      </w:r>
      <w:r w:rsidR="00000A35" w:rsidRPr="000C68ED">
        <w:rPr>
          <w:rFonts w:ascii="Times New Roman" w:hAnsi="Times New Roman"/>
          <w:lang w:val="en-US"/>
        </w:rPr>
        <w:t>/A-MPR</w:t>
      </w:r>
      <w:r w:rsidRPr="000C68ED">
        <w:rPr>
          <w:rFonts w:ascii="Times New Roman" w:hAnsi="Times New Roman"/>
          <w:lang w:val="en-US"/>
        </w:rPr>
        <w:t xml:space="preserve"> </w:t>
      </w:r>
      <w:r w:rsidR="00000A35" w:rsidRPr="000C68ED">
        <w:rPr>
          <w:rFonts w:ascii="Times New Roman" w:hAnsi="Times New Roman"/>
          <w:lang w:val="en-US"/>
        </w:rPr>
        <w:t xml:space="preserve">simulation </w:t>
      </w:r>
      <w:r w:rsidRPr="000C68ED">
        <w:rPr>
          <w:rFonts w:ascii="Times New Roman" w:hAnsi="Times New Roman"/>
          <w:lang w:val="en-US"/>
        </w:rPr>
        <w:t>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41627D" w:rsidRPr="000C68ED" w14:paraId="1F14216E" w14:textId="77777777" w:rsidTr="0041627D">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330233" w14:textId="77777777" w:rsidR="0041627D" w:rsidRPr="000C68ED" w:rsidRDefault="0041627D" w:rsidP="0041627D">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83BF7" w14:textId="77777777" w:rsidR="0041627D" w:rsidRPr="000C68ED" w:rsidRDefault="0041627D" w:rsidP="0041627D">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51399C" w14:textId="77777777" w:rsidR="0041627D" w:rsidRPr="000C68ED" w:rsidRDefault="0041627D" w:rsidP="0041627D">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C0F6F" w14:textId="77777777" w:rsidR="0041627D" w:rsidRPr="000C68ED" w:rsidRDefault="0041627D" w:rsidP="0041627D">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88CF3E" w14:textId="77777777" w:rsidR="0041627D" w:rsidRPr="000C68ED" w:rsidRDefault="0041627D" w:rsidP="0041627D">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836705" w14:textId="77777777" w:rsidR="0041627D" w:rsidRPr="000C68ED" w:rsidRDefault="0041627D" w:rsidP="0041627D">
            <w:pPr>
              <w:spacing w:after="0"/>
              <w:jc w:val="center"/>
              <w:rPr>
                <w:lang w:val="en-US"/>
              </w:rPr>
            </w:pPr>
            <w:r w:rsidRPr="000C68ED">
              <w:rPr>
                <w:lang w:val="en-US"/>
              </w:rPr>
              <w:t>SCS</w:t>
            </w:r>
          </w:p>
        </w:tc>
      </w:tr>
      <w:tr w:rsidR="0041627D" w:rsidRPr="000C68ED" w14:paraId="629C89D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53411D" w14:textId="77777777" w:rsidR="0041627D" w:rsidRPr="000C68ED" w:rsidRDefault="0041627D" w:rsidP="0041627D">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F2AB" w14:textId="77777777" w:rsidR="0041627D" w:rsidRPr="000C68ED" w:rsidRDefault="0041627D" w:rsidP="0041627D">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6B4AA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1B11C1"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4D7FA" w14:textId="77777777" w:rsidR="0041627D" w:rsidRPr="000C68ED" w:rsidRDefault="0041627D" w:rsidP="0041627D">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E7ADF" w14:textId="77777777" w:rsidR="0041627D" w:rsidRPr="000C68ED" w:rsidRDefault="0041627D" w:rsidP="0041627D">
            <w:pPr>
              <w:spacing w:after="0"/>
              <w:jc w:val="center"/>
              <w:rPr>
                <w:lang w:val="en-US"/>
              </w:rPr>
            </w:pPr>
            <w:r w:rsidRPr="000C68ED">
              <w:rPr>
                <w:lang w:val="en-US"/>
              </w:rPr>
              <w:t>15</w:t>
            </w:r>
          </w:p>
        </w:tc>
      </w:tr>
      <w:tr w:rsidR="0041627D" w:rsidRPr="000C68ED" w14:paraId="15AE4AA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A5FD15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FF710" w14:textId="77777777" w:rsidR="0041627D" w:rsidRPr="000C68ED" w:rsidRDefault="0041627D" w:rsidP="0041627D">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E5FA9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CACA78"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C63B1A" w14:textId="77777777" w:rsidR="0041627D" w:rsidRPr="000C68ED" w:rsidRDefault="0041627D" w:rsidP="0041627D">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D648A8" w14:textId="77777777" w:rsidR="0041627D" w:rsidRPr="000C68ED" w:rsidRDefault="0041627D" w:rsidP="0041627D">
            <w:pPr>
              <w:spacing w:after="0"/>
              <w:jc w:val="center"/>
              <w:rPr>
                <w:lang w:val="en-US"/>
              </w:rPr>
            </w:pPr>
            <w:r w:rsidRPr="000C68ED">
              <w:rPr>
                <w:lang w:val="en-US"/>
              </w:rPr>
              <w:t>30</w:t>
            </w:r>
          </w:p>
        </w:tc>
      </w:tr>
      <w:tr w:rsidR="0041627D" w:rsidRPr="000C68ED" w14:paraId="4611F17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A7362D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3225" w14:textId="77777777" w:rsidR="0041627D" w:rsidRPr="000C68ED" w:rsidRDefault="0041627D" w:rsidP="0041627D">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46C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750A0F"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0FC27B"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A4CB24" w14:textId="77777777" w:rsidR="0041627D" w:rsidRPr="000C68ED" w:rsidRDefault="0041627D" w:rsidP="0041627D">
            <w:pPr>
              <w:spacing w:after="0"/>
              <w:jc w:val="center"/>
              <w:rPr>
                <w:lang w:val="en-US"/>
              </w:rPr>
            </w:pPr>
            <w:r w:rsidRPr="000C68ED">
              <w:rPr>
                <w:lang w:val="en-US"/>
              </w:rPr>
              <w:t>15</w:t>
            </w:r>
          </w:p>
        </w:tc>
      </w:tr>
      <w:tr w:rsidR="0041627D" w:rsidRPr="000C68ED" w14:paraId="0161DAC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969C78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17BF8A" w14:textId="77777777" w:rsidR="0041627D" w:rsidRPr="000C68ED" w:rsidRDefault="0041627D" w:rsidP="0041627D">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1BC78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C2814E"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7392B" w14:textId="77777777" w:rsidR="0041627D" w:rsidRPr="000C68ED" w:rsidRDefault="0041627D" w:rsidP="0041627D">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890A6E" w14:textId="77777777" w:rsidR="0041627D" w:rsidRPr="000C68ED" w:rsidRDefault="0041627D" w:rsidP="0041627D">
            <w:pPr>
              <w:spacing w:after="0"/>
              <w:jc w:val="center"/>
              <w:rPr>
                <w:lang w:val="en-US"/>
              </w:rPr>
            </w:pPr>
            <w:r w:rsidRPr="000C68ED">
              <w:rPr>
                <w:lang w:val="en-US"/>
              </w:rPr>
              <w:t>30</w:t>
            </w:r>
          </w:p>
        </w:tc>
      </w:tr>
      <w:tr w:rsidR="0041627D" w:rsidRPr="000C68ED" w14:paraId="2D545AF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213D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36DA4" w14:textId="77777777" w:rsidR="0041627D" w:rsidRPr="000C68ED" w:rsidRDefault="0041627D" w:rsidP="0041627D">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02214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C38A3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9A4FA0"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ED7954" w14:textId="77777777" w:rsidR="0041627D" w:rsidRPr="000C68ED" w:rsidRDefault="0041627D" w:rsidP="0041627D">
            <w:pPr>
              <w:spacing w:after="0"/>
              <w:jc w:val="center"/>
              <w:rPr>
                <w:lang w:val="en-US"/>
              </w:rPr>
            </w:pPr>
            <w:r w:rsidRPr="000C68ED">
              <w:rPr>
                <w:lang w:val="en-US"/>
              </w:rPr>
              <w:t>30</w:t>
            </w:r>
          </w:p>
        </w:tc>
      </w:tr>
      <w:tr w:rsidR="0041627D" w:rsidRPr="000C68ED" w14:paraId="1C20AEB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83197B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95D185" w14:textId="77777777" w:rsidR="0041627D" w:rsidRPr="000C68ED" w:rsidRDefault="0041627D" w:rsidP="0041627D">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93C23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8DBAB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04A41" w14:textId="77777777" w:rsidR="0041627D" w:rsidRPr="000C68ED" w:rsidRDefault="0041627D" w:rsidP="0041627D">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6D88AB" w14:textId="77777777" w:rsidR="0041627D" w:rsidRPr="000C68ED" w:rsidRDefault="0041627D" w:rsidP="0041627D">
            <w:pPr>
              <w:spacing w:after="0"/>
              <w:jc w:val="center"/>
              <w:rPr>
                <w:lang w:val="en-US"/>
              </w:rPr>
            </w:pPr>
            <w:r w:rsidRPr="000C68ED">
              <w:rPr>
                <w:lang w:val="en-US"/>
              </w:rPr>
              <w:t>30</w:t>
            </w:r>
          </w:p>
        </w:tc>
      </w:tr>
      <w:tr w:rsidR="0041627D" w:rsidRPr="000C68ED" w14:paraId="1DB0726C"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DB4480" w14:textId="77777777" w:rsidR="0041627D" w:rsidRPr="000C68ED" w:rsidRDefault="0041627D" w:rsidP="0041627D">
            <w:pPr>
              <w:spacing w:after="0"/>
              <w:jc w:val="center"/>
              <w:rPr>
                <w:lang w:val="en-US"/>
              </w:rPr>
            </w:pPr>
            <w:r w:rsidRPr="000C68ED">
              <w:rPr>
                <w:lang w:val="en-US"/>
              </w:rPr>
              <w:t>Interlaced Allocation</w:t>
            </w:r>
          </w:p>
          <w:p w14:paraId="72DFA7CE"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358AB7" w14:textId="77777777" w:rsidR="0041627D" w:rsidRPr="000C68ED" w:rsidRDefault="0041627D" w:rsidP="0041627D">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7522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B709BE"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FD8F9F" w14:textId="77777777" w:rsidR="0041627D" w:rsidRPr="000C68ED" w:rsidRDefault="0041627D" w:rsidP="0041627D">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7B992F" w14:textId="77777777" w:rsidR="0041627D" w:rsidRPr="000C68ED" w:rsidRDefault="0041627D" w:rsidP="0041627D">
            <w:pPr>
              <w:spacing w:after="0"/>
              <w:jc w:val="center"/>
              <w:rPr>
                <w:lang w:val="en-US"/>
              </w:rPr>
            </w:pPr>
            <w:r w:rsidRPr="000C68ED">
              <w:rPr>
                <w:lang w:val="en-US"/>
              </w:rPr>
              <w:t>15</w:t>
            </w:r>
          </w:p>
        </w:tc>
      </w:tr>
      <w:tr w:rsidR="0041627D" w:rsidRPr="000C68ED" w14:paraId="4A3041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522649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7AAA88" w14:textId="77777777" w:rsidR="0041627D" w:rsidRPr="000C68ED" w:rsidRDefault="0041627D" w:rsidP="0041627D">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ED18E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E0DBD6"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5E8811"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96E086" w14:textId="77777777" w:rsidR="0041627D" w:rsidRPr="000C68ED" w:rsidRDefault="0041627D" w:rsidP="0041627D">
            <w:pPr>
              <w:spacing w:after="0"/>
              <w:jc w:val="center"/>
              <w:rPr>
                <w:lang w:val="en-US"/>
              </w:rPr>
            </w:pPr>
            <w:r w:rsidRPr="000C68ED">
              <w:rPr>
                <w:lang w:val="en-US"/>
              </w:rPr>
              <w:t>30</w:t>
            </w:r>
          </w:p>
        </w:tc>
      </w:tr>
      <w:tr w:rsidR="0041627D" w:rsidRPr="000C68ED" w14:paraId="4CDAC6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8472CC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8C978C" w14:textId="77777777" w:rsidR="0041627D" w:rsidRPr="000C68ED" w:rsidRDefault="0041627D" w:rsidP="0041627D">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9E888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E7DB57"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65299" w14:textId="77777777" w:rsidR="0041627D" w:rsidRPr="000C68ED" w:rsidRDefault="0041627D" w:rsidP="0041627D">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2BA80C" w14:textId="77777777" w:rsidR="0041627D" w:rsidRPr="000C68ED" w:rsidRDefault="0041627D" w:rsidP="0041627D">
            <w:pPr>
              <w:spacing w:after="0"/>
              <w:jc w:val="center"/>
              <w:rPr>
                <w:lang w:val="en-US"/>
              </w:rPr>
            </w:pPr>
            <w:r w:rsidRPr="000C68ED">
              <w:rPr>
                <w:lang w:val="en-US"/>
              </w:rPr>
              <w:t>15</w:t>
            </w:r>
          </w:p>
        </w:tc>
      </w:tr>
      <w:tr w:rsidR="0041627D" w:rsidRPr="000C68ED" w14:paraId="3788753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00B61A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E0FF2" w14:textId="77777777" w:rsidR="0041627D" w:rsidRPr="000C68ED" w:rsidRDefault="0041627D" w:rsidP="0041627D">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A68D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87E160"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DDD2E8"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F0B625" w14:textId="77777777" w:rsidR="0041627D" w:rsidRPr="000C68ED" w:rsidRDefault="0041627D" w:rsidP="0041627D">
            <w:pPr>
              <w:spacing w:after="0"/>
              <w:jc w:val="center"/>
              <w:rPr>
                <w:lang w:val="en-US"/>
              </w:rPr>
            </w:pPr>
            <w:r w:rsidRPr="000C68ED">
              <w:rPr>
                <w:lang w:val="en-US"/>
              </w:rPr>
              <w:t>30</w:t>
            </w:r>
          </w:p>
        </w:tc>
      </w:tr>
      <w:tr w:rsidR="0041627D" w:rsidRPr="000C68ED" w14:paraId="0B926FF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904E22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647D43" w14:textId="77777777" w:rsidR="0041627D" w:rsidRPr="000C68ED" w:rsidRDefault="0041627D" w:rsidP="0041627D">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262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FF795B"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F82AE"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A53943" w14:textId="77777777" w:rsidR="0041627D" w:rsidRPr="000C68ED" w:rsidRDefault="0041627D" w:rsidP="0041627D">
            <w:pPr>
              <w:spacing w:after="0"/>
              <w:jc w:val="center"/>
              <w:rPr>
                <w:lang w:val="en-US"/>
              </w:rPr>
            </w:pPr>
            <w:r w:rsidRPr="000C68ED">
              <w:rPr>
                <w:lang w:val="en-US"/>
              </w:rPr>
              <w:t>30</w:t>
            </w:r>
          </w:p>
        </w:tc>
      </w:tr>
      <w:tr w:rsidR="0041627D" w:rsidRPr="000C68ED" w14:paraId="42270C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BDE528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104820" w14:textId="77777777" w:rsidR="0041627D" w:rsidRPr="000C68ED" w:rsidRDefault="0041627D" w:rsidP="0041627D">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ABD9F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62A7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278DC9"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5C92" w14:textId="77777777" w:rsidR="0041627D" w:rsidRPr="000C68ED" w:rsidRDefault="0041627D" w:rsidP="0041627D">
            <w:pPr>
              <w:spacing w:after="0"/>
              <w:jc w:val="center"/>
              <w:rPr>
                <w:lang w:val="en-US"/>
              </w:rPr>
            </w:pPr>
            <w:r w:rsidRPr="000C68ED">
              <w:rPr>
                <w:lang w:val="en-US"/>
              </w:rPr>
              <w:t>30</w:t>
            </w:r>
          </w:p>
        </w:tc>
      </w:tr>
      <w:tr w:rsidR="0041627D" w:rsidRPr="000C68ED" w14:paraId="2F88BCCA"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28C428" w14:textId="77777777" w:rsidR="0041627D" w:rsidRPr="000C68ED" w:rsidRDefault="0041627D" w:rsidP="0041627D">
            <w:pPr>
              <w:spacing w:after="0"/>
              <w:jc w:val="center"/>
              <w:rPr>
                <w:lang w:val="en-US"/>
              </w:rPr>
            </w:pPr>
            <w:r w:rsidRPr="000C68ED">
              <w:rPr>
                <w:lang w:val="en-US"/>
              </w:rPr>
              <w:t xml:space="preserve">Wide band </w:t>
            </w:r>
          </w:p>
          <w:p w14:paraId="09FA125E" w14:textId="77777777" w:rsidR="0041627D" w:rsidRPr="000C68ED" w:rsidRDefault="0041627D" w:rsidP="0041627D">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9F5FE9" w14:textId="77777777" w:rsidR="0041627D" w:rsidRPr="000C68ED" w:rsidRDefault="0041627D" w:rsidP="0041627D">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2F5D9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262B90"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23EFB"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6ECD6" w14:textId="77777777" w:rsidR="0041627D" w:rsidRPr="000C68ED" w:rsidRDefault="0041627D" w:rsidP="0041627D">
            <w:pPr>
              <w:spacing w:after="0"/>
              <w:jc w:val="center"/>
              <w:rPr>
                <w:lang w:val="en-US"/>
              </w:rPr>
            </w:pPr>
            <w:r w:rsidRPr="000C68ED">
              <w:rPr>
                <w:lang w:val="en-US"/>
              </w:rPr>
              <w:t>15</w:t>
            </w:r>
          </w:p>
        </w:tc>
      </w:tr>
      <w:tr w:rsidR="0041627D" w:rsidRPr="000C68ED" w14:paraId="0DB3F0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BBF4C3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DB30EB" w14:textId="77777777" w:rsidR="0041627D" w:rsidRPr="000C68ED" w:rsidRDefault="0041627D" w:rsidP="0041627D">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F092E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34027C4"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F427C77"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4ADE195" w14:textId="77777777" w:rsidR="0041627D" w:rsidRPr="000C68ED" w:rsidRDefault="0041627D" w:rsidP="0041627D">
            <w:pPr>
              <w:spacing w:after="0"/>
              <w:jc w:val="center"/>
              <w:rPr>
                <w:lang w:val="en-US"/>
              </w:rPr>
            </w:pPr>
            <w:r w:rsidRPr="000C68ED">
              <w:rPr>
                <w:lang w:val="en-US"/>
              </w:rPr>
              <w:t>30</w:t>
            </w:r>
          </w:p>
        </w:tc>
      </w:tr>
      <w:tr w:rsidR="0041627D" w:rsidRPr="000C68ED" w14:paraId="004215A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2A33A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0D6511" w14:textId="77777777" w:rsidR="0041627D" w:rsidRPr="000C68ED" w:rsidRDefault="0041627D" w:rsidP="0041627D">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5EB024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3C289F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932FF60"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47BE661" w14:textId="77777777" w:rsidR="0041627D" w:rsidRPr="000C68ED" w:rsidRDefault="0041627D" w:rsidP="0041627D">
            <w:pPr>
              <w:spacing w:after="0"/>
              <w:jc w:val="center"/>
              <w:rPr>
                <w:lang w:val="en-US"/>
              </w:rPr>
            </w:pPr>
            <w:r w:rsidRPr="000C68ED">
              <w:rPr>
                <w:lang w:val="en-US"/>
              </w:rPr>
              <w:t>30</w:t>
            </w:r>
          </w:p>
        </w:tc>
      </w:tr>
      <w:tr w:rsidR="0041627D" w:rsidRPr="000C68ED" w14:paraId="3775BF2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02451E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BC7439" w14:textId="77777777" w:rsidR="0041627D" w:rsidRPr="000C68ED" w:rsidRDefault="0041627D" w:rsidP="0041627D">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8C38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F6B2C4B"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1D8EE05C"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0D41FC39" w14:textId="77777777" w:rsidR="0041627D" w:rsidRPr="000C68ED" w:rsidRDefault="0041627D" w:rsidP="0041627D">
            <w:pPr>
              <w:spacing w:after="0"/>
              <w:jc w:val="center"/>
              <w:rPr>
                <w:lang w:val="en-US"/>
              </w:rPr>
            </w:pPr>
            <w:r w:rsidRPr="000C68ED">
              <w:rPr>
                <w:lang w:val="en-US"/>
              </w:rPr>
              <w:t>30</w:t>
            </w:r>
          </w:p>
        </w:tc>
      </w:tr>
      <w:tr w:rsidR="0041627D" w:rsidRPr="000C68ED" w14:paraId="447DF8B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33B1C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3730D9" w14:textId="77777777" w:rsidR="0041627D" w:rsidRPr="000C68ED" w:rsidRDefault="0041627D" w:rsidP="0041627D">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59D8B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DB9CD4"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E1C3B44"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C1AA022" w14:textId="77777777" w:rsidR="0041627D" w:rsidRPr="000C68ED" w:rsidRDefault="0041627D" w:rsidP="0041627D">
            <w:pPr>
              <w:spacing w:after="0"/>
              <w:jc w:val="center"/>
              <w:rPr>
                <w:lang w:val="en-US"/>
              </w:rPr>
            </w:pPr>
            <w:r w:rsidRPr="000C68ED">
              <w:rPr>
                <w:lang w:val="en-US"/>
              </w:rPr>
              <w:t>30</w:t>
            </w:r>
          </w:p>
        </w:tc>
      </w:tr>
      <w:tr w:rsidR="0041627D" w:rsidRPr="000C68ED" w14:paraId="2098E05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FBB5F7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495F85" w14:textId="77777777" w:rsidR="0041627D" w:rsidRPr="000C68ED" w:rsidRDefault="0041627D" w:rsidP="0041627D">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3E2599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94D63E"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EBEC2F"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D06AAA" w14:textId="77777777" w:rsidR="0041627D" w:rsidRPr="000C68ED" w:rsidRDefault="0041627D" w:rsidP="0041627D">
            <w:pPr>
              <w:spacing w:after="0"/>
              <w:jc w:val="center"/>
              <w:rPr>
                <w:lang w:val="en-US"/>
              </w:rPr>
            </w:pPr>
            <w:r w:rsidRPr="000C68ED">
              <w:rPr>
                <w:lang w:val="en-US"/>
              </w:rPr>
              <w:t>30</w:t>
            </w:r>
          </w:p>
        </w:tc>
      </w:tr>
      <w:tr w:rsidR="0041627D" w:rsidRPr="000C68ED" w14:paraId="0587F16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E244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74D5AA" w14:textId="77777777" w:rsidR="0041627D" w:rsidRPr="000C68ED" w:rsidRDefault="0041627D" w:rsidP="0041627D">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F35B90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B07BBA0"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B5B58E"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02C68E" w14:textId="77777777" w:rsidR="0041627D" w:rsidRPr="000C68ED" w:rsidRDefault="0041627D" w:rsidP="0041627D">
            <w:pPr>
              <w:spacing w:after="0"/>
              <w:jc w:val="center"/>
              <w:rPr>
                <w:lang w:val="en-US"/>
              </w:rPr>
            </w:pPr>
            <w:r w:rsidRPr="000C68ED">
              <w:rPr>
                <w:lang w:val="en-US"/>
              </w:rPr>
              <w:t>30</w:t>
            </w:r>
          </w:p>
        </w:tc>
      </w:tr>
      <w:tr w:rsidR="0041627D" w:rsidRPr="000C68ED" w14:paraId="58BA1BDD"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43EE2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135223" w14:textId="77777777" w:rsidR="0041627D" w:rsidRPr="000C68ED" w:rsidRDefault="0041627D" w:rsidP="0041627D">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42C38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45428C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AE05A3"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1AE46E" w14:textId="77777777" w:rsidR="0041627D" w:rsidRPr="000C68ED" w:rsidRDefault="0041627D" w:rsidP="0041627D">
            <w:pPr>
              <w:spacing w:after="0"/>
              <w:jc w:val="center"/>
              <w:rPr>
                <w:lang w:val="en-US"/>
              </w:rPr>
            </w:pPr>
            <w:r w:rsidRPr="000C68ED">
              <w:rPr>
                <w:lang w:val="en-US"/>
              </w:rPr>
              <w:t>30</w:t>
            </w:r>
          </w:p>
        </w:tc>
      </w:tr>
      <w:tr w:rsidR="0041627D" w:rsidRPr="000C68ED" w14:paraId="0B4A0E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CBC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A5C82C" w14:textId="77777777" w:rsidR="0041627D" w:rsidRPr="000C68ED" w:rsidRDefault="0041627D" w:rsidP="0041627D">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CFCEE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684F4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2B71817"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23D909" w14:textId="77777777" w:rsidR="0041627D" w:rsidRPr="000C68ED" w:rsidRDefault="0041627D" w:rsidP="0041627D">
            <w:pPr>
              <w:spacing w:after="0"/>
              <w:jc w:val="center"/>
              <w:rPr>
                <w:lang w:val="en-US"/>
              </w:rPr>
            </w:pPr>
            <w:r w:rsidRPr="000C68ED">
              <w:rPr>
                <w:lang w:val="en-US"/>
              </w:rPr>
              <w:t>30</w:t>
            </w:r>
          </w:p>
        </w:tc>
      </w:tr>
      <w:tr w:rsidR="0041627D" w:rsidRPr="000C68ED" w14:paraId="197AFBB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314981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1C6415" w14:textId="77777777" w:rsidR="0041627D" w:rsidRPr="000C68ED" w:rsidRDefault="0041627D" w:rsidP="0041627D">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384169"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3233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9EBFE72"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D8D1C14" w14:textId="77777777" w:rsidR="0041627D" w:rsidRPr="000C68ED" w:rsidRDefault="0041627D" w:rsidP="0041627D">
            <w:pPr>
              <w:spacing w:after="0"/>
              <w:jc w:val="center"/>
              <w:rPr>
                <w:lang w:val="en-US"/>
              </w:rPr>
            </w:pPr>
            <w:r w:rsidRPr="000C68ED">
              <w:rPr>
                <w:lang w:val="en-US"/>
              </w:rPr>
              <w:t>30</w:t>
            </w:r>
          </w:p>
        </w:tc>
      </w:tr>
      <w:tr w:rsidR="0041627D" w:rsidRPr="000C68ED" w14:paraId="21737E3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E185EA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F3C9BE" w14:textId="77777777" w:rsidR="0041627D" w:rsidRPr="000C68ED" w:rsidRDefault="0041627D" w:rsidP="0041627D">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E8F43C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9282D9D"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56AD7B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E1A494" w14:textId="77777777" w:rsidR="0041627D" w:rsidRPr="000C68ED" w:rsidRDefault="0041627D" w:rsidP="0041627D">
            <w:pPr>
              <w:spacing w:after="0"/>
              <w:jc w:val="center"/>
              <w:rPr>
                <w:lang w:val="en-US"/>
              </w:rPr>
            </w:pPr>
            <w:r w:rsidRPr="000C68ED">
              <w:rPr>
                <w:lang w:val="en-US"/>
              </w:rPr>
              <w:t>30</w:t>
            </w:r>
          </w:p>
        </w:tc>
      </w:tr>
      <w:tr w:rsidR="0041627D" w:rsidRPr="000C68ED" w14:paraId="75EFFC5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6BE8DA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4E036F" w14:textId="77777777" w:rsidR="0041627D" w:rsidRPr="000C68ED" w:rsidRDefault="0041627D" w:rsidP="0041627D">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6E68E2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E7EC99"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6C642C"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4BEDD6" w14:textId="77777777" w:rsidR="0041627D" w:rsidRPr="000C68ED" w:rsidRDefault="0041627D" w:rsidP="0041627D">
            <w:pPr>
              <w:spacing w:after="0"/>
              <w:jc w:val="center"/>
              <w:rPr>
                <w:lang w:val="en-US"/>
              </w:rPr>
            </w:pPr>
            <w:r w:rsidRPr="000C68ED">
              <w:rPr>
                <w:lang w:val="en-US"/>
              </w:rPr>
              <w:t>30</w:t>
            </w:r>
          </w:p>
        </w:tc>
      </w:tr>
      <w:tr w:rsidR="0041627D" w:rsidRPr="000C68ED" w14:paraId="6D1784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B0680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493A6E4" w14:textId="77777777" w:rsidR="0041627D" w:rsidRPr="000C68ED" w:rsidRDefault="0041627D" w:rsidP="0041627D">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F76443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2374C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642DF5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E7DD9C0" w14:textId="77777777" w:rsidR="0041627D" w:rsidRPr="000C68ED" w:rsidRDefault="0041627D" w:rsidP="0041627D">
            <w:pPr>
              <w:spacing w:after="0"/>
              <w:jc w:val="center"/>
              <w:rPr>
                <w:lang w:val="en-US"/>
              </w:rPr>
            </w:pPr>
            <w:r w:rsidRPr="000C68ED">
              <w:rPr>
                <w:lang w:val="en-US"/>
              </w:rPr>
              <w:t>30</w:t>
            </w:r>
          </w:p>
        </w:tc>
      </w:tr>
      <w:tr w:rsidR="0041627D" w:rsidRPr="000C68ED" w14:paraId="6D072E0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A505A77"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AB54C8" w14:textId="77777777" w:rsidR="0041627D" w:rsidRPr="000C68ED" w:rsidRDefault="0041627D" w:rsidP="0041627D">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2E0566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6037F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4ECFB4"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82D3E1" w14:textId="77777777" w:rsidR="0041627D" w:rsidRPr="000C68ED" w:rsidRDefault="0041627D" w:rsidP="0041627D">
            <w:pPr>
              <w:spacing w:after="0"/>
              <w:jc w:val="center"/>
              <w:rPr>
                <w:lang w:val="en-US"/>
              </w:rPr>
            </w:pPr>
            <w:r w:rsidRPr="000C68ED">
              <w:rPr>
                <w:lang w:val="en-US"/>
              </w:rPr>
              <w:t>30</w:t>
            </w:r>
          </w:p>
        </w:tc>
      </w:tr>
      <w:tr w:rsidR="0041627D" w:rsidRPr="000C68ED" w14:paraId="74C1824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77D09A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E8EA92" w14:textId="77777777" w:rsidR="0041627D" w:rsidRPr="000C68ED" w:rsidRDefault="0041627D" w:rsidP="0041627D">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C7BA9C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F2CD66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6297C6A"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096D04A" w14:textId="77777777" w:rsidR="0041627D" w:rsidRPr="000C68ED" w:rsidRDefault="0041627D" w:rsidP="0041627D">
            <w:pPr>
              <w:spacing w:after="0"/>
              <w:jc w:val="center"/>
              <w:rPr>
                <w:lang w:val="en-US"/>
              </w:rPr>
            </w:pPr>
            <w:r w:rsidRPr="000C68ED">
              <w:rPr>
                <w:lang w:val="en-US"/>
              </w:rPr>
              <w:t>30</w:t>
            </w:r>
          </w:p>
        </w:tc>
      </w:tr>
      <w:tr w:rsidR="0041627D" w:rsidRPr="000C68ED" w14:paraId="12B845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B0682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98E2E9" w14:textId="77777777" w:rsidR="0041627D" w:rsidRPr="000C68ED" w:rsidRDefault="0041627D" w:rsidP="0041627D">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445BB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230E96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975C982"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C084ED" w14:textId="77777777" w:rsidR="0041627D" w:rsidRPr="000C68ED" w:rsidRDefault="0041627D" w:rsidP="0041627D">
            <w:pPr>
              <w:spacing w:after="0"/>
              <w:jc w:val="center"/>
              <w:rPr>
                <w:lang w:val="en-US"/>
              </w:rPr>
            </w:pPr>
            <w:r w:rsidRPr="000C68ED">
              <w:rPr>
                <w:lang w:val="en-US"/>
              </w:rPr>
              <w:t>30</w:t>
            </w:r>
          </w:p>
        </w:tc>
      </w:tr>
      <w:tr w:rsidR="0041627D" w:rsidRPr="000C68ED" w14:paraId="00FCDED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2604A8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18E3CF" w14:textId="77777777" w:rsidR="0041627D" w:rsidRPr="000C68ED" w:rsidRDefault="0041627D" w:rsidP="0041627D">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CE834D8"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0289A"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F625629"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906845" w14:textId="77777777" w:rsidR="0041627D" w:rsidRPr="000C68ED" w:rsidRDefault="0041627D" w:rsidP="0041627D">
            <w:pPr>
              <w:spacing w:after="0"/>
              <w:jc w:val="center"/>
              <w:rPr>
                <w:lang w:val="en-US" w:eastAsia="en-GB"/>
              </w:rPr>
            </w:pPr>
            <w:r w:rsidRPr="000C68ED">
              <w:rPr>
                <w:lang w:val="en-US" w:eastAsia="en-GB"/>
              </w:rPr>
              <w:t>30</w:t>
            </w:r>
          </w:p>
        </w:tc>
      </w:tr>
      <w:tr w:rsidR="0041627D" w:rsidRPr="000C68ED" w14:paraId="2F1A4EF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7FFD5AF4" w14:textId="77777777" w:rsidR="0041627D" w:rsidRPr="000C68ED" w:rsidRDefault="0041627D" w:rsidP="0041627D">
            <w:pPr>
              <w:spacing w:after="0"/>
              <w:jc w:val="center"/>
              <w:rPr>
                <w:lang w:val="en-US"/>
              </w:rPr>
            </w:pPr>
            <w:r w:rsidRPr="000C68ED">
              <w:rPr>
                <w:lang w:val="en-US"/>
              </w:rPr>
              <w:t xml:space="preserve">Wide band </w:t>
            </w:r>
          </w:p>
          <w:p w14:paraId="35975115" w14:textId="77777777" w:rsidR="0041627D" w:rsidRPr="000C68ED" w:rsidRDefault="0041627D" w:rsidP="0041627D">
            <w:pPr>
              <w:spacing w:after="0"/>
              <w:jc w:val="center"/>
              <w:rPr>
                <w:lang w:val="en-US"/>
              </w:rPr>
            </w:pPr>
            <w:r w:rsidRPr="000C68ED">
              <w:rPr>
                <w:lang w:val="en-US"/>
              </w:rPr>
              <w:t xml:space="preserve">Interlaced </w:t>
            </w:r>
          </w:p>
          <w:p w14:paraId="090E5D30" w14:textId="77777777" w:rsidR="0041627D" w:rsidRPr="000C68ED" w:rsidRDefault="0041627D" w:rsidP="0041627D">
            <w:pPr>
              <w:spacing w:after="0"/>
              <w:jc w:val="center"/>
              <w:rPr>
                <w:lang w:val="en-US"/>
              </w:rPr>
            </w:pPr>
            <w:r w:rsidRPr="000C68ED">
              <w:rPr>
                <w:lang w:val="en-US"/>
              </w:rPr>
              <w:t>Operation</w:t>
            </w:r>
          </w:p>
          <w:p w14:paraId="0719A3A7"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A7ED65" w14:textId="77777777" w:rsidR="0041627D" w:rsidRPr="000C68ED" w:rsidRDefault="0041627D" w:rsidP="0041627D">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E4B309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938565"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712F2F"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C2C0075" w14:textId="77777777" w:rsidR="0041627D" w:rsidRPr="000C68ED" w:rsidRDefault="0041627D" w:rsidP="0041627D">
            <w:pPr>
              <w:spacing w:after="0"/>
              <w:jc w:val="center"/>
              <w:rPr>
                <w:lang w:val="en-US"/>
              </w:rPr>
            </w:pPr>
            <w:r w:rsidRPr="000C68ED">
              <w:rPr>
                <w:lang w:val="en-US"/>
              </w:rPr>
              <w:t>15</w:t>
            </w:r>
          </w:p>
        </w:tc>
      </w:tr>
      <w:tr w:rsidR="0041627D" w:rsidRPr="000C68ED" w14:paraId="2E97738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531D2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919A49" w14:textId="77777777" w:rsidR="0041627D" w:rsidRPr="000C68ED" w:rsidRDefault="0041627D" w:rsidP="0041627D">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6D8C2C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B61BF9"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95BEFB4"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07BAD5" w14:textId="77777777" w:rsidR="0041627D" w:rsidRPr="000C68ED" w:rsidRDefault="0041627D" w:rsidP="0041627D">
            <w:pPr>
              <w:spacing w:after="0"/>
              <w:jc w:val="center"/>
              <w:rPr>
                <w:lang w:val="en-US"/>
              </w:rPr>
            </w:pPr>
            <w:r w:rsidRPr="000C68ED">
              <w:rPr>
                <w:lang w:val="en-US"/>
              </w:rPr>
              <w:t>30</w:t>
            </w:r>
          </w:p>
        </w:tc>
      </w:tr>
      <w:tr w:rsidR="0041627D" w:rsidRPr="000C68ED" w14:paraId="3DEE202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338602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CCBA84" w14:textId="77777777" w:rsidR="0041627D" w:rsidRPr="000C68ED" w:rsidRDefault="0041627D" w:rsidP="0041627D">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D1C1C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A7823E7"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E0616C9"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AA4C389" w14:textId="77777777" w:rsidR="0041627D" w:rsidRPr="000C68ED" w:rsidRDefault="0041627D" w:rsidP="0041627D">
            <w:pPr>
              <w:spacing w:after="0"/>
              <w:jc w:val="center"/>
              <w:rPr>
                <w:lang w:val="en-US"/>
              </w:rPr>
            </w:pPr>
            <w:r w:rsidRPr="000C68ED">
              <w:rPr>
                <w:lang w:val="en-US"/>
              </w:rPr>
              <w:t>30</w:t>
            </w:r>
          </w:p>
        </w:tc>
      </w:tr>
      <w:tr w:rsidR="0041627D" w:rsidRPr="000C68ED" w14:paraId="092A6C9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7355748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635301" w14:textId="77777777" w:rsidR="0041627D" w:rsidRPr="000C68ED" w:rsidRDefault="0041627D" w:rsidP="0041627D">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6D74149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1947E7A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68E23F7"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4606AD12" w14:textId="77777777" w:rsidR="0041627D" w:rsidRPr="000C68ED" w:rsidRDefault="0041627D" w:rsidP="0041627D">
            <w:pPr>
              <w:spacing w:after="0"/>
              <w:jc w:val="center"/>
              <w:rPr>
                <w:lang w:val="en-US"/>
              </w:rPr>
            </w:pPr>
            <w:r w:rsidRPr="000C68ED">
              <w:rPr>
                <w:lang w:val="en-US"/>
              </w:rPr>
              <w:t>30</w:t>
            </w:r>
          </w:p>
        </w:tc>
      </w:tr>
      <w:tr w:rsidR="0041627D" w:rsidRPr="000C68ED" w14:paraId="7D5AAFD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93FF7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BD788A" w14:textId="77777777" w:rsidR="0041627D" w:rsidRPr="000C68ED" w:rsidRDefault="0041627D" w:rsidP="0041627D">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C611F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BABDD51"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B5622E6"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285AD6B" w14:textId="77777777" w:rsidR="0041627D" w:rsidRPr="000C68ED" w:rsidRDefault="0041627D" w:rsidP="0041627D">
            <w:pPr>
              <w:spacing w:after="0"/>
              <w:jc w:val="center"/>
              <w:rPr>
                <w:lang w:val="en-US"/>
              </w:rPr>
            </w:pPr>
            <w:r w:rsidRPr="000C68ED">
              <w:rPr>
                <w:lang w:val="en-US"/>
              </w:rPr>
              <w:t>30</w:t>
            </w:r>
          </w:p>
        </w:tc>
      </w:tr>
      <w:tr w:rsidR="0041627D" w:rsidRPr="000C68ED" w14:paraId="4FA2037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B19DB3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FBF20C" w14:textId="77777777" w:rsidR="0041627D" w:rsidRPr="000C68ED" w:rsidRDefault="0041627D" w:rsidP="0041627D">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181961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368DBF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CC1948"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8F2A49E" w14:textId="77777777" w:rsidR="0041627D" w:rsidRPr="000C68ED" w:rsidRDefault="0041627D" w:rsidP="0041627D">
            <w:pPr>
              <w:spacing w:after="0"/>
              <w:jc w:val="center"/>
              <w:rPr>
                <w:lang w:val="en-US"/>
              </w:rPr>
            </w:pPr>
            <w:r w:rsidRPr="000C68ED">
              <w:rPr>
                <w:lang w:val="en-US"/>
              </w:rPr>
              <w:t>30</w:t>
            </w:r>
          </w:p>
        </w:tc>
      </w:tr>
      <w:tr w:rsidR="0041627D" w:rsidRPr="000C68ED" w14:paraId="41D0652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56C8D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89D96F" w14:textId="77777777" w:rsidR="0041627D" w:rsidRPr="000C68ED" w:rsidRDefault="0041627D" w:rsidP="0041627D">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671B8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97668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452A99"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4801C75" w14:textId="77777777" w:rsidR="0041627D" w:rsidRPr="000C68ED" w:rsidRDefault="0041627D" w:rsidP="0041627D">
            <w:pPr>
              <w:spacing w:after="0"/>
              <w:jc w:val="center"/>
              <w:rPr>
                <w:lang w:val="en-US"/>
              </w:rPr>
            </w:pPr>
            <w:r w:rsidRPr="000C68ED">
              <w:rPr>
                <w:lang w:val="en-US"/>
              </w:rPr>
              <w:t>30</w:t>
            </w:r>
          </w:p>
        </w:tc>
      </w:tr>
      <w:tr w:rsidR="0041627D" w:rsidRPr="000C68ED" w14:paraId="147F10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49E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0BC819" w14:textId="77777777" w:rsidR="0041627D" w:rsidRPr="000C68ED" w:rsidRDefault="0041627D" w:rsidP="0041627D">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B0873D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E52178A"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E5DE7C4"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9133DB" w14:textId="77777777" w:rsidR="0041627D" w:rsidRPr="000C68ED" w:rsidRDefault="0041627D" w:rsidP="0041627D">
            <w:pPr>
              <w:spacing w:after="0"/>
              <w:jc w:val="center"/>
              <w:rPr>
                <w:lang w:val="en-US"/>
              </w:rPr>
            </w:pPr>
            <w:r w:rsidRPr="000C68ED">
              <w:rPr>
                <w:lang w:val="en-US"/>
              </w:rPr>
              <w:t>30</w:t>
            </w:r>
          </w:p>
        </w:tc>
      </w:tr>
      <w:tr w:rsidR="0041627D" w:rsidRPr="000C68ED" w14:paraId="4A3F78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A9FF2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AF7661" w14:textId="77777777" w:rsidR="0041627D" w:rsidRPr="000C68ED" w:rsidRDefault="0041627D" w:rsidP="0041627D">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B5D4BF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373B2F"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E663BA"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B8C8E65" w14:textId="77777777" w:rsidR="0041627D" w:rsidRPr="000C68ED" w:rsidRDefault="0041627D" w:rsidP="0041627D">
            <w:pPr>
              <w:spacing w:after="0"/>
              <w:jc w:val="center"/>
              <w:rPr>
                <w:lang w:val="en-US"/>
              </w:rPr>
            </w:pPr>
            <w:r w:rsidRPr="000C68ED">
              <w:rPr>
                <w:lang w:val="en-US"/>
              </w:rPr>
              <w:t>30</w:t>
            </w:r>
          </w:p>
        </w:tc>
      </w:tr>
      <w:tr w:rsidR="0041627D" w:rsidRPr="000C68ED" w14:paraId="6A6174F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FFFC9F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F37999" w14:textId="77777777" w:rsidR="0041627D" w:rsidRPr="000C68ED" w:rsidRDefault="0041627D" w:rsidP="0041627D">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18CA20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B317A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32A029"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370256" w14:textId="77777777" w:rsidR="0041627D" w:rsidRPr="000C68ED" w:rsidRDefault="0041627D" w:rsidP="0041627D">
            <w:pPr>
              <w:spacing w:after="0"/>
              <w:jc w:val="center"/>
              <w:rPr>
                <w:lang w:val="en-US"/>
              </w:rPr>
            </w:pPr>
            <w:r w:rsidRPr="000C68ED">
              <w:rPr>
                <w:lang w:val="en-US"/>
              </w:rPr>
              <w:t>30</w:t>
            </w:r>
          </w:p>
        </w:tc>
      </w:tr>
      <w:tr w:rsidR="0041627D" w:rsidRPr="000C68ED" w14:paraId="17E87FB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7D1B5E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3CF86D" w14:textId="77777777" w:rsidR="0041627D" w:rsidRPr="000C68ED" w:rsidRDefault="0041627D" w:rsidP="0041627D">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513315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C586B8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721651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2F2D44" w14:textId="77777777" w:rsidR="0041627D" w:rsidRPr="000C68ED" w:rsidRDefault="0041627D" w:rsidP="0041627D">
            <w:pPr>
              <w:spacing w:after="0"/>
              <w:jc w:val="center"/>
              <w:rPr>
                <w:lang w:val="en-US"/>
              </w:rPr>
            </w:pPr>
            <w:r w:rsidRPr="000C68ED">
              <w:rPr>
                <w:lang w:val="en-US"/>
              </w:rPr>
              <w:t>30</w:t>
            </w:r>
          </w:p>
        </w:tc>
      </w:tr>
      <w:tr w:rsidR="0041627D" w:rsidRPr="000C68ED" w14:paraId="4E3E37F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D786C8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E8DAE7" w14:textId="77777777" w:rsidR="0041627D" w:rsidRPr="000C68ED" w:rsidRDefault="0041627D" w:rsidP="0041627D">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22918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036D2EC"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2467582"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16EAE6" w14:textId="77777777" w:rsidR="0041627D" w:rsidRPr="000C68ED" w:rsidRDefault="0041627D" w:rsidP="0041627D">
            <w:pPr>
              <w:spacing w:after="0"/>
              <w:jc w:val="center"/>
              <w:rPr>
                <w:lang w:val="en-US"/>
              </w:rPr>
            </w:pPr>
            <w:r w:rsidRPr="000C68ED">
              <w:rPr>
                <w:lang w:val="en-US"/>
              </w:rPr>
              <w:t>30</w:t>
            </w:r>
          </w:p>
        </w:tc>
      </w:tr>
      <w:tr w:rsidR="0041627D" w:rsidRPr="000C68ED" w14:paraId="0FDFF5D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3F60AB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053431" w14:textId="77777777" w:rsidR="0041627D" w:rsidRPr="000C68ED" w:rsidRDefault="0041627D" w:rsidP="0041627D">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FB01A5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1F01E1B"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3BFADC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B798494" w14:textId="77777777" w:rsidR="0041627D" w:rsidRPr="000C68ED" w:rsidRDefault="0041627D" w:rsidP="0041627D">
            <w:pPr>
              <w:spacing w:after="0"/>
              <w:jc w:val="center"/>
              <w:rPr>
                <w:lang w:val="en-US"/>
              </w:rPr>
            </w:pPr>
            <w:r w:rsidRPr="000C68ED">
              <w:rPr>
                <w:lang w:val="en-US"/>
              </w:rPr>
              <w:t>30</w:t>
            </w:r>
          </w:p>
        </w:tc>
      </w:tr>
      <w:tr w:rsidR="0041627D" w:rsidRPr="000C68ED" w14:paraId="52C082E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DE6E4F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E9AEFE" w14:textId="77777777" w:rsidR="0041627D" w:rsidRPr="000C68ED" w:rsidRDefault="0041627D" w:rsidP="0041627D">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EB1E0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EB4DD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1597B5"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B69BE90" w14:textId="77777777" w:rsidR="0041627D" w:rsidRPr="000C68ED" w:rsidRDefault="0041627D" w:rsidP="0041627D">
            <w:pPr>
              <w:spacing w:after="0"/>
              <w:jc w:val="center"/>
              <w:rPr>
                <w:lang w:val="en-US"/>
              </w:rPr>
            </w:pPr>
            <w:r w:rsidRPr="000C68ED">
              <w:rPr>
                <w:lang w:val="en-US"/>
              </w:rPr>
              <w:t>30</w:t>
            </w:r>
          </w:p>
        </w:tc>
      </w:tr>
      <w:tr w:rsidR="0041627D" w:rsidRPr="000C68ED" w14:paraId="1D24AF5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6B145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F906F5" w14:textId="77777777" w:rsidR="0041627D" w:rsidRPr="000C68ED" w:rsidRDefault="0041627D" w:rsidP="0041627D">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8CB0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548F3A"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F079DAD"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38EE8F" w14:textId="77777777" w:rsidR="0041627D" w:rsidRPr="000C68ED" w:rsidRDefault="0041627D" w:rsidP="0041627D">
            <w:pPr>
              <w:spacing w:after="0"/>
              <w:jc w:val="center"/>
              <w:rPr>
                <w:lang w:val="en-US"/>
              </w:rPr>
            </w:pPr>
            <w:r w:rsidRPr="000C68ED">
              <w:rPr>
                <w:lang w:val="en-US"/>
              </w:rPr>
              <w:t>30</w:t>
            </w:r>
          </w:p>
        </w:tc>
      </w:tr>
      <w:tr w:rsidR="0041627D" w:rsidRPr="000C68ED" w14:paraId="3CB3B6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66F90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BDD94" w14:textId="77777777" w:rsidR="0041627D" w:rsidRPr="000C68ED" w:rsidRDefault="0041627D" w:rsidP="0041627D">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520496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AD2865"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7F39013"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5EAD32A" w14:textId="77777777" w:rsidR="0041627D" w:rsidRPr="000C68ED" w:rsidRDefault="0041627D" w:rsidP="0041627D">
            <w:pPr>
              <w:spacing w:after="0"/>
              <w:jc w:val="center"/>
              <w:rPr>
                <w:lang w:val="en-US"/>
              </w:rPr>
            </w:pPr>
            <w:r w:rsidRPr="000C68ED">
              <w:rPr>
                <w:lang w:val="en-US"/>
              </w:rPr>
              <w:t>30</w:t>
            </w:r>
          </w:p>
        </w:tc>
      </w:tr>
      <w:tr w:rsidR="0041627D" w:rsidRPr="000C68ED" w14:paraId="18C7CC4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79517B"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37C88E" w14:textId="77777777" w:rsidR="0041627D" w:rsidRPr="000C68ED" w:rsidRDefault="0041627D" w:rsidP="0041627D">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15C681"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36D1151"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A3E0AB8"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92E1AD3" w14:textId="77777777" w:rsidR="0041627D" w:rsidRPr="000C68ED" w:rsidRDefault="0041627D" w:rsidP="0041627D">
            <w:pPr>
              <w:spacing w:after="0"/>
              <w:jc w:val="center"/>
              <w:rPr>
                <w:lang w:val="en-US" w:eastAsia="en-GB"/>
              </w:rPr>
            </w:pPr>
            <w:r w:rsidRPr="000C68ED">
              <w:rPr>
                <w:lang w:val="en-US" w:eastAsia="en-GB"/>
              </w:rPr>
              <w:t>30</w:t>
            </w:r>
          </w:p>
        </w:tc>
      </w:tr>
    </w:tbl>
    <w:p w14:paraId="43F54990" w14:textId="77777777" w:rsidR="0041627D" w:rsidRPr="000C68ED" w:rsidRDefault="0041627D" w:rsidP="0041627D">
      <w:pPr>
        <w:spacing w:line="276" w:lineRule="auto"/>
        <w:ind w:left="100" w:hangingChars="50" w:hanging="100"/>
        <w:rPr>
          <w:lang w:val="en-US"/>
        </w:rPr>
      </w:pPr>
    </w:p>
    <w:p w14:paraId="3413FDDE" w14:textId="77777777" w:rsidR="0041627D" w:rsidRPr="000C68ED" w:rsidRDefault="0041627D" w:rsidP="0041627D">
      <w:pPr>
        <w:pStyle w:val="BodyText"/>
        <w:rPr>
          <w:lang w:val="en-US"/>
        </w:rPr>
      </w:pPr>
      <w:r w:rsidRPr="000C68ED">
        <w:rPr>
          <w:lang w:val="en-US"/>
        </w:rPr>
        <w:t xml:space="preserve">Here, for RB set, ‘105RB0’ means that RB starts at RB index ‘0’ and transmitted RB size is 105 RB. And, </w:t>
      </w:r>
      <w:r w:rsidRPr="000C68ED">
        <w:rPr>
          <w:lang w:val="en-US" w:eastAsia="ko-KR"/>
        </w:rPr>
        <w:t>Bitmap ‘1’ means the corresponding RB set is transmitted, and ‘0’ means the corresponding RB set is not transmitted for wide band operation.</w:t>
      </w:r>
    </w:p>
    <w:p w14:paraId="7DFEFE58" w14:textId="070EC094" w:rsidR="0041627D" w:rsidRPr="000C68ED" w:rsidRDefault="0041627D" w:rsidP="0041627D">
      <w:pPr>
        <w:pStyle w:val="BodyText"/>
        <w:rPr>
          <w:rFonts w:eastAsiaTheme="minorEastAsia"/>
          <w:lang w:val="en-US" w:eastAsia="ko-KR"/>
        </w:rPr>
      </w:pPr>
      <w:r w:rsidRPr="000C68ED">
        <w:rPr>
          <w:rFonts w:eastAsiaTheme="minorEastAsia"/>
          <w:lang w:val="en-US" w:eastAsia="ko-KR"/>
        </w:rPr>
        <w:t>Table 2-2 shows the all possible bitmap of sub-band configuration for wide band operation. The wide band operation can be aggregated with multiple of 20MHz based sub-band. For the SL-U PSSCH/PSCCH MPR simulation, only contiguous RB set bitmaps are considered.</w:t>
      </w:r>
    </w:p>
    <w:p w14:paraId="3A7067DC" w14:textId="695E323C" w:rsidR="0041627D" w:rsidRPr="000C68ED" w:rsidRDefault="0041627D" w:rsidP="0041627D">
      <w:pPr>
        <w:pStyle w:val="TH"/>
        <w:rPr>
          <w:rFonts w:eastAsiaTheme="minorEastAsia"/>
          <w:lang w:val="en-US" w:eastAsia="ko-KR"/>
        </w:rPr>
      </w:pPr>
      <w:r w:rsidRPr="000C68ED">
        <w:rPr>
          <w:rFonts w:ascii="Times New Roman" w:hAnsi="Times New Roman"/>
          <w:lang w:val="en-US"/>
        </w:rPr>
        <w:t>Table 2-2: All possible RB set Bitmap of sub-band configuration</w:t>
      </w:r>
    </w:p>
    <w:tbl>
      <w:tblPr>
        <w:tblW w:w="10456" w:type="dxa"/>
        <w:jc w:val="center"/>
        <w:tblCellMar>
          <w:left w:w="99" w:type="dxa"/>
          <w:right w:w="99" w:type="dxa"/>
        </w:tblCellMar>
        <w:tblLook w:val="04A0" w:firstRow="1" w:lastRow="0" w:firstColumn="1" w:lastColumn="0" w:noHBand="0" w:noVBand="1"/>
      </w:tblPr>
      <w:tblGrid>
        <w:gridCol w:w="997"/>
        <w:gridCol w:w="4952"/>
        <w:gridCol w:w="4507"/>
      </w:tblGrid>
      <w:tr w:rsidR="0041627D" w:rsidRPr="000C68ED" w14:paraId="1F2FCD38"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D405D" w14:textId="77777777" w:rsidR="0041627D" w:rsidRPr="000C68ED" w:rsidRDefault="0041627D" w:rsidP="0041627D">
            <w:pPr>
              <w:spacing w:after="120"/>
              <w:jc w:val="center"/>
              <w:rPr>
                <w:color w:val="000000"/>
                <w:lang w:val="en-US"/>
              </w:rPr>
            </w:pP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7FAAD04D" w14:textId="77777777" w:rsidR="0041627D" w:rsidRPr="000C68ED" w:rsidRDefault="0041627D" w:rsidP="0041627D">
            <w:pPr>
              <w:spacing w:after="120"/>
              <w:jc w:val="center"/>
              <w:rPr>
                <w:color w:val="000000"/>
                <w:lang w:val="en-US"/>
              </w:rPr>
            </w:pPr>
            <w:r w:rsidRPr="000C68ED">
              <w:rPr>
                <w:color w:val="000000"/>
                <w:lang w:val="en-US"/>
              </w:rPr>
              <w:t>Contiguous RB sets Bit map</w:t>
            </w:r>
          </w:p>
        </w:tc>
        <w:tc>
          <w:tcPr>
            <w:tcW w:w="4507" w:type="dxa"/>
            <w:tcBorders>
              <w:top w:val="single" w:sz="4" w:space="0" w:color="auto"/>
              <w:left w:val="single" w:sz="4" w:space="0" w:color="auto"/>
              <w:bottom w:val="single" w:sz="4" w:space="0" w:color="auto"/>
              <w:right w:val="single" w:sz="4" w:space="0" w:color="auto"/>
            </w:tcBorders>
          </w:tcPr>
          <w:p w14:paraId="570613BB" w14:textId="77777777" w:rsidR="0041627D" w:rsidRPr="000C68ED" w:rsidRDefault="0041627D" w:rsidP="0041627D">
            <w:pPr>
              <w:spacing w:after="120"/>
              <w:jc w:val="center"/>
              <w:rPr>
                <w:color w:val="000000"/>
                <w:lang w:val="en-US"/>
              </w:rPr>
            </w:pPr>
            <w:r w:rsidRPr="000C68ED">
              <w:rPr>
                <w:color w:val="000000"/>
                <w:lang w:val="en-US"/>
              </w:rPr>
              <w:t>Non-contiguous RB sets Bit map</w:t>
            </w:r>
          </w:p>
        </w:tc>
      </w:tr>
      <w:tr w:rsidR="0041627D" w:rsidRPr="000C68ED" w14:paraId="55179A14"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7E0A07C" w14:textId="77777777" w:rsidR="0041627D" w:rsidRPr="000C68ED" w:rsidRDefault="0041627D" w:rsidP="0041627D">
            <w:pPr>
              <w:spacing w:after="120"/>
              <w:rPr>
                <w:color w:val="000000"/>
                <w:lang w:val="en-US"/>
              </w:rPr>
            </w:pPr>
            <w:r w:rsidRPr="000C68ED">
              <w:rPr>
                <w:color w:val="000000"/>
                <w:lang w:val="en-US"/>
              </w:rPr>
              <w:t>20MHz</w:t>
            </w:r>
          </w:p>
        </w:tc>
        <w:tc>
          <w:tcPr>
            <w:tcW w:w="4952" w:type="dxa"/>
            <w:tcBorders>
              <w:top w:val="nil"/>
              <w:left w:val="nil"/>
              <w:bottom w:val="single" w:sz="4" w:space="0" w:color="auto"/>
              <w:right w:val="single" w:sz="4" w:space="0" w:color="auto"/>
            </w:tcBorders>
            <w:shd w:val="clear" w:color="auto" w:fill="auto"/>
            <w:noWrap/>
            <w:vAlign w:val="center"/>
          </w:tcPr>
          <w:p w14:paraId="4F795EEE" w14:textId="77777777" w:rsidR="0041627D" w:rsidRPr="000C68ED" w:rsidRDefault="0041627D" w:rsidP="0041627D">
            <w:pPr>
              <w:spacing w:after="120"/>
              <w:jc w:val="center"/>
              <w:rPr>
                <w:color w:val="000000"/>
                <w:lang w:val="en-US"/>
              </w:rPr>
            </w:pPr>
            <w:r w:rsidRPr="000C68ED">
              <w:rPr>
                <w:color w:val="000000"/>
                <w:lang w:val="en-US"/>
              </w:rPr>
              <w:t>N/A</w:t>
            </w:r>
          </w:p>
        </w:tc>
        <w:tc>
          <w:tcPr>
            <w:tcW w:w="4507" w:type="dxa"/>
            <w:tcBorders>
              <w:top w:val="nil"/>
              <w:left w:val="nil"/>
              <w:bottom w:val="single" w:sz="4" w:space="0" w:color="auto"/>
              <w:right w:val="single" w:sz="4" w:space="0" w:color="auto"/>
            </w:tcBorders>
          </w:tcPr>
          <w:p w14:paraId="7E3BBEE7"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222559D7"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57EDC58" w14:textId="77777777" w:rsidR="0041627D" w:rsidRPr="000C68ED" w:rsidRDefault="0041627D" w:rsidP="0041627D">
            <w:pPr>
              <w:spacing w:after="120"/>
              <w:rPr>
                <w:color w:val="000000"/>
                <w:lang w:val="en-US"/>
              </w:rPr>
            </w:pPr>
            <w:r w:rsidRPr="000C68ED">
              <w:rPr>
                <w:color w:val="000000"/>
                <w:lang w:val="en-US"/>
              </w:rPr>
              <w:lastRenderedPageBreak/>
              <w:t>40MHz</w:t>
            </w:r>
          </w:p>
        </w:tc>
        <w:tc>
          <w:tcPr>
            <w:tcW w:w="4952" w:type="dxa"/>
            <w:tcBorders>
              <w:top w:val="nil"/>
              <w:left w:val="nil"/>
              <w:bottom w:val="single" w:sz="4" w:space="0" w:color="auto"/>
              <w:right w:val="single" w:sz="4" w:space="0" w:color="auto"/>
            </w:tcBorders>
            <w:shd w:val="clear" w:color="auto" w:fill="auto"/>
            <w:noWrap/>
            <w:vAlign w:val="center"/>
            <w:hideMark/>
          </w:tcPr>
          <w:p w14:paraId="6ED7BEBC" w14:textId="77777777" w:rsidR="0041627D" w:rsidRPr="000C68ED" w:rsidRDefault="0041627D" w:rsidP="0041627D">
            <w:pPr>
              <w:spacing w:after="120"/>
              <w:jc w:val="center"/>
              <w:rPr>
                <w:color w:val="000000"/>
                <w:lang w:val="en-US"/>
              </w:rPr>
            </w:pPr>
            <w:r w:rsidRPr="000C68ED">
              <w:rPr>
                <w:color w:val="000000"/>
                <w:lang w:val="en-US"/>
              </w:rPr>
              <w:t>11, 10, 01</w:t>
            </w:r>
          </w:p>
        </w:tc>
        <w:tc>
          <w:tcPr>
            <w:tcW w:w="4507" w:type="dxa"/>
            <w:tcBorders>
              <w:top w:val="nil"/>
              <w:left w:val="nil"/>
              <w:bottom w:val="single" w:sz="4" w:space="0" w:color="auto"/>
              <w:right w:val="single" w:sz="4" w:space="0" w:color="auto"/>
            </w:tcBorders>
          </w:tcPr>
          <w:p w14:paraId="65BD16EC"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453A5F4E"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DF45B7C" w14:textId="77777777" w:rsidR="0041627D" w:rsidRPr="000C68ED" w:rsidRDefault="0041627D" w:rsidP="0041627D">
            <w:pPr>
              <w:spacing w:after="120"/>
              <w:rPr>
                <w:color w:val="000000"/>
                <w:lang w:val="en-US"/>
              </w:rPr>
            </w:pPr>
            <w:r w:rsidRPr="000C68ED">
              <w:rPr>
                <w:color w:val="000000"/>
                <w:lang w:val="en-US"/>
              </w:rPr>
              <w:t>60MHz</w:t>
            </w:r>
          </w:p>
        </w:tc>
        <w:tc>
          <w:tcPr>
            <w:tcW w:w="4952" w:type="dxa"/>
            <w:tcBorders>
              <w:top w:val="nil"/>
              <w:left w:val="nil"/>
              <w:bottom w:val="single" w:sz="4" w:space="0" w:color="auto"/>
              <w:right w:val="single" w:sz="4" w:space="0" w:color="auto"/>
            </w:tcBorders>
            <w:shd w:val="clear" w:color="auto" w:fill="auto"/>
            <w:noWrap/>
            <w:vAlign w:val="center"/>
            <w:hideMark/>
          </w:tcPr>
          <w:p w14:paraId="7266575F" w14:textId="77777777" w:rsidR="0041627D" w:rsidRPr="000C68ED" w:rsidRDefault="0041627D" w:rsidP="0041627D">
            <w:pPr>
              <w:spacing w:after="120"/>
              <w:jc w:val="center"/>
              <w:rPr>
                <w:color w:val="000000"/>
                <w:lang w:val="en-US"/>
              </w:rPr>
            </w:pPr>
            <w:r w:rsidRPr="000C68ED">
              <w:rPr>
                <w:color w:val="000000"/>
                <w:lang w:val="en-US"/>
              </w:rPr>
              <w:t>111, 110, 011, 100, 001, 010</w:t>
            </w:r>
          </w:p>
        </w:tc>
        <w:tc>
          <w:tcPr>
            <w:tcW w:w="4507" w:type="dxa"/>
            <w:tcBorders>
              <w:top w:val="nil"/>
              <w:left w:val="nil"/>
              <w:bottom w:val="single" w:sz="4" w:space="0" w:color="auto"/>
              <w:right w:val="single" w:sz="4" w:space="0" w:color="auto"/>
            </w:tcBorders>
          </w:tcPr>
          <w:p w14:paraId="5B32C19C" w14:textId="7F6992AD" w:rsidR="0041627D" w:rsidRPr="000C68ED" w:rsidRDefault="000C68ED" w:rsidP="0041627D">
            <w:pPr>
              <w:spacing w:after="120"/>
              <w:jc w:val="center"/>
              <w:rPr>
                <w:color w:val="000000"/>
                <w:lang w:val="en-US"/>
              </w:rPr>
            </w:pPr>
            <w:r w:rsidRPr="000C68ED">
              <w:rPr>
                <w:color w:val="000000"/>
                <w:lang w:val="en-US"/>
              </w:rPr>
              <w:t>101</w:t>
            </w:r>
          </w:p>
        </w:tc>
      </w:tr>
      <w:tr w:rsidR="0041627D" w:rsidRPr="000C68ED" w14:paraId="4965D3E5" w14:textId="77777777" w:rsidTr="00D8375E">
        <w:trPr>
          <w:trHeight w:val="336"/>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00CF" w14:textId="77777777" w:rsidR="0041627D" w:rsidRPr="000C68ED" w:rsidRDefault="0041627D" w:rsidP="0041627D">
            <w:pPr>
              <w:spacing w:after="120"/>
              <w:rPr>
                <w:color w:val="000000"/>
                <w:lang w:val="en-US"/>
              </w:rPr>
            </w:pPr>
            <w:r w:rsidRPr="000C68ED">
              <w:rPr>
                <w:color w:val="000000"/>
                <w:lang w:val="en-US"/>
              </w:rPr>
              <w:t>80MHz</w:t>
            </w:r>
          </w:p>
        </w:tc>
        <w:tc>
          <w:tcPr>
            <w:tcW w:w="4952" w:type="dxa"/>
            <w:tcBorders>
              <w:top w:val="single" w:sz="4" w:space="0" w:color="auto"/>
              <w:left w:val="single" w:sz="4" w:space="0" w:color="auto"/>
              <w:right w:val="single" w:sz="4" w:space="0" w:color="auto"/>
            </w:tcBorders>
            <w:shd w:val="clear" w:color="auto" w:fill="auto"/>
            <w:vAlign w:val="center"/>
            <w:hideMark/>
          </w:tcPr>
          <w:p w14:paraId="6996FE5B" w14:textId="77777777" w:rsidR="0041627D" w:rsidRPr="000C68ED" w:rsidRDefault="0041627D" w:rsidP="0041627D">
            <w:pPr>
              <w:spacing w:after="120"/>
              <w:jc w:val="center"/>
              <w:rPr>
                <w:color w:val="000000"/>
                <w:lang w:val="en-US"/>
              </w:rPr>
            </w:pPr>
            <w:r w:rsidRPr="000C68ED">
              <w:rPr>
                <w:color w:val="000000"/>
                <w:lang w:val="en-US"/>
              </w:rPr>
              <w:t>1111, 1110, 0111, 1100, 0011, 1000, 0001, 0110, 0100, 0010</w:t>
            </w:r>
          </w:p>
        </w:tc>
        <w:tc>
          <w:tcPr>
            <w:tcW w:w="4507" w:type="dxa"/>
            <w:tcBorders>
              <w:top w:val="single" w:sz="4" w:space="0" w:color="auto"/>
              <w:left w:val="single" w:sz="4" w:space="0" w:color="auto"/>
              <w:right w:val="single" w:sz="4" w:space="0" w:color="auto"/>
            </w:tcBorders>
            <w:vAlign w:val="center"/>
          </w:tcPr>
          <w:p w14:paraId="60A8DE52" w14:textId="77777777" w:rsidR="0041627D" w:rsidRPr="000C68ED" w:rsidRDefault="0041627D" w:rsidP="0041627D">
            <w:pPr>
              <w:spacing w:after="120"/>
              <w:jc w:val="center"/>
              <w:rPr>
                <w:color w:val="000000"/>
                <w:lang w:val="en-US"/>
              </w:rPr>
            </w:pPr>
            <w:r w:rsidRPr="000C68ED">
              <w:rPr>
                <w:color w:val="000000"/>
                <w:lang w:val="en-US"/>
              </w:rPr>
              <w:t>1001, 1101, 1011, 1010, 0101</w:t>
            </w:r>
          </w:p>
        </w:tc>
      </w:tr>
      <w:tr w:rsidR="0041627D" w:rsidRPr="000C68ED" w14:paraId="2940F3B1"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C571" w14:textId="77777777" w:rsidR="0041627D" w:rsidRPr="000C68ED" w:rsidRDefault="0041627D" w:rsidP="0041627D">
            <w:pPr>
              <w:spacing w:after="120"/>
              <w:rPr>
                <w:color w:val="000000"/>
                <w:lang w:val="en-US"/>
              </w:rPr>
            </w:pPr>
            <w:r w:rsidRPr="000C68ED">
              <w:rPr>
                <w:color w:val="000000"/>
                <w:lang w:val="en-US"/>
              </w:rPr>
              <w:t>100MHz</w:t>
            </w: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9644E" w14:textId="77777777" w:rsidR="0041627D" w:rsidRPr="000C68ED" w:rsidRDefault="0041627D" w:rsidP="0041627D">
            <w:pPr>
              <w:spacing w:after="120"/>
              <w:jc w:val="center"/>
              <w:rPr>
                <w:color w:val="000000"/>
                <w:lang w:val="en-US"/>
              </w:rPr>
            </w:pPr>
            <w:r w:rsidRPr="000C68ED">
              <w:rPr>
                <w:color w:val="000000"/>
                <w:lang w:val="en-US"/>
              </w:rPr>
              <w:t>11111, 11110, 01111, 11100, 00111, 11000, 00011, 10000, 00001, 01110, 01100, 00110, 01000, 00010, 00100</w:t>
            </w:r>
          </w:p>
        </w:tc>
        <w:tc>
          <w:tcPr>
            <w:tcW w:w="4507" w:type="dxa"/>
            <w:tcBorders>
              <w:top w:val="single" w:sz="4" w:space="0" w:color="auto"/>
              <w:left w:val="single" w:sz="4" w:space="0" w:color="auto"/>
              <w:bottom w:val="single" w:sz="4" w:space="0" w:color="auto"/>
              <w:right w:val="single" w:sz="4" w:space="0" w:color="auto"/>
            </w:tcBorders>
            <w:vAlign w:val="center"/>
          </w:tcPr>
          <w:p w14:paraId="4A39DF86" w14:textId="77777777" w:rsidR="0041627D" w:rsidRPr="000C68ED" w:rsidRDefault="0041627D" w:rsidP="0041627D">
            <w:pPr>
              <w:spacing w:after="120"/>
              <w:jc w:val="center"/>
              <w:rPr>
                <w:color w:val="000000"/>
                <w:lang w:val="en-US"/>
              </w:rPr>
            </w:pPr>
            <w:r w:rsidRPr="000C68ED">
              <w:rPr>
                <w:color w:val="000000"/>
                <w:lang w:val="en-US"/>
              </w:rPr>
              <w:t>10001, 11011, 11010, 01011, 11001, 10011, 10101, 10110, 01101, 10100, 00101, 10010, 01001, 01010, 11101, 10111</w:t>
            </w:r>
          </w:p>
        </w:tc>
      </w:tr>
    </w:tbl>
    <w:p w14:paraId="3BD1A93D" w14:textId="3F0B7D42" w:rsidR="0041627D" w:rsidRDefault="0041627D" w:rsidP="0041627D">
      <w:pPr>
        <w:pStyle w:val="BodyText"/>
        <w:rPr>
          <w:rFonts w:eastAsia="Malgun Gothic"/>
          <w:lang w:val="en-US" w:eastAsia="ko-KR"/>
        </w:rPr>
      </w:pPr>
    </w:p>
    <w:p w14:paraId="75565E20" w14:textId="49D79077" w:rsidR="0041627D" w:rsidRPr="000C68ED" w:rsidRDefault="0041627D" w:rsidP="0041627D">
      <w:pPr>
        <w:pStyle w:val="BodyText"/>
        <w:rPr>
          <w:rFonts w:eastAsiaTheme="minorEastAsia"/>
          <w:lang w:val="en-US" w:eastAsia="ko-KR"/>
        </w:rPr>
      </w:pPr>
      <w:r w:rsidRPr="000C68ED">
        <w:rPr>
          <w:rFonts w:eastAsiaTheme="minorEastAsia"/>
          <w:lang w:val="en-US" w:eastAsia="ko-KR"/>
        </w:rPr>
        <w:t>Table 2-3 and Figure 2-1 show the MPR simulation results for the scenarios.</w:t>
      </w:r>
    </w:p>
    <w:p w14:paraId="5E6ECAE9" w14:textId="77777777" w:rsidR="0041627D" w:rsidRPr="000C68ED" w:rsidRDefault="0041627D" w:rsidP="004C24A2">
      <w:pPr>
        <w:rPr>
          <w:lang w:val="en-US" w:eastAsia="zh-CN"/>
        </w:rPr>
        <w:sectPr w:rsidR="0041627D" w:rsidRPr="000C68ED" w:rsidSect="00AA1CFD">
          <w:footnotePr>
            <w:numRestart w:val="eachSect"/>
          </w:footnotePr>
          <w:pgSz w:w="11907" w:h="16840" w:code="9"/>
          <w:pgMar w:top="1133" w:right="1133" w:bottom="1416" w:left="1133" w:header="850" w:footer="340" w:gutter="0"/>
          <w:cols w:space="720"/>
          <w:formProt w:val="0"/>
          <w:docGrid w:linePitch="272"/>
        </w:sectPr>
      </w:pPr>
    </w:p>
    <w:p w14:paraId="2FF5BCC1" w14:textId="20705A28" w:rsidR="0041627D" w:rsidRDefault="0041627D" w:rsidP="0041627D">
      <w:pPr>
        <w:pStyle w:val="TH"/>
        <w:rPr>
          <w:rFonts w:ascii="Times New Roman" w:hAnsi="Times New Roman"/>
          <w:lang w:val="en-US"/>
        </w:rPr>
      </w:pPr>
      <w:r w:rsidRPr="000C68ED">
        <w:rPr>
          <w:rFonts w:ascii="Times New Roman" w:hAnsi="Times New Roman"/>
          <w:lang w:val="en-US"/>
        </w:rPr>
        <w:lastRenderedPageBreak/>
        <w:t>Table 2-3: PSSCH/PSCCH 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30FEC" w:rsidRPr="00730FEC" w14:paraId="2ED7ED1A" w14:textId="77777777" w:rsidTr="00730FEC">
        <w:trPr>
          <w:trHeight w:val="266"/>
          <w:jc w:val="center"/>
        </w:trPr>
        <w:tc>
          <w:tcPr>
            <w:tcW w:w="988" w:type="dxa"/>
            <w:vMerge w:val="restart"/>
            <w:shd w:val="clear" w:color="auto" w:fill="auto"/>
            <w:noWrap/>
            <w:vAlign w:val="center"/>
            <w:hideMark/>
          </w:tcPr>
          <w:p w14:paraId="20C5F2D8" w14:textId="77777777" w:rsidR="00730FEC" w:rsidRPr="00730FEC" w:rsidRDefault="00730FEC" w:rsidP="00730FEC">
            <w:pPr>
              <w:spacing w:after="0"/>
              <w:jc w:val="center"/>
              <w:rPr>
                <w:color w:val="000000"/>
                <w:lang w:val="en-US"/>
              </w:rPr>
            </w:pPr>
            <w:r w:rsidRPr="00730FEC">
              <w:rPr>
                <w:color w:val="000000"/>
                <w:lang w:val="en-US"/>
              </w:rPr>
              <w:t>'20MHz'</w:t>
            </w:r>
          </w:p>
        </w:tc>
        <w:tc>
          <w:tcPr>
            <w:tcW w:w="1134" w:type="dxa"/>
            <w:shd w:val="clear" w:color="auto" w:fill="auto"/>
            <w:noWrap/>
            <w:vAlign w:val="center"/>
            <w:hideMark/>
          </w:tcPr>
          <w:p w14:paraId="65021CD6" w14:textId="77777777" w:rsidR="00730FEC" w:rsidRPr="00730FEC" w:rsidRDefault="00730FEC" w:rsidP="00730FEC">
            <w:pPr>
              <w:spacing w:after="0"/>
              <w:jc w:val="center"/>
              <w:rPr>
                <w:color w:val="000000"/>
                <w:lang w:val="en-US"/>
              </w:rPr>
            </w:pPr>
            <w:r w:rsidRPr="00730FEC">
              <w:rPr>
                <w:color w:val="000000"/>
                <w:lang w:val="en-US"/>
              </w:rPr>
              <w:t>Scenario #</w:t>
            </w:r>
          </w:p>
        </w:tc>
        <w:tc>
          <w:tcPr>
            <w:tcW w:w="722" w:type="dxa"/>
            <w:tcBorders>
              <w:bottom w:val="single" w:sz="4" w:space="0" w:color="auto"/>
            </w:tcBorders>
            <w:shd w:val="clear" w:color="auto" w:fill="auto"/>
            <w:noWrap/>
            <w:vAlign w:val="center"/>
            <w:hideMark/>
          </w:tcPr>
          <w:p w14:paraId="1D192BD0" w14:textId="77777777" w:rsidR="00730FEC" w:rsidRPr="00730FEC" w:rsidRDefault="00730FEC" w:rsidP="00730FEC">
            <w:pPr>
              <w:spacing w:after="0"/>
              <w:jc w:val="center"/>
              <w:rPr>
                <w:color w:val="000000"/>
                <w:lang w:val="en-US"/>
              </w:rPr>
            </w:pPr>
            <w:r w:rsidRPr="00730FEC">
              <w:rPr>
                <w:color w:val="000000"/>
                <w:lang w:val="en-US"/>
              </w:rPr>
              <w:t>#1</w:t>
            </w:r>
          </w:p>
        </w:tc>
        <w:tc>
          <w:tcPr>
            <w:tcW w:w="723" w:type="dxa"/>
            <w:tcBorders>
              <w:bottom w:val="single" w:sz="4" w:space="0" w:color="auto"/>
            </w:tcBorders>
            <w:shd w:val="clear" w:color="auto" w:fill="auto"/>
            <w:noWrap/>
            <w:vAlign w:val="center"/>
            <w:hideMark/>
          </w:tcPr>
          <w:p w14:paraId="69B29DE1" w14:textId="77777777" w:rsidR="00730FEC" w:rsidRPr="00730FEC" w:rsidRDefault="00730FEC" w:rsidP="00730FEC">
            <w:pPr>
              <w:spacing w:after="0"/>
              <w:jc w:val="center"/>
              <w:rPr>
                <w:color w:val="000000"/>
                <w:lang w:val="en-US"/>
              </w:rPr>
            </w:pPr>
            <w:r w:rsidRPr="00730FEC">
              <w:rPr>
                <w:color w:val="000000"/>
                <w:lang w:val="en-US"/>
              </w:rPr>
              <w:t>#7</w:t>
            </w:r>
          </w:p>
        </w:tc>
        <w:tc>
          <w:tcPr>
            <w:tcW w:w="723" w:type="dxa"/>
            <w:tcBorders>
              <w:bottom w:val="single" w:sz="4" w:space="0" w:color="auto"/>
            </w:tcBorders>
            <w:shd w:val="clear" w:color="auto" w:fill="auto"/>
            <w:noWrap/>
            <w:vAlign w:val="center"/>
            <w:hideMark/>
          </w:tcPr>
          <w:p w14:paraId="045FC058" w14:textId="77777777" w:rsidR="00730FEC" w:rsidRPr="00730FEC" w:rsidRDefault="00730FEC" w:rsidP="00730FEC">
            <w:pPr>
              <w:spacing w:after="0"/>
              <w:jc w:val="center"/>
              <w:rPr>
                <w:color w:val="000000"/>
                <w:lang w:val="en-US"/>
              </w:rPr>
            </w:pPr>
            <w:r w:rsidRPr="00730FEC">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862B041" w14:textId="77777777" w:rsidR="00730FEC" w:rsidRPr="00730FEC" w:rsidRDefault="00730FEC" w:rsidP="00730FEC">
            <w:pPr>
              <w:spacing w:after="0"/>
              <w:jc w:val="center"/>
              <w:rPr>
                <w:color w:val="000000"/>
                <w:lang w:val="en-US"/>
              </w:rPr>
            </w:pPr>
            <w:r w:rsidRPr="00730FEC">
              <w:rPr>
                <w:color w:val="000000"/>
                <w:lang w:val="en-US"/>
              </w:rPr>
              <w:t>#8</w:t>
            </w:r>
          </w:p>
        </w:tc>
        <w:tc>
          <w:tcPr>
            <w:tcW w:w="722" w:type="dxa"/>
            <w:tcBorders>
              <w:top w:val="nil"/>
              <w:left w:val="single" w:sz="4" w:space="0" w:color="auto"/>
              <w:bottom w:val="nil"/>
              <w:right w:val="nil"/>
            </w:tcBorders>
            <w:shd w:val="clear" w:color="auto" w:fill="auto"/>
            <w:noWrap/>
            <w:vAlign w:val="center"/>
          </w:tcPr>
          <w:p w14:paraId="2D10A7F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08C6A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BB0F8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4E78F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828E6A"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9E62A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3C95C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4C15E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F1AB9D"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2519EA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40F10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6C148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5D691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95B1EE" w14:textId="77777777" w:rsidR="00730FEC" w:rsidRPr="00730FEC" w:rsidRDefault="00730FEC" w:rsidP="00730FEC">
            <w:pPr>
              <w:spacing w:after="0"/>
              <w:jc w:val="center"/>
              <w:rPr>
                <w:color w:val="000000"/>
                <w:lang w:val="en-US"/>
              </w:rPr>
            </w:pPr>
          </w:p>
        </w:tc>
      </w:tr>
      <w:tr w:rsidR="00730FEC" w:rsidRPr="00730FEC" w14:paraId="29AF1107" w14:textId="77777777" w:rsidTr="00730FEC">
        <w:trPr>
          <w:trHeight w:val="266"/>
          <w:jc w:val="center"/>
        </w:trPr>
        <w:tc>
          <w:tcPr>
            <w:tcW w:w="988" w:type="dxa"/>
            <w:vMerge/>
            <w:shd w:val="clear" w:color="auto" w:fill="auto"/>
            <w:noWrap/>
            <w:hideMark/>
          </w:tcPr>
          <w:p w14:paraId="2CAFB8AB"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6C4C30C4" w14:textId="77777777" w:rsidR="00730FEC" w:rsidRPr="00730FEC" w:rsidRDefault="00730FEC" w:rsidP="00730FEC">
            <w:pPr>
              <w:spacing w:after="0"/>
              <w:jc w:val="center"/>
              <w:rPr>
                <w:color w:val="000000"/>
                <w:lang w:val="en-US"/>
              </w:rPr>
            </w:pPr>
            <w:r w:rsidRPr="00730FEC">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41F7B555"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6F44788" w14:textId="77777777" w:rsidR="00730FEC" w:rsidRPr="00730FEC" w:rsidRDefault="00730FEC" w:rsidP="00730FEC">
            <w:pPr>
              <w:spacing w:after="0"/>
              <w:jc w:val="center"/>
              <w:rPr>
                <w:color w:val="000000"/>
                <w:lang w:val="en-US"/>
              </w:rPr>
            </w:pPr>
            <w:r w:rsidRPr="00730FE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4691B72" w14:textId="77777777" w:rsidR="00730FEC" w:rsidRPr="00730FEC" w:rsidRDefault="00730FEC" w:rsidP="00730FEC">
            <w:pPr>
              <w:spacing w:after="0"/>
              <w:jc w:val="center"/>
              <w:rPr>
                <w:color w:val="000000"/>
                <w:lang w:val="en-US"/>
              </w:rPr>
            </w:pPr>
            <w:r w:rsidRPr="00730FEC">
              <w:rPr>
                <w:color w:val="000000"/>
                <w:lang w:val="en-US"/>
              </w:rPr>
              <w:t>2.15</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7F4EEBF5" w14:textId="77777777" w:rsidR="00730FEC" w:rsidRPr="00730FEC" w:rsidRDefault="00730FEC" w:rsidP="00730FEC">
            <w:pPr>
              <w:spacing w:after="0"/>
              <w:jc w:val="center"/>
              <w:rPr>
                <w:color w:val="000000"/>
                <w:lang w:val="en-US"/>
              </w:rPr>
            </w:pPr>
            <w:r w:rsidRPr="00730FEC">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11BF067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681C2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0D205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9DB1F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C067C1"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F59450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BA2FB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C5DB0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703099"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0538F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68593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327C5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DA44F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94AC9E" w14:textId="77777777" w:rsidR="00730FEC" w:rsidRPr="00730FEC" w:rsidRDefault="00730FEC" w:rsidP="00730FEC">
            <w:pPr>
              <w:spacing w:after="0"/>
              <w:jc w:val="center"/>
              <w:rPr>
                <w:color w:val="000000"/>
                <w:lang w:val="en-US"/>
              </w:rPr>
            </w:pPr>
          </w:p>
        </w:tc>
      </w:tr>
      <w:tr w:rsidR="00730FEC" w:rsidRPr="00730FEC" w14:paraId="60025C30" w14:textId="77777777" w:rsidTr="00730FEC">
        <w:trPr>
          <w:trHeight w:val="266"/>
          <w:jc w:val="center"/>
        </w:trPr>
        <w:tc>
          <w:tcPr>
            <w:tcW w:w="988" w:type="dxa"/>
            <w:vMerge/>
            <w:vAlign w:val="center"/>
            <w:hideMark/>
          </w:tcPr>
          <w:p w14:paraId="3C2CF51D"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23C41C86" w14:textId="77777777" w:rsidR="00730FEC" w:rsidRPr="00730FEC" w:rsidRDefault="00730FEC" w:rsidP="00730FEC">
            <w:pPr>
              <w:spacing w:after="0"/>
              <w:jc w:val="center"/>
              <w:rPr>
                <w:color w:val="000000"/>
                <w:lang w:val="en-US"/>
              </w:rPr>
            </w:pPr>
            <w:r w:rsidRPr="00730FEC">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58702FE"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78A9A99" w14:textId="77777777" w:rsidR="00730FEC" w:rsidRPr="00730FEC" w:rsidRDefault="00730FEC" w:rsidP="00730FEC">
            <w:pPr>
              <w:spacing w:after="0"/>
              <w:jc w:val="center"/>
              <w:rPr>
                <w:color w:val="000000"/>
                <w:lang w:val="en-US"/>
              </w:rPr>
            </w:pPr>
            <w:r w:rsidRPr="00730FE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B59AEA2" w14:textId="77777777" w:rsidR="00730FEC" w:rsidRPr="00730FEC" w:rsidRDefault="00730FEC" w:rsidP="00730FEC">
            <w:pPr>
              <w:spacing w:after="0"/>
              <w:jc w:val="center"/>
              <w:rPr>
                <w:color w:val="000000"/>
                <w:lang w:val="en-US"/>
              </w:rPr>
            </w:pPr>
            <w:r w:rsidRPr="00730FEC">
              <w:rPr>
                <w:color w:val="000000"/>
                <w:lang w:val="en-US"/>
              </w:rPr>
              <w:t>2.16</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7A8D4887" w14:textId="77777777" w:rsidR="00730FEC" w:rsidRPr="00730FEC" w:rsidRDefault="00730FEC" w:rsidP="00730FEC">
            <w:pPr>
              <w:spacing w:after="0"/>
              <w:jc w:val="center"/>
              <w:rPr>
                <w:color w:val="000000"/>
                <w:lang w:val="en-US"/>
              </w:rPr>
            </w:pPr>
            <w:r w:rsidRPr="00730FEC">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19244E6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E11D9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38DE9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C0B55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FA1DD5"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57299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E2EB4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680A4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604F8A"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9D865F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CD29F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CFFC7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1628B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25D8FD" w14:textId="77777777" w:rsidR="00730FEC" w:rsidRPr="00730FEC" w:rsidRDefault="00730FEC" w:rsidP="00730FEC">
            <w:pPr>
              <w:spacing w:after="0"/>
              <w:jc w:val="center"/>
              <w:rPr>
                <w:color w:val="000000"/>
                <w:lang w:val="en-US"/>
              </w:rPr>
            </w:pPr>
          </w:p>
        </w:tc>
      </w:tr>
      <w:tr w:rsidR="00730FEC" w:rsidRPr="00730FEC" w14:paraId="60C6F419" w14:textId="77777777" w:rsidTr="00730FEC">
        <w:trPr>
          <w:trHeight w:val="266"/>
          <w:jc w:val="center"/>
        </w:trPr>
        <w:tc>
          <w:tcPr>
            <w:tcW w:w="988" w:type="dxa"/>
            <w:vMerge/>
            <w:vAlign w:val="center"/>
            <w:hideMark/>
          </w:tcPr>
          <w:p w14:paraId="55977720"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2EC1F0BA" w14:textId="77777777" w:rsidR="00730FEC" w:rsidRPr="00730FEC" w:rsidRDefault="00730FEC" w:rsidP="00730FEC">
            <w:pPr>
              <w:spacing w:after="0"/>
              <w:jc w:val="center"/>
              <w:rPr>
                <w:color w:val="000000"/>
                <w:lang w:val="en-US"/>
              </w:rPr>
            </w:pPr>
            <w:r w:rsidRPr="00730FEC">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613CCAD6" w14:textId="77777777" w:rsidR="00730FEC" w:rsidRPr="00730FEC" w:rsidRDefault="00730FEC" w:rsidP="00730FEC">
            <w:pPr>
              <w:spacing w:after="0"/>
              <w:jc w:val="center"/>
              <w:rPr>
                <w:color w:val="000000"/>
                <w:lang w:val="en-US"/>
              </w:rPr>
            </w:pPr>
            <w:r w:rsidRPr="00730FE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43E6794" w14:textId="77777777" w:rsidR="00730FEC" w:rsidRPr="00730FEC" w:rsidRDefault="00730FEC" w:rsidP="00730FEC">
            <w:pPr>
              <w:spacing w:after="0"/>
              <w:jc w:val="center"/>
              <w:rPr>
                <w:color w:val="000000"/>
                <w:lang w:val="en-US"/>
              </w:rPr>
            </w:pPr>
            <w:r w:rsidRPr="00730FE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91891ED" w14:textId="77777777" w:rsidR="00730FEC" w:rsidRPr="00730FEC" w:rsidRDefault="00730FEC" w:rsidP="00730FEC">
            <w:pPr>
              <w:spacing w:after="0"/>
              <w:jc w:val="center"/>
              <w:rPr>
                <w:color w:val="000000"/>
                <w:lang w:val="en-US"/>
              </w:rPr>
            </w:pPr>
            <w:r w:rsidRPr="00730FEC">
              <w:rPr>
                <w:color w:val="000000"/>
                <w:lang w:val="en-US"/>
              </w:rPr>
              <w:t>3.18</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5EA2FFFF" w14:textId="77777777" w:rsidR="00730FEC" w:rsidRPr="00730FEC" w:rsidRDefault="00730FEC" w:rsidP="00730FEC">
            <w:pPr>
              <w:spacing w:after="0"/>
              <w:jc w:val="center"/>
              <w:rPr>
                <w:color w:val="000000"/>
                <w:lang w:val="en-US"/>
              </w:rPr>
            </w:pPr>
            <w:r w:rsidRPr="00730FEC">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2E43BDB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D2EF4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3234A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1BF8E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28ECAB"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C0C36C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9E8E9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D215E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9ECB94"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0F4E15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762BC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7B968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4B0D0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3F26FA" w14:textId="77777777" w:rsidR="00730FEC" w:rsidRPr="00730FEC" w:rsidRDefault="00730FEC" w:rsidP="00730FEC">
            <w:pPr>
              <w:spacing w:after="0"/>
              <w:jc w:val="center"/>
              <w:rPr>
                <w:color w:val="000000"/>
                <w:lang w:val="en-US"/>
              </w:rPr>
            </w:pPr>
          </w:p>
        </w:tc>
      </w:tr>
      <w:tr w:rsidR="00730FEC" w:rsidRPr="00730FEC" w14:paraId="21F6069F" w14:textId="77777777" w:rsidTr="00730FEC">
        <w:trPr>
          <w:trHeight w:val="266"/>
          <w:jc w:val="center"/>
        </w:trPr>
        <w:tc>
          <w:tcPr>
            <w:tcW w:w="988" w:type="dxa"/>
            <w:vMerge/>
            <w:vAlign w:val="center"/>
            <w:hideMark/>
          </w:tcPr>
          <w:p w14:paraId="4B8F5486"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54AA72AB" w14:textId="77777777" w:rsidR="00730FEC" w:rsidRPr="00730FEC" w:rsidRDefault="00730FEC" w:rsidP="00730FEC">
            <w:pPr>
              <w:spacing w:after="0"/>
              <w:jc w:val="center"/>
              <w:rPr>
                <w:color w:val="000000"/>
                <w:lang w:val="en-US"/>
              </w:rPr>
            </w:pPr>
            <w:r w:rsidRPr="00730FEC">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29FDE9BB"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CFC7C16" w14:textId="77777777" w:rsidR="00730FEC" w:rsidRPr="00730FEC" w:rsidRDefault="00730FEC" w:rsidP="00730FEC">
            <w:pPr>
              <w:spacing w:after="0"/>
              <w:jc w:val="center"/>
              <w:rPr>
                <w:color w:val="000000"/>
                <w:lang w:val="en-US"/>
              </w:rPr>
            </w:pPr>
            <w:r w:rsidRPr="00730FEC">
              <w:rPr>
                <w:color w:val="000000"/>
                <w:lang w:val="en-US"/>
              </w:rPr>
              <w:t>5.08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D31009A" w14:textId="77777777" w:rsidR="00730FEC" w:rsidRPr="00730FEC" w:rsidRDefault="00730FEC" w:rsidP="00730FEC">
            <w:pPr>
              <w:spacing w:after="0"/>
              <w:jc w:val="center"/>
              <w:rPr>
                <w:color w:val="000000"/>
                <w:lang w:val="en-US"/>
              </w:rPr>
            </w:pPr>
            <w:r w:rsidRPr="00730FE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4C4C4"/>
            <w:noWrap/>
            <w:vAlign w:val="center"/>
            <w:hideMark/>
          </w:tcPr>
          <w:p w14:paraId="6BF0FF04" w14:textId="77777777" w:rsidR="00730FEC" w:rsidRPr="00730FEC" w:rsidRDefault="00730FEC" w:rsidP="00730FEC">
            <w:pPr>
              <w:spacing w:after="0"/>
              <w:jc w:val="center"/>
              <w:rPr>
                <w:color w:val="000000"/>
                <w:lang w:val="en-US"/>
              </w:rPr>
            </w:pPr>
            <w:r w:rsidRPr="00730FEC">
              <w:rPr>
                <w:color w:val="000000"/>
                <w:lang w:val="en-US"/>
              </w:rPr>
              <w:t>5.49</w:t>
            </w:r>
          </w:p>
        </w:tc>
        <w:tc>
          <w:tcPr>
            <w:tcW w:w="722" w:type="dxa"/>
            <w:tcBorders>
              <w:top w:val="nil"/>
              <w:left w:val="single" w:sz="4" w:space="0" w:color="auto"/>
              <w:bottom w:val="nil"/>
              <w:right w:val="nil"/>
            </w:tcBorders>
            <w:shd w:val="clear" w:color="auto" w:fill="FFFFFF" w:themeFill="background1"/>
            <w:noWrap/>
            <w:vAlign w:val="center"/>
          </w:tcPr>
          <w:p w14:paraId="17742BF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C6C78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E1F72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D3CDA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85D091"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9F346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AA124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8C3D3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14E70E"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DF0E4F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8CD29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78A6A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9F2C4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72ECE0" w14:textId="77777777" w:rsidR="00730FEC" w:rsidRPr="00730FEC" w:rsidRDefault="00730FEC" w:rsidP="00730FEC">
            <w:pPr>
              <w:spacing w:after="0"/>
              <w:jc w:val="center"/>
              <w:rPr>
                <w:color w:val="000000"/>
                <w:lang w:val="en-US"/>
              </w:rPr>
            </w:pPr>
          </w:p>
        </w:tc>
      </w:tr>
      <w:tr w:rsidR="00730FEC" w:rsidRPr="00730FEC" w14:paraId="4A5C9130" w14:textId="77777777" w:rsidTr="00730FEC">
        <w:trPr>
          <w:trHeight w:val="266"/>
          <w:jc w:val="center"/>
        </w:trPr>
        <w:tc>
          <w:tcPr>
            <w:tcW w:w="988" w:type="dxa"/>
            <w:vMerge w:val="restart"/>
            <w:shd w:val="clear" w:color="auto" w:fill="auto"/>
            <w:noWrap/>
            <w:vAlign w:val="center"/>
            <w:hideMark/>
          </w:tcPr>
          <w:p w14:paraId="7668D2E8" w14:textId="77777777" w:rsidR="00730FEC" w:rsidRPr="00730FEC" w:rsidRDefault="00730FEC" w:rsidP="00730FEC">
            <w:pPr>
              <w:spacing w:after="0"/>
              <w:jc w:val="center"/>
              <w:rPr>
                <w:color w:val="000000"/>
                <w:lang w:val="en-US"/>
              </w:rPr>
            </w:pPr>
            <w:r w:rsidRPr="00730FEC">
              <w:rPr>
                <w:color w:val="000000"/>
                <w:lang w:val="en-US"/>
              </w:rPr>
              <w:t>'40MHz'</w:t>
            </w:r>
          </w:p>
        </w:tc>
        <w:tc>
          <w:tcPr>
            <w:tcW w:w="1134" w:type="dxa"/>
            <w:shd w:val="clear" w:color="auto" w:fill="auto"/>
            <w:noWrap/>
            <w:vAlign w:val="center"/>
            <w:hideMark/>
          </w:tcPr>
          <w:p w14:paraId="2E70039F" w14:textId="77777777" w:rsidR="00730FEC" w:rsidRPr="00730FEC" w:rsidRDefault="00730FEC" w:rsidP="00730FEC">
            <w:pPr>
              <w:spacing w:after="0"/>
              <w:jc w:val="center"/>
              <w:rPr>
                <w:color w:val="000000"/>
                <w:lang w:val="en-US"/>
              </w:rPr>
            </w:pPr>
            <w:r w:rsidRPr="00730FEC">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A47AFA0" w14:textId="77777777" w:rsidR="00730FEC" w:rsidRPr="00730FEC" w:rsidRDefault="00730FEC" w:rsidP="00730FEC">
            <w:pPr>
              <w:spacing w:after="0"/>
              <w:jc w:val="center"/>
              <w:rPr>
                <w:color w:val="000000"/>
                <w:lang w:val="en-US"/>
              </w:rPr>
            </w:pPr>
            <w:r w:rsidRPr="00730FEC">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4B293DD4" w14:textId="77777777" w:rsidR="00730FEC" w:rsidRPr="00730FEC" w:rsidRDefault="00730FEC" w:rsidP="00730FEC">
            <w:pPr>
              <w:spacing w:after="0"/>
              <w:jc w:val="center"/>
              <w:rPr>
                <w:color w:val="000000"/>
                <w:lang w:val="en-US"/>
              </w:rPr>
            </w:pPr>
            <w:r w:rsidRPr="00730FEC">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0835CA68" w14:textId="77777777" w:rsidR="00730FEC" w:rsidRPr="00730FEC" w:rsidRDefault="00730FEC" w:rsidP="00730FEC">
            <w:pPr>
              <w:spacing w:after="0"/>
              <w:jc w:val="center"/>
              <w:rPr>
                <w:color w:val="000000"/>
                <w:lang w:val="en-US"/>
              </w:rPr>
            </w:pPr>
            <w:r w:rsidRPr="00730FEC">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2A2A9D6" w14:textId="77777777" w:rsidR="00730FEC" w:rsidRPr="00730FEC" w:rsidRDefault="00730FEC" w:rsidP="00730FEC">
            <w:pPr>
              <w:spacing w:after="0"/>
              <w:jc w:val="center"/>
              <w:rPr>
                <w:color w:val="000000"/>
                <w:lang w:val="en-US"/>
              </w:rPr>
            </w:pPr>
            <w:r w:rsidRPr="00730FEC">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055A371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00E1C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E2300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59B1A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00E1C1"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5E188A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44127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85F22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A739C6"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96053F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813DD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2EFDA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C6F77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1088CA" w14:textId="77777777" w:rsidR="00730FEC" w:rsidRPr="00730FEC" w:rsidRDefault="00730FEC" w:rsidP="00730FEC">
            <w:pPr>
              <w:spacing w:after="0"/>
              <w:jc w:val="center"/>
              <w:rPr>
                <w:color w:val="000000"/>
                <w:lang w:val="en-US"/>
              </w:rPr>
            </w:pPr>
          </w:p>
        </w:tc>
      </w:tr>
      <w:tr w:rsidR="00730FEC" w:rsidRPr="00730FEC" w14:paraId="1A002D38" w14:textId="77777777" w:rsidTr="00730FEC">
        <w:trPr>
          <w:trHeight w:val="266"/>
          <w:jc w:val="center"/>
        </w:trPr>
        <w:tc>
          <w:tcPr>
            <w:tcW w:w="988" w:type="dxa"/>
            <w:vMerge/>
            <w:shd w:val="clear" w:color="auto" w:fill="auto"/>
            <w:noWrap/>
            <w:hideMark/>
          </w:tcPr>
          <w:p w14:paraId="5C3AB62D"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536BD116" w14:textId="77777777" w:rsidR="00730FEC" w:rsidRPr="00730FEC" w:rsidRDefault="00730FEC" w:rsidP="00730FEC">
            <w:pPr>
              <w:spacing w:after="0"/>
              <w:jc w:val="center"/>
              <w:rPr>
                <w:color w:val="000000"/>
                <w:lang w:val="en-US"/>
              </w:rPr>
            </w:pPr>
            <w:r w:rsidRPr="00730FEC">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A4112AE"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D76874F"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731C355" w14:textId="77777777" w:rsidR="00730FEC" w:rsidRPr="00730FEC" w:rsidRDefault="00730FEC" w:rsidP="00730FEC">
            <w:pPr>
              <w:spacing w:after="0"/>
              <w:jc w:val="center"/>
              <w:rPr>
                <w:color w:val="000000"/>
                <w:lang w:val="en-US"/>
              </w:rPr>
            </w:pPr>
            <w:r w:rsidRPr="00730FE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3B1F615B" w14:textId="77777777" w:rsidR="00730FEC" w:rsidRPr="00730FEC" w:rsidRDefault="00730FEC" w:rsidP="00730FEC">
            <w:pPr>
              <w:spacing w:after="0"/>
              <w:jc w:val="center"/>
              <w:rPr>
                <w:color w:val="000000"/>
                <w:lang w:val="en-US"/>
              </w:rPr>
            </w:pPr>
            <w:r w:rsidRPr="00730FEC">
              <w:rPr>
                <w:color w:val="000000"/>
                <w:lang w:val="en-US"/>
              </w:rPr>
              <w:t>2.81</w:t>
            </w:r>
          </w:p>
        </w:tc>
        <w:tc>
          <w:tcPr>
            <w:tcW w:w="722" w:type="dxa"/>
            <w:tcBorders>
              <w:top w:val="nil"/>
              <w:left w:val="single" w:sz="4" w:space="0" w:color="auto"/>
              <w:bottom w:val="nil"/>
              <w:right w:val="nil"/>
            </w:tcBorders>
            <w:shd w:val="clear" w:color="auto" w:fill="FFFFFF" w:themeFill="background1"/>
            <w:noWrap/>
            <w:vAlign w:val="center"/>
          </w:tcPr>
          <w:p w14:paraId="3DE6B2D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684A6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FA6EB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771A0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2E88EF"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748257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D254F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1288E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1B0BD1"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A11B1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99ADE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B161B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FD96E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93AA7B" w14:textId="77777777" w:rsidR="00730FEC" w:rsidRPr="00730FEC" w:rsidRDefault="00730FEC" w:rsidP="00730FEC">
            <w:pPr>
              <w:spacing w:after="0"/>
              <w:jc w:val="center"/>
              <w:rPr>
                <w:color w:val="000000"/>
                <w:lang w:val="en-US"/>
              </w:rPr>
            </w:pPr>
          </w:p>
        </w:tc>
      </w:tr>
      <w:tr w:rsidR="00730FEC" w:rsidRPr="00730FEC" w14:paraId="5A9EC342" w14:textId="77777777" w:rsidTr="00730FEC">
        <w:trPr>
          <w:trHeight w:val="266"/>
          <w:jc w:val="center"/>
        </w:trPr>
        <w:tc>
          <w:tcPr>
            <w:tcW w:w="988" w:type="dxa"/>
            <w:vMerge/>
            <w:vAlign w:val="center"/>
            <w:hideMark/>
          </w:tcPr>
          <w:p w14:paraId="13D36CA0"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30FB0134" w14:textId="77777777" w:rsidR="00730FEC" w:rsidRPr="00730FEC" w:rsidRDefault="00730FEC" w:rsidP="00730FEC">
            <w:pPr>
              <w:spacing w:after="0"/>
              <w:jc w:val="center"/>
              <w:rPr>
                <w:color w:val="000000"/>
                <w:lang w:val="en-US"/>
              </w:rPr>
            </w:pPr>
            <w:r w:rsidRPr="00730FEC">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86A01E2"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5D6F45A"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268CB7B" w14:textId="77777777" w:rsidR="00730FEC" w:rsidRPr="00730FEC" w:rsidRDefault="00730FEC" w:rsidP="00730FEC">
            <w:pPr>
              <w:spacing w:after="0"/>
              <w:jc w:val="center"/>
              <w:rPr>
                <w:color w:val="000000"/>
                <w:lang w:val="en-US"/>
              </w:rPr>
            </w:pPr>
            <w:r w:rsidRPr="00730FE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2952FCA9" w14:textId="77777777" w:rsidR="00730FEC" w:rsidRPr="00730FEC" w:rsidRDefault="00730FEC" w:rsidP="00730FEC">
            <w:pPr>
              <w:spacing w:after="0"/>
              <w:jc w:val="center"/>
              <w:rPr>
                <w:color w:val="000000"/>
                <w:lang w:val="en-US"/>
              </w:rPr>
            </w:pPr>
            <w:r w:rsidRPr="00730FE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6FB3A41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AB68F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E5A3D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CA609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86EA0"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E8CDF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31338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93670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E3C02C"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D5028E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3E2CB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46398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1AC4B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FA83CB" w14:textId="77777777" w:rsidR="00730FEC" w:rsidRPr="00730FEC" w:rsidRDefault="00730FEC" w:rsidP="00730FEC">
            <w:pPr>
              <w:spacing w:after="0"/>
              <w:jc w:val="center"/>
              <w:rPr>
                <w:color w:val="000000"/>
                <w:lang w:val="en-US"/>
              </w:rPr>
            </w:pPr>
          </w:p>
        </w:tc>
      </w:tr>
      <w:tr w:rsidR="00730FEC" w:rsidRPr="00730FEC" w14:paraId="29A5CBD1" w14:textId="77777777" w:rsidTr="00730FEC">
        <w:trPr>
          <w:trHeight w:val="266"/>
          <w:jc w:val="center"/>
        </w:trPr>
        <w:tc>
          <w:tcPr>
            <w:tcW w:w="988" w:type="dxa"/>
            <w:vMerge/>
            <w:vAlign w:val="center"/>
            <w:hideMark/>
          </w:tcPr>
          <w:p w14:paraId="17B5A3E1"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2E5CAD9B" w14:textId="77777777" w:rsidR="00730FEC" w:rsidRPr="00730FEC" w:rsidRDefault="00730FEC" w:rsidP="00730FEC">
            <w:pPr>
              <w:spacing w:after="0"/>
              <w:jc w:val="center"/>
              <w:rPr>
                <w:color w:val="000000"/>
                <w:lang w:val="en-US"/>
              </w:rPr>
            </w:pPr>
            <w:r w:rsidRPr="00730FEC">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347CD5FF" w14:textId="77777777" w:rsidR="00730FEC" w:rsidRPr="00730FEC" w:rsidRDefault="00730FEC" w:rsidP="00730FEC">
            <w:pPr>
              <w:spacing w:after="0"/>
              <w:jc w:val="center"/>
              <w:rPr>
                <w:color w:val="000000"/>
                <w:lang w:val="en-US"/>
              </w:rPr>
            </w:pPr>
            <w:r w:rsidRPr="00730FE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42A6470"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95BFD7E" w14:textId="77777777" w:rsidR="00730FEC" w:rsidRPr="00730FEC" w:rsidRDefault="00730FEC" w:rsidP="00730FEC">
            <w:pPr>
              <w:spacing w:after="0"/>
              <w:jc w:val="center"/>
              <w:rPr>
                <w:color w:val="000000"/>
                <w:lang w:val="en-US"/>
              </w:rPr>
            </w:pPr>
            <w:r w:rsidRPr="00730FE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3918BEB0" w14:textId="77777777" w:rsidR="00730FEC" w:rsidRPr="00730FEC" w:rsidRDefault="00730FEC" w:rsidP="00730FEC">
            <w:pPr>
              <w:spacing w:after="0"/>
              <w:jc w:val="center"/>
              <w:rPr>
                <w:color w:val="000000"/>
                <w:lang w:val="en-US"/>
              </w:rPr>
            </w:pPr>
            <w:r w:rsidRPr="00730FE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05583FB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90A71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67213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72A24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C899CA"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6C0E15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91329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4F04A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734CAB"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15124A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F7B6B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287BB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2000E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CEEEA3" w14:textId="77777777" w:rsidR="00730FEC" w:rsidRPr="00730FEC" w:rsidRDefault="00730FEC" w:rsidP="00730FEC">
            <w:pPr>
              <w:spacing w:after="0"/>
              <w:jc w:val="center"/>
              <w:rPr>
                <w:color w:val="000000"/>
                <w:lang w:val="en-US"/>
              </w:rPr>
            </w:pPr>
          </w:p>
        </w:tc>
      </w:tr>
      <w:tr w:rsidR="00730FEC" w:rsidRPr="00730FEC" w14:paraId="295AB7D1" w14:textId="77777777" w:rsidTr="00730FEC">
        <w:trPr>
          <w:trHeight w:val="266"/>
          <w:jc w:val="center"/>
        </w:trPr>
        <w:tc>
          <w:tcPr>
            <w:tcW w:w="988" w:type="dxa"/>
            <w:vMerge/>
            <w:vAlign w:val="center"/>
            <w:hideMark/>
          </w:tcPr>
          <w:p w14:paraId="5888DA48"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152ACF54" w14:textId="77777777" w:rsidR="00730FEC" w:rsidRPr="00730FEC" w:rsidRDefault="00730FEC" w:rsidP="00730FEC">
            <w:pPr>
              <w:spacing w:after="0"/>
              <w:jc w:val="center"/>
              <w:rPr>
                <w:color w:val="000000"/>
                <w:lang w:val="en-US"/>
              </w:rPr>
            </w:pPr>
            <w:r w:rsidRPr="00730FEC">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266094D2"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23A04D1"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6D7BF88"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8C8C8"/>
            <w:noWrap/>
            <w:vAlign w:val="center"/>
            <w:hideMark/>
          </w:tcPr>
          <w:p w14:paraId="7DDBBD0A" w14:textId="77777777" w:rsidR="00730FEC" w:rsidRPr="00730FEC" w:rsidRDefault="00730FEC" w:rsidP="00730FEC">
            <w:pPr>
              <w:spacing w:after="0"/>
              <w:jc w:val="center"/>
              <w:rPr>
                <w:color w:val="000000"/>
                <w:lang w:val="en-US"/>
              </w:rPr>
            </w:pPr>
            <w:r w:rsidRPr="00730FEC">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71F01367"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225507A"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C8D2E1E"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F2EE78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75DDF8"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5D1537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7B533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35641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4D95DA"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27AC1A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65293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EB309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B41C9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B9EA34" w14:textId="77777777" w:rsidR="00730FEC" w:rsidRPr="00730FEC" w:rsidRDefault="00730FEC" w:rsidP="00730FEC">
            <w:pPr>
              <w:spacing w:after="0"/>
              <w:jc w:val="center"/>
              <w:rPr>
                <w:color w:val="000000"/>
                <w:lang w:val="en-US"/>
              </w:rPr>
            </w:pPr>
          </w:p>
        </w:tc>
      </w:tr>
      <w:tr w:rsidR="00730FEC" w:rsidRPr="00730FEC" w14:paraId="63E061D7" w14:textId="77777777" w:rsidTr="00730FEC">
        <w:trPr>
          <w:trHeight w:val="266"/>
          <w:jc w:val="center"/>
        </w:trPr>
        <w:tc>
          <w:tcPr>
            <w:tcW w:w="988" w:type="dxa"/>
            <w:vMerge w:val="restart"/>
            <w:shd w:val="clear" w:color="auto" w:fill="auto"/>
            <w:noWrap/>
            <w:vAlign w:val="center"/>
            <w:hideMark/>
          </w:tcPr>
          <w:p w14:paraId="184A881F" w14:textId="77777777" w:rsidR="00730FEC" w:rsidRPr="00730FEC" w:rsidRDefault="00730FEC" w:rsidP="00730FEC">
            <w:pPr>
              <w:spacing w:after="0"/>
              <w:jc w:val="center"/>
              <w:rPr>
                <w:color w:val="000000"/>
                <w:lang w:val="en-US"/>
              </w:rPr>
            </w:pPr>
            <w:r w:rsidRPr="00730FEC">
              <w:rPr>
                <w:color w:val="000000"/>
                <w:lang w:val="en-US"/>
              </w:rPr>
              <w:t>'60MHz'</w:t>
            </w:r>
          </w:p>
        </w:tc>
        <w:tc>
          <w:tcPr>
            <w:tcW w:w="1134" w:type="dxa"/>
            <w:shd w:val="clear" w:color="auto" w:fill="auto"/>
            <w:noWrap/>
            <w:vAlign w:val="center"/>
            <w:hideMark/>
          </w:tcPr>
          <w:p w14:paraId="7E54D3C4" w14:textId="77777777" w:rsidR="00730FEC" w:rsidRPr="00730FEC" w:rsidRDefault="00730FEC" w:rsidP="00730FEC">
            <w:pPr>
              <w:spacing w:after="0"/>
              <w:jc w:val="center"/>
              <w:rPr>
                <w:color w:val="000000"/>
                <w:lang w:val="en-US"/>
              </w:rPr>
            </w:pPr>
            <w:r w:rsidRPr="00730FEC">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74D037C" w14:textId="77777777" w:rsidR="00730FEC" w:rsidRPr="00730FEC" w:rsidRDefault="00730FEC" w:rsidP="00730FEC">
            <w:pPr>
              <w:spacing w:after="0"/>
              <w:jc w:val="center"/>
              <w:rPr>
                <w:color w:val="000000"/>
                <w:lang w:val="en-US"/>
              </w:rPr>
            </w:pPr>
            <w:r w:rsidRPr="00730FEC">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008B7A80" w14:textId="77777777" w:rsidR="00730FEC" w:rsidRPr="00730FEC" w:rsidRDefault="00730FEC" w:rsidP="00730FEC">
            <w:pPr>
              <w:spacing w:after="0"/>
              <w:jc w:val="center"/>
              <w:rPr>
                <w:color w:val="000000"/>
                <w:lang w:val="en-US"/>
              </w:rPr>
            </w:pPr>
            <w:r w:rsidRPr="00730FEC">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01E73ACC" w14:textId="77777777" w:rsidR="00730FEC" w:rsidRPr="00730FEC" w:rsidRDefault="00730FEC" w:rsidP="00730FEC">
            <w:pPr>
              <w:spacing w:after="0"/>
              <w:jc w:val="center"/>
              <w:rPr>
                <w:color w:val="000000"/>
                <w:lang w:val="en-US"/>
              </w:rPr>
            </w:pPr>
            <w:r w:rsidRPr="00730FEC">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1EC763BA" w14:textId="77777777" w:rsidR="00730FEC" w:rsidRPr="00730FEC" w:rsidRDefault="00730FEC" w:rsidP="00730FEC">
            <w:pPr>
              <w:spacing w:after="0"/>
              <w:jc w:val="center"/>
              <w:rPr>
                <w:color w:val="000000"/>
                <w:lang w:val="en-US"/>
              </w:rPr>
            </w:pPr>
            <w:r w:rsidRPr="00730FEC">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62499DB6" w14:textId="77777777" w:rsidR="00730FEC" w:rsidRPr="00730FEC" w:rsidRDefault="00730FEC" w:rsidP="00730FEC">
            <w:pPr>
              <w:spacing w:after="0"/>
              <w:jc w:val="center"/>
              <w:rPr>
                <w:color w:val="000000"/>
                <w:lang w:val="en-US"/>
              </w:rPr>
            </w:pPr>
            <w:r w:rsidRPr="00730FEC">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3D343715" w14:textId="77777777" w:rsidR="00730FEC" w:rsidRPr="00730FEC" w:rsidRDefault="00730FEC" w:rsidP="00730FEC">
            <w:pPr>
              <w:spacing w:after="0"/>
              <w:jc w:val="center"/>
              <w:rPr>
                <w:color w:val="000000"/>
                <w:lang w:val="en-US"/>
              </w:rPr>
            </w:pPr>
            <w:r w:rsidRPr="00730FEC">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1731E843" w14:textId="77777777" w:rsidR="00730FEC" w:rsidRPr="00730FEC" w:rsidRDefault="00730FEC" w:rsidP="00730FEC">
            <w:pPr>
              <w:spacing w:after="0"/>
              <w:jc w:val="center"/>
              <w:rPr>
                <w:color w:val="000000"/>
                <w:lang w:val="en-US"/>
              </w:rPr>
            </w:pPr>
            <w:r w:rsidRPr="00730FEC">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0A81EB0" w14:textId="77777777" w:rsidR="00730FEC" w:rsidRPr="00730FEC" w:rsidRDefault="00730FEC" w:rsidP="00730FEC">
            <w:pPr>
              <w:spacing w:after="0"/>
              <w:jc w:val="center"/>
              <w:rPr>
                <w:color w:val="000000"/>
                <w:lang w:val="en-US"/>
              </w:rPr>
            </w:pPr>
            <w:r w:rsidRPr="00730FEC">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7CAE49A8"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4CBED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4163D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F277C"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BAA2BA"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019BE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C5C63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518D0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9C6B7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D26102" w14:textId="77777777" w:rsidR="00730FEC" w:rsidRPr="00730FEC" w:rsidRDefault="00730FEC" w:rsidP="00730FEC">
            <w:pPr>
              <w:spacing w:after="0"/>
              <w:jc w:val="center"/>
              <w:rPr>
                <w:color w:val="000000"/>
                <w:lang w:val="en-US"/>
              </w:rPr>
            </w:pPr>
          </w:p>
        </w:tc>
      </w:tr>
      <w:tr w:rsidR="00730FEC" w:rsidRPr="00730FEC" w14:paraId="4CA2B349" w14:textId="77777777" w:rsidTr="00730FEC">
        <w:trPr>
          <w:trHeight w:val="266"/>
          <w:jc w:val="center"/>
        </w:trPr>
        <w:tc>
          <w:tcPr>
            <w:tcW w:w="988" w:type="dxa"/>
            <w:vMerge/>
            <w:shd w:val="clear" w:color="auto" w:fill="auto"/>
            <w:noWrap/>
            <w:hideMark/>
          </w:tcPr>
          <w:p w14:paraId="32166653"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2060433D" w14:textId="77777777" w:rsidR="00730FEC" w:rsidRPr="00730FEC" w:rsidRDefault="00730FEC" w:rsidP="00730FEC">
            <w:pPr>
              <w:spacing w:after="0"/>
              <w:jc w:val="center"/>
              <w:rPr>
                <w:color w:val="000000"/>
                <w:lang w:val="en-US"/>
              </w:rPr>
            </w:pPr>
            <w:r w:rsidRPr="00730FEC">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80040C5"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CC19597"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19949B66"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51A4DDA" w14:textId="77777777" w:rsidR="00730FEC" w:rsidRPr="00730FEC" w:rsidRDefault="00730FEC" w:rsidP="00730FEC">
            <w:pPr>
              <w:spacing w:after="0"/>
              <w:jc w:val="center"/>
              <w:rPr>
                <w:color w:val="000000"/>
                <w:lang w:val="en-US"/>
              </w:rPr>
            </w:pPr>
            <w:r w:rsidRPr="00730FE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D298E13"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E3C1558"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B8B6A"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7FF02F0E" w14:textId="77777777" w:rsidR="00730FEC" w:rsidRPr="00730FEC" w:rsidRDefault="00730FEC" w:rsidP="00730FEC">
            <w:pPr>
              <w:spacing w:after="0"/>
              <w:jc w:val="center"/>
              <w:rPr>
                <w:color w:val="000000"/>
                <w:lang w:val="en-US"/>
              </w:rPr>
            </w:pPr>
            <w:r w:rsidRPr="00730FEC">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3C4A2C37"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8F04D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B94AD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786CA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C0639"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FB79937"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7DAB0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16C91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2C5A6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9426D7" w14:textId="77777777" w:rsidR="00730FEC" w:rsidRPr="00730FEC" w:rsidRDefault="00730FEC" w:rsidP="00730FEC">
            <w:pPr>
              <w:spacing w:after="0"/>
              <w:jc w:val="center"/>
              <w:rPr>
                <w:color w:val="000000"/>
                <w:lang w:val="en-US"/>
              </w:rPr>
            </w:pPr>
          </w:p>
        </w:tc>
      </w:tr>
      <w:tr w:rsidR="00730FEC" w:rsidRPr="00730FEC" w14:paraId="1D7CBCF0" w14:textId="77777777" w:rsidTr="00730FEC">
        <w:trPr>
          <w:trHeight w:val="266"/>
          <w:jc w:val="center"/>
        </w:trPr>
        <w:tc>
          <w:tcPr>
            <w:tcW w:w="988" w:type="dxa"/>
            <w:vMerge/>
            <w:vAlign w:val="center"/>
            <w:hideMark/>
          </w:tcPr>
          <w:p w14:paraId="18C4E5AB"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54AB850C" w14:textId="77777777" w:rsidR="00730FEC" w:rsidRPr="00730FEC" w:rsidRDefault="00730FEC" w:rsidP="00730FEC">
            <w:pPr>
              <w:spacing w:after="0"/>
              <w:jc w:val="center"/>
              <w:rPr>
                <w:color w:val="000000"/>
                <w:lang w:val="en-US"/>
              </w:rPr>
            </w:pPr>
            <w:r w:rsidRPr="00730FEC">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531BF27A"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2321958"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7033BCF"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221A2AF9" w14:textId="77777777" w:rsidR="00730FEC" w:rsidRPr="00730FEC" w:rsidRDefault="00730FEC" w:rsidP="00730FEC">
            <w:pPr>
              <w:spacing w:after="0"/>
              <w:jc w:val="center"/>
              <w:rPr>
                <w:color w:val="000000"/>
                <w:lang w:val="en-US"/>
              </w:rPr>
            </w:pPr>
            <w:r w:rsidRPr="00730FE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0EF63D4"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AD59FE5"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063F2E6"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256A522D" w14:textId="77777777" w:rsidR="00730FEC" w:rsidRPr="00730FEC" w:rsidRDefault="00730FEC" w:rsidP="00730FEC">
            <w:pPr>
              <w:spacing w:after="0"/>
              <w:jc w:val="center"/>
              <w:rPr>
                <w:color w:val="000000"/>
                <w:lang w:val="en-US"/>
              </w:rPr>
            </w:pPr>
            <w:r w:rsidRPr="00730FEC">
              <w:rPr>
                <w:color w:val="000000"/>
                <w:lang w:val="en-US"/>
              </w:rPr>
              <w:t>0.36</w:t>
            </w:r>
          </w:p>
        </w:tc>
        <w:tc>
          <w:tcPr>
            <w:tcW w:w="723" w:type="dxa"/>
            <w:tcBorders>
              <w:top w:val="nil"/>
              <w:left w:val="single" w:sz="4" w:space="0" w:color="auto"/>
              <w:bottom w:val="nil"/>
              <w:right w:val="nil"/>
            </w:tcBorders>
            <w:shd w:val="clear" w:color="auto" w:fill="FFFFFF" w:themeFill="background1"/>
            <w:noWrap/>
            <w:vAlign w:val="center"/>
          </w:tcPr>
          <w:p w14:paraId="7ADF3C0B"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10F7EE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858A4A"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170F3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AEFAF4"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DE644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B967D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D13C2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FCB17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308575" w14:textId="77777777" w:rsidR="00730FEC" w:rsidRPr="00730FEC" w:rsidRDefault="00730FEC" w:rsidP="00730FEC">
            <w:pPr>
              <w:spacing w:after="0"/>
              <w:jc w:val="center"/>
              <w:rPr>
                <w:color w:val="000000"/>
                <w:lang w:val="en-US"/>
              </w:rPr>
            </w:pPr>
          </w:p>
        </w:tc>
      </w:tr>
      <w:tr w:rsidR="00730FEC" w:rsidRPr="00730FEC" w14:paraId="6CC8FAF0" w14:textId="77777777" w:rsidTr="00730FEC">
        <w:trPr>
          <w:trHeight w:val="266"/>
          <w:jc w:val="center"/>
        </w:trPr>
        <w:tc>
          <w:tcPr>
            <w:tcW w:w="988" w:type="dxa"/>
            <w:vMerge/>
            <w:vAlign w:val="center"/>
            <w:hideMark/>
          </w:tcPr>
          <w:p w14:paraId="5568F816"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370246F9" w14:textId="77777777" w:rsidR="00730FEC" w:rsidRPr="00730FEC" w:rsidRDefault="00730FEC" w:rsidP="00730FEC">
            <w:pPr>
              <w:spacing w:after="0"/>
              <w:jc w:val="center"/>
              <w:rPr>
                <w:color w:val="000000"/>
                <w:lang w:val="en-US"/>
              </w:rPr>
            </w:pPr>
            <w:r w:rsidRPr="00730FEC">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6D699645" w14:textId="77777777" w:rsidR="00730FEC" w:rsidRPr="00730FEC" w:rsidRDefault="00730FEC" w:rsidP="00730FEC">
            <w:pPr>
              <w:spacing w:after="0"/>
              <w:jc w:val="center"/>
              <w:rPr>
                <w:color w:val="000000"/>
                <w:lang w:val="en-US"/>
              </w:rPr>
            </w:pPr>
            <w:r w:rsidRPr="00730FE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6B6D0C7"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E741193" w14:textId="77777777" w:rsidR="00730FEC" w:rsidRPr="00730FEC" w:rsidRDefault="00730FEC" w:rsidP="00730FEC">
            <w:pPr>
              <w:spacing w:after="0"/>
              <w:jc w:val="center"/>
              <w:rPr>
                <w:color w:val="000000"/>
                <w:lang w:val="en-US"/>
              </w:rPr>
            </w:pPr>
            <w:r w:rsidRPr="00730FE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5D2FF7B" w14:textId="77777777" w:rsidR="00730FEC" w:rsidRPr="00730FEC" w:rsidRDefault="00730FEC" w:rsidP="00730FEC">
            <w:pPr>
              <w:spacing w:after="0"/>
              <w:jc w:val="center"/>
              <w:rPr>
                <w:color w:val="000000"/>
                <w:lang w:val="en-US"/>
              </w:rPr>
            </w:pPr>
            <w:r w:rsidRPr="00730FE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A9FEBAB"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4210517"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1CD3ADD"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195825A0" w14:textId="77777777" w:rsidR="00730FEC" w:rsidRPr="00730FEC" w:rsidRDefault="00730FEC" w:rsidP="00730FEC">
            <w:pPr>
              <w:spacing w:after="0"/>
              <w:jc w:val="center"/>
              <w:rPr>
                <w:color w:val="000000"/>
                <w:lang w:val="en-US"/>
              </w:rPr>
            </w:pPr>
            <w:r w:rsidRPr="00730FEC">
              <w:rPr>
                <w:color w:val="000000"/>
                <w:lang w:val="en-US"/>
              </w:rPr>
              <w:t>2.45</w:t>
            </w:r>
          </w:p>
        </w:tc>
        <w:tc>
          <w:tcPr>
            <w:tcW w:w="723" w:type="dxa"/>
            <w:tcBorders>
              <w:top w:val="nil"/>
              <w:left w:val="single" w:sz="4" w:space="0" w:color="auto"/>
              <w:bottom w:val="nil"/>
              <w:right w:val="nil"/>
            </w:tcBorders>
            <w:shd w:val="clear" w:color="auto" w:fill="FFFFFF" w:themeFill="background1"/>
            <w:noWrap/>
            <w:vAlign w:val="center"/>
          </w:tcPr>
          <w:p w14:paraId="65A82FD5"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03FEDE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9568A4"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DC334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A6CDAE"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52D653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9133D2"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7DB94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39EF9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AA9954" w14:textId="77777777" w:rsidR="00730FEC" w:rsidRPr="00730FEC" w:rsidRDefault="00730FEC" w:rsidP="00730FEC">
            <w:pPr>
              <w:spacing w:after="0"/>
              <w:jc w:val="center"/>
              <w:rPr>
                <w:color w:val="000000"/>
                <w:lang w:val="en-US"/>
              </w:rPr>
            </w:pPr>
          </w:p>
        </w:tc>
      </w:tr>
      <w:tr w:rsidR="00730FEC" w:rsidRPr="00730FEC" w14:paraId="385B4B5D" w14:textId="77777777" w:rsidTr="00730FEC">
        <w:trPr>
          <w:trHeight w:val="266"/>
          <w:jc w:val="center"/>
        </w:trPr>
        <w:tc>
          <w:tcPr>
            <w:tcW w:w="988" w:type="dxa"/>
            <w:vMerge/>
            <w:vAlign w:val="center"/>
            <w:hideMark/>
          </w:tcPr>
          <w:p w14:paraId="754FB7B4"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0E477199" w14:textId="77777777" w:rsidR="00730FEC" w:rsidRPr="00730FEC" w:rsidRDefault="00730FEC" w:rsidP="00730FEC">
            <w:pPr>
              <w:spacing w:after="0"/>
              <w:jc w:val="center"/>
              <w:rPr>
                <w:color w:val="000000"/>
                <w:lang w:val="en-US"/>
              </w:rPr>
            </w:pPr>
            <w:r w:rsidRPr="00730FEC">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65DDC223"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76DA477"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144B245A"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21BE503D" w14:textId="77777777" w:rsidR="00730FEC" w:rsidRPr="00730FEC" w:rsidRDefault="00730FEC" w:rsidP="00730FEC">
            <w:pPr>
              <w:spacing w:after="0"/>
              <w:jc w:val="center"/>
              <w:rPr>
                <w:color w:val="000000"/>
                <w:lang w:val="en-US"/>
              </w:rPr>
            </w:pPr>
            <w:r w:rsidRPr="00730FE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D18E8D6"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5FA927D1"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769611A"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20BF1D08" w14:textId="77777777" w:rsidR="00730FEC" w:rsidRPr="00730FEC" w:rsidRDefault="00730FEC" w:rsidP="00730FEC">
            <w:pPr>
              <w:spacing w:after="0"/>
              <w:jc w:val="center"/>
              <w:rPr>
                <w:color w:val="000000"/>
                <w:lang w:val="en-US"/>
              </w:rPr>
            </w:pPr>
            <w:r w:rsidRPr="00730FEC">
              <w:rPr>
                <w:color w:val="000000"/>
                <w:lang w:val="en-US"/>
              </w:rPr>
              <w:t>5.46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EC975AD" w14:textId="77777777" w:rsidR="00730FEC" w:rsidRPr="00730FEC" w:rsidRDefault="00730FEC" w:rsidP="00730FE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71B44968"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C7119A3"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9F149A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A23693"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21468C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03E5F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9B235B"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A82B0E"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889F7C" w14:textId="77777777" w:rsidR="00730FEC" w:rsidRPr="00730FEC" w:rsidRDefault="00730FEC" w:rsidP="00730FEC">
            <w:pPr>
              <w:spacing w:after="0"/>
              <w:jc w:val="center"/>
              <w:rPr>
                <w:color w:val="000000"/>
                <w:lang w:val="en-US"/>
              </w:rPr>
            </w:pPr>
          </w:p>
        </w:tc>
      </w:tr>
      <w:tr w:rsidR="00730FEC" w:rsidRPr="00730FEC" w14:paraId="2E0BA5E0" w14:textId="77777777" w:rsidTr="00730FEC">
        <w:trPr>
          <w:trHeight w:val="266"/>
          <w:jc w:val="center"/>
        </w:trPr>
        <w:tc>
          <w:tcPr>
            <w:tcW w:w="988" w:type="dxa"/>
            <w:vMerge w:val="restart"/>
            <w:shd w:val="clear" w:color="auto" w:fill="auto"/>
            <w:noWrap/>
            <w:vAlign w:val="center"/>
            <w:hideMark/>
          </w:tcPr>
          <w:p w14:paraId="2166F73E" w14:textId="77777777" w:rsidR="00730FEC" w:rsidRPr="00730FEC" w:rsidRDefault="00730FEC" w:rsidP="00730FEC">
            <w:pPr>
              <w:spacing w:after="0"/>
              <w:jc w:val="center"/>
              <w:rPr>
                <w:color w:val="000000"/>
                <w:lang w:val="en-US"/>
              </w:rPr>
            </w:pPr>
            <w:r w:rsidRPr="00730FEC">
              <w:rPr>
                <w:color w:val="000000"/>
                <w:lang w:val="en-US"/>
              </w:rPr>
              <w:t>'80MHz'</w:t>
            </w:r>
          </w:p>
        </w:tc>
        <w:tc>
          <w:tcPr>
            <w:tcW w:w="1134" w:type="dxa"/>
            <w:shd w:val="clear" w:color="auto" w:fill="auto"/>
            <w:noWrap/>
            <w:vAlign w:val="center"/>
            <w:hideMark/>
          </w:tcPr>
          <w:p w14:paraId="0627D1CE" w14:textId="77777777" w:rsidR="00730FEC" w:rsidRPr="00730FEC" w:rsidRDefault="00730FEC" w:rsidP="00730FEC">
            <w:pPr>
              <w:spacing w:after="0"/>
              <w:jc w:val="center"/>
              <w:rPr>
                <w:color w:val="000000"/>
                <w:lang w:val="en-US"/>
              </w:rPr>
            </w:pPr>
            <w:r w:rsidRPr="00730FEC">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0A87BDE" w14:textId="77777777" w:rsidR="00730FEC" w:rsidRPr="00730FEC" w:rsidRDefault="00730FEC" w:rsidP="00730FEC">
            <w:pPr>
              <w:spacing w:after="0"/>
              <w:jc w:val="center"/>
              <w:rPr>
                <w:color w:val="000000"/>
                <w:lang w:val="en-US"/>
              </w:rPr>
            </w:pPr>
            <w:r w:rsidRPr="00730FEC">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1AA4B7B0" w14:textId="77777777" w:rsidR="00730FEC" w:rsidRPr="00730FEC" w:rsidRDefault="00730FEC" w:rsidP="00730FEC">
            <w:pPr>
              <w:spacing w:after="0"/>
              <w:jc w:val="center"/>
              <w:rPr>
                <w:color w:val="000000"/>
                <w:lang w:val="en-US"/>
              </w:rPr>
            </w:pPr>
            <w:r w:rsidRPr="00730FEC">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3C278BB7" w14:textId="77777777" w:rsidR="00730FEC" w:rsidRPr="00730FEC" w:rsidRDefault="00730FEC" w:rsidP="00730FEC">
            <w:pPr>
              <w:spacing w:after="0"/>
              <w:jc w:val="center"/>
              <w:rPr>
                <w:color w:val="000000"/>
                <w:lang w:val="en-US"/>
              </w:rPr>
            </w:pPr>
            <w:r w:rsidRPr="00730FEC">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5427CED6" w14:textId="77777777" w:rsidR="00730FEC" w:rsidRPr="00730FEC" w:rsidRDefault="00730FEC" w:rsidP="00730FEC">
            <w:pPr>
              <w:spacing w:after="0"/>
              <w:jc w:val="center"/>
              <w:rPr>
                <w:color w:val="000000"/>
                <w:lang w:val="en-US"/>
              </w:rPr>
            </w:pPr>
            <w:r w:rsidRPr="00730FEC">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1636BC0A" w14:textId="77777777" w:rsidR="00730FEC" w:rsidRPr="00730FEC" w:rsidRDefault="00730FEC" w:rsidP="00730FEC">
            <w:pPr>
              <w:spacing w:after="0"/>
              <w:jc w:val="center"/>
              <w:rPr>
                <w:color w:val="000000"/>
                <w:lang w:val="en-US"/>
              </w:rPr>
            </w:pPr>
            <w:r w:rsidRPr="00730FEC">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4CD88C5F" w14:textId="77777777" w:rsidR="00730FEC" w:rsidRPr="00730FEC" w:rsidRDefault="00730FEC" w:rsidP="00730FEC">
            <w:pPr>
              <w:spacing w:after="0"/>
              <w:jc w:val="center"/>
              <w:rPr>
                <w:color w:val="000000"/>
                <w:lang w:val="en-US"/>
              </w:rPr>
            </w:pPr>
            <w:r w:rsidRPr="00730FEC">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2A8DEFF4" w14:textId="77777777" w:rsidR="00730FEC" w:rsidRPr="00730FEC" w:rsidRDefault="00730FEC" w:rsidP="00730FEC">
            <w:pPr>
              <w:spacing w:after="0"/>
              <w:jc w:val="center"/>
              <w:rPr>
                <w:color w:val="000000"/>
                <w:lang w:val="en-US"/>
              </w:rPr>
            </w:pPr>
            <w:r w:rsidRPr="00730FEC">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223B3C82" w14:textId="77777777" w:rsidR="00730FEC" w:rsidRPr="00730FEC" w:rsidRDefault="00730FEC" w:rsidP="00730FEC">
            <w:pPr>
              <w:spacing w:after="0"/>
              <w:jc w:val="center"/>
              <w:rPr>
                <w:color w:val="000000"/>
                <w:lang w:val="en-US"/>
              </w:rPr>
            </w:pPr>
            <w:r w:rsidRPr="00730FEC">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558D0B09" w14:textId="77777777" w:rsidR="00730FEC" w:rsidRPr="00730FEC" w:rsidRDefault="00730FEC" w:rsidP="00730FEC">
            <w:pPr>
              <w:spacing w:after="0"/>
              <w:jc w:val="center"/>
              <w:rPr>
                <w:color w:val="000000"/>
                <w:lang w:val="en-US"/>
              </w:rPr>
            </w:pPr>
            <w:r w:rsidRPr="00730FEC">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EED40DF" w14:textId="77777777" w:rsidR="00730FEC" w:rsidRPr="00730FEC" w:rsidRDefault="00730FEC" w:rsidP="00730FEC">
            <w:pPr>
              <w:spacing w:after="0"/>
              <w:jc w:val="center"/>
              <w:rPr>
                <w:color w:val="000000"/>
                <w:lang w:val="en-US"/>
              </w:rPr>
            </w:pPr>
            <w:r w:rsidRPr="00730FEC">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0EDE745F" w14:textId="77777777" w:rsidR="00730FEC" w:rsidRPr="00730FEC" w:rsidRDefault="00730FEC" w:rsidP="00730FEC">
            <w:pPr>
              <w:spacing w:after="0"/>
              <w:jc w:val="center"/>
              <w:rPr>
                <w:color w:val="000000"/>
                <w:lang w:val="en-US"/>
              </w:rPr>
            </w:pPr>
            <w:r w:rsidRPr="00730FEC">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7230D53" w14:textId="77777777" w:rsidR="00730FEC" w:rsidRPr="00730FEC" w:rsidRDefault="00730FEC" w:rsidP="00730FEC">
            <w:pPr>
              <w:spacing w:after="0"/>
              <w:jc w:val="center"/>
              <w:rPr>
                <w:color w:val="000000"/>
                <w:lang w:val="en-US"/>
              </w:rPr>
            </w:pPr>
            <w:r w:rsidRPr="00730FEC">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66C2CE17"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A69374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796580"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378B6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EBFF8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B7BE49" w14:textId="77777777" w:rsidR="00730FEC" w:rsidRPr="00730FEC" w:rsidRDefault="00730FEC" w:rsidP="00730FEC">
            <w:pPr>
              <w:spacing w:after="0"/>
              <w:jc w:val="center"/>
              <w:rPr>
                <w:color w:val="000000"/>
                <w:lang w:val="en-US"/>
              </w:rPr>
            </w:pPr>
          </w:p>
        </w:tc>
      </w:tr>
      <w:tr w:rsidR="00730FEC" w:rsidRPr="00730FEC" w14:paraId="66427FF0" w14:textId="77777777" w:rsidTr="00730FEC">
        <w:trPr>
          <w:trHeight w:val="266"/>
          <w:jc w:val="center"/>
        </w:trPr>
        <w:tc>
          <w:tcPr>
            <w:tcW w:w="988" w:type="dxa"/>
            <w:vMerge/>
            <w:shd w:val="clear" w:color="auto" w:fill="auto"/>
            <w:noWrap/>
            <w:hideMark/>
          </w:tcPr>
          <w:p w14:paraId="0FE7546D"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389E891A" w14:textId="77777777" w:rsidR="00730FEC" w:rsidRPr="00730FEC" w:rsidRDefault="00730FEC" w:rsidP="00730FEC">
            <w:pPr>
              <w:spacing w:after="0"/>
              <w:jc w:val="center"/>
              <w:rPr>
                <w:color w:val="000000"/>
                <w:lang w:val="en-US"/>
              </w:rPr>
            </w:pPr>
            <w:r w:rsidRPr="00730FEC">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4FE8A6E"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4116B97"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B593A39"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91B89A7" w14:textId="77777777" w:rsidR="00730FEC" w:rsidRPr="00730FEC" w:rsidRDefault="00730FEC" w:rsidP="00730FEC">
            <w:pPr>
              <w:spacing w:after="0"/>
              <w:jc w:val="center"/>
              <w:rPr>
                <w:color w:val="000000"/>
                <w:lang w:val="en-US"/>
              </w:rPr>
            </w:pPr>
            <w:r w:rsidRPr="00730FE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07CA98D"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98176E9"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6BBD009"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E28F22A"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F09B4" w14:textId="77777777" w:rsidR="00730FEC" w:rsidRPr="00730FEC" w:rsidRDefault="00730FEC" w:rsidP="00730FEC">
            <w:pPr>
              <w:spacing w:after="0"/>
              <w:jc w:val="center"/>
              <w:rPr>
                <w:color w:val="000000"/>
                <w:lang w:val="en-US"/>
              </w:rPr>
            </w:pPr>
            <w:r w:rsidRPr="00730FE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40D11" w14:textId="77777777" w:rsidR="00730FEC" w:rsidRPr="00730FEC" w:rsidRDefault="00730FEC" w:rsidP="00730FEC">
            <w:pPr>
              <w:spacing w:after="0"/>
              <w:jc w:val="center"/>
              <w:rPr>
                <w:color w:val="000000"/>
                <w:lang w:val="en-US"/>
              </w:rPr>
            </w:pPr>
            <w:r w:rsidRPr="00730FEC">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6145F"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7D78807C" w14:textId="77777777" w:rsidR="00730FEC" w:rsidRPr="00730FEC" w:rsidRDefault="00730FEC" w:rsidP="00730FEC">
            <w:pPr>
              <w:spacing w:after="0"/>
              <w:jc w:val="center"/>
              <w:rPr>
                <w:color w:val="000000"/>
                <w:lang w:val="en-US"/>
              </w:rPr>
            </w:pPr>
            <w:r w:rsidRPr="00730FEC">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12E61E8B"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12E79F6"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09A671"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42E8E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ED09E9"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A1E107" w14:textId="77777777" w:rsidR="00730FEC" w:rsidRPr="00730FEC" w:rsidRDefault="00730FEC" w:rsidP="00730FEC">
            <w:pPr>
              <w:spacing w:after="0"/>
              <w:jc w:val="center"/>
              <w:rPr>
                <w:color w:val="000000"/>
                <w:lang w:val="en-US"/>
              </w:rPr>
            </w:pPr>
          </w:p>
        </w:tc>
      </w:tr>
      <w:tr w:rsidR="00730FEC" w:rsidRPr="00730FEC" w14:paraId="14519653" w14:textId="77777777" w:rsidTr="00730FEC">
        <w:trPr>
          <w:trHeight w:val="266"/>
          <w:jc w:val="center"/>
        </w:trPr>
        <w:tc>
          <w:tcPr>
            <w:tcW w:w="988" w:type="dxa"/>
            <w:vMerge/>
            <w:vAlign w:val="center"/>
            <w:hideMark/>
          </w:tcPr>
          <w:p w14:paraId="20331572"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62CA8889" w14:textId="77777777" w:rsidR="00730FEC" w:rsidRPr="00730FEC" w:rsidRDefault="00730FEC" w:rsidP="00730FEC">
            <w:pPr>
              <w:spacing w:after="0"/>
              <w:jc w:val="center"/>
              <w:rPr>
                <w:color w:val="000000"/>
                <w:lang w:val="en-US"/>
              </w:rPr>
            </w:pPr>
            <w:r w:rsidRPr="00730FEC">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EE4CC9C"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7A8A322B"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2B38FFD"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DA793D5" w14:textId="77777777" w:rsidR="00730FEC" w:rsidRPr="00730FEC" w:rsidRDefault="00730FEC" w:rsidP="00730FEC">
            <w:pPr>
              <w:spacing w:after="0"/>
              <w:jc w:val="center"/>
              <w:rPr>
                <w:color w:val="000000"/>
                <w:lang w:val="en-US"/>
              </w:rPr>
            </w:pPr>
            <w:r w:rsidRPr="00730FE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0DF31B1"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D820894"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08FCEDD"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7FFC300"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9E89689" w14:textId="77777777" w:rsidR="00730FEC" w:rsidRPr="00730FEC" w:rsidRDefault="00730FEC" w:rsidP="00730FEC">
            <w:pPr>
              <w:spacing w:after="0"/>
              <w:jc w:val="center"/>
              <w:rPr>
                <w:color w:val="000000"/>
                <w:lang w:val="en-US"/>
              </w:rPr>
            </w:pPr>
            <w:r w:rsidRPr="00730FE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AE4072C" w14:textId="77777777" w:rsidR="00730FEC" w:rsidRPr="00730FEC" w:rsidRDefault="00730FEC" w:rsidP="00730FEC">
            <w:pPr>
              <w:spacing w:after="0"/>
              <w:jc w:val="center"/>
              <w:rPr>
                <w:color w:val="000000"/>
                <w:lang w:val="en-US"/>
              </w:rPr>
            </w:pPr>
            <w:r w:rsidRPr="00730FEC">
              <w:rPr>
                <w:color w:val="000000"/>
                <w:lang w:val="en-US"/>
              </w:rPr>
              <w:t>0.10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8F3F10F"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BFBFB"/>
            <w:noWrap/>
            <w:vAlign w:val="center"/>
            <w:hideMark/>
          </w:tcPr>
          <w:p w14:paraId="0173B0A2" w14:textId="77777777" w:rsidR="00730FEC" w:rsidRPr="00730FEC" w:rsidRDefault="00730FEC" w:rsidP="00730FEC">
            <w:pPr>
              <w:spacing w:after="0"/>
              <w:jc w:val="center"/>
              <w:rPr>
                <w:color w:val="000000"/>
                <w:lang w:val="en-US"/>
              </w:rPr>
            </w:pPr>
            <w:r w:rsidRPr="00730FEC">
              <w:rPr>
                <w:color w:val="000000"/>
                <w:lang w:val="en-US"/>
              </w:rPr>
              <w:t>0.63</w:t>
            </w:r>
          </w:p>
        </w:tc>
        <w:tc>
          <w:tcPr>
            <w:tcW w:w="723" w:type="dxa"/>
            <w:tcBorders>
              <w:top w:val="nil"/>
              <w:left w:val="single" w:sz="4" w:space="0" w:color="auto"/>
              <w:bottom w:val="nil"/>
              <w:right w:val="nil"/>
            </w:tcBorders>
            <w:shd w:val="clear" w:color="auto" w:fill="FFFFFF" w:themeFill="background1"/>
            <w:noWrap/>
            <w:vAlign w:val="center"/>
          </w:tcPr>
          <w:p w14:paraId="4E4BE4B5"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091D3E3"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7A927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52BC3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0C99DF"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77E9CF" w14:textId="77777777" w:rsidR="00730FEC" w:rsidRPr="00730FEC" w:rsidRDefault="00730FEC" w:rsidP="00730FEC">
            <w:pPr>
              <w:spacing w:after="0"/>
              <w:jc w:val="center"/>
              <w:rPr>
                <w:color w:val="000000"/>
                <w:lang w:val="en-US"/>
              </w:rPr>
            </w:pPr>
          </w:p>
        </w:tc>
      </w:tr>
      <w:tr w:rsidR="00730FEC" w:rsidRPr="00730FEC" w14:paraId="2D9607F9" w14:textId="77777777" w:rsidTr="00730FEC">
        <w:trPr>
          <w:trHeight w:val="266"/>
          <w:jc w:val="center"/>
        </w:trPr>
        <w:tc>
          <w:tcPr>
            <w:tcW w:w="988" w:type="dxa"/>
            <w:vMerge/>
            <w:vAlign w:val="center"/>
            <w:hideMark/>
          </w:tcPr>
          <w:p w14:paraId="1900A5D4"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48E667EB" w14:textId="77777777" w:rsidR="00730FEC" w:rsidRPr="00730FEC" w:rsidRDefault="00730FEC" w:rsidP="00730FEC">
            <w:pPr>
              <w:spacing w:after="0"/>
              <w:jc w:val="center"/>
              <w:rPr>
                <w:color w:val="000000"/>
                <w:lang w:val="en-US"/>
              </w:rPr>
            </w:pPr>
            <w:r w:rsidRPr="00730FEC">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A2D7B29" w14:textId="77777777" w:rsidR="00730FEC" w:rsidRPr="00730FEC" w:rsidRDefault="00730FEC" w:rsidP="00730FEC">
            <w:pPr>
              <w:spacing w:after="0"/>
              <w:jc w:val="center"/>
              <w:rPr>
                <w:color w:val="000000"/>
                <w:lang w:val="en-US"/>
              </w:rPr>
            </w:pPr>
            <w:r w:rsidRPr="00730FE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DDAB719"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AAF26CD" w14:textId="77777777" w:rsidR="00730FEC" w:rsidRPr="00730FEC" w:rsidRDefault="00730FEC" w:rsidP="00730FEC">
            <w:pPr>
              <w:spacing w:after="0"/>
              <w:jc w:val="center"/>
              <w:rPr>
                <w:color w:val="000000"/>
                <w:lang w:val="en-US"/>
              </w:rPr>
            </w:pPr>
            <w:r w:rsidRPr="00730FE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C7075D2" w14:textId="77777777" w:rsidR="00730FEC" w:rsidRPr="00730FEC" w:rsidRDefault="00730FEC" w:rsidP="00730FEC">
            <w:pPr>
              <w:spacing w:after="0"/>
              <w:jc w:val="center"/>
              <w:rPr>
                <w:color w:val="000000"/>
                <w:lang w:val="en-US"/>
              </w:rPr>
            </w:pPr>
            <w:r w:rsidRPr="00730FE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164A99E" w14:textId="77777777" w:rsidR="00730FEC" w:rsidRPr="00730FEC" w:rsidRDefault="00730FEC" w:rsidP="00730FEC">
            <w:pPr>
              <w:spacing w:after="0"/>
              <w:jc w:val="center"/>
              <w:rPr>
                <w:color w:val="000000"/>
                <w:lang w:val="en-US"/>
              </w:rPr>
            </w:pPr>
            <w:r w:rsidRPr="00730FE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DCBF24F"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41B875C"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F2492EA"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924E137" w14:textId="77777777" w:rsidR="00730FEC" w:rsidRPr="00730FEC" w:rsidRDefault="00730FEC" w:rsidP="00730FEC">
            <w:pPr>
              <w:spacing w:after="0"/>
              <w:jc w:val="center"/>
              <w:rPr>
                <w:color w:val="000000"/>
                <w:lang w:val="en-US"/>
              </w:rPr>
            </w:pPr>
            <w:r w:rsidRPr="00730FEC">
              <w:rPr>
                <w:color w:val="000000"/>
                <w:lang w:val="en-US"/>
              </w:rPr>
              <w:t>3.15</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6E0DC62" w14:textId="77777777" w:rsidR="00730FEC" w:rsidRPr="00730FEC" w:rsidRDefault="00730FEC" w:rsidP="00730FEC">
            <w:pPr>
              <w:spacing w:after="0"/>
              <w:jc w:val="center"/>
              <w:rPr>
                <w:color w:val="000000"/>
                <w:lang w:val="en-US"/>
              </w:rPr>
            </w:pPr>
            <w:r w:rsidRPr="00730FEC">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B73A0E7"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0DF076CB" w14:textId="77777777" w:rsidR="00730FEC" w:rsidRPr="00730FEC" w:rsidRDefault="00730FEC" w:rsidP="00730FEC">
            <w:pPr>
              <w:spacing w:after="0"/>
              <w:jc w:val="center"/>
              <w:rPr>
                <w:color w:val="000000"/>
                <w:lang w:val="en-US"/>
              </w:rPr>
            </w:pPr>
            <w:r w:rsidRPr="00730FEC">
              <w:rPr>
                <w:color w:val="000000"/>
                <w:lang w:val="en-US"/>
              </w:rPr>
              <w:t>2.46</w:t>
            </w:r>
          </w:p>
        </w:tc>
        <w:tc>
          <w:tcPr>
            <w:tcW w:w="723" w:type="dxa"/>
            <w:tcBorders>
              <w:top w:val="nil"/>
              <w:left w:val="single" w:sz="4" w:space="0" w:color="auto"/>
              <w:bottom w:val="nil"/>
              <w:right w:val="nil"/>
            </w:tcBorders>
            <w:shd w:val="clear" w:color="auto" w:fill="FFFFFF" w:themeFill="background1"/>
            <w:noWrap/>
            <w:vAlign w:val="center"/>
          </w:tcPr>
          <w:p w14:paraId="5D09F80D" w14:textId="77777777" w:rsidR="00730FEC" w:rsidRPr="00730FEC" w:rsidRDefault="00730FEC" w:rsidP="00730FE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27DEE4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2BE92D"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9D17B8"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A3ECC5" w14:textId="77777777" w:rsidR="00730FEC" w:rsidRPr="00730FEC" w:rsidRDefault="00730FEC" w:rsidP="00730FE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BF3661" w14:textId="77777777" w:rsidR="00730FEC" w:rsidRPr="00730FEC" w:rsidRDefault="00730FEC" w:rsidP="00730FEC">
            <w:pPr>
              <w:spacing w:after="0"/>
              <w:jc w:val="center"/>
              <w:rPr>
                <w:color w:val="000000"/>
                <w:lang w:val="en-US"/>
              </w:rPr>
            </w:pPr>
          </w:p>
        </w:tc>
      </w:tr>
      <w:tr w:rsidR="00730FEC" w:rsidRPr="00730FEC" w14:paraId="3B067398" w14:textId="77777777" w:rsidTr="00730FEC">
        <w:trPr>
          <w:trHeight w:val="266"/>
          <w:jc w:val="center"/>
        </w:trPr>
        <w:tc>
          <w:tcPr>
            <w:tcW w:w="988" w:type="dxa"/>
            <w:vMerge/>
            <w:vAlign w:val="center"/>
            <w:hideMark/>
          </w:tcPr>
          <w:p w14:paraId="6FBCA209"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32A13785" w14:textId="77777777" w:rsidR="00730FEC" w:rsidRPr="00730FEC" w:rsidRDefault="00730FEC" w:rsidP="00730FEC">
            <w:pPr>
              <w:spacing w:after="0"/>
              <w:jc w:val="center"/>
              <w:rPr>
                <w:color w:val="000000"/>
                <w:lang w:val="en-US"/>
              </w:rPr>
            </w:pPr>
            <w:r w:rsidRPr="00730FEC">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6DDBB3B8"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208A81D9"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7CA419CD"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3E7EC19D" w14:textId="77777777" w:rsidR="00730FEC" w:rsidRPr="00730FEC" w:rsidRDefault="00730FEC" w:rsidP="00730FEC">
            <w:pPr>
              <w:spacing w:after="0"/>
              <w:jc w:val="center"/>
              <w:rPr>
                <w:color w:val="000000"/>
                <w:lang w:val="en-US"/>
              </w:rPr>
            </w:pPr>
            <w:r w:rsidRPr="00730FE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1FD66C7E"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00CEA0E"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A7BCB1E"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A2C01EF"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155312A0" w14:textId="77777777" w:rsidR="00730FEC" w:rsidRPr="00730FEC" w:rsidRDefault="00730FEC" w:rsidP="00730FEC">
            <w:pPr>
              <w:spacing w:after="0"/>
              <w:jc w:val="center"/>
              <w:rPr>
                <w:color w:val="000000"/>
                <w:lang w:val="en-US"/>
              </w:rPr>
            </w:pPr>
            <w:r w:rsidRPr="00730FEC">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EFE3B80" w14:textId="77777777" w:rsidR="00730FEC" w:rsidRPr="00730FEC" w:rsidRDefault="00730FEC" w:rsidP="00730FEC">
            <w:pPr>
              <w:spacing w:after="0"/>
              <w:jc w:val="center"/>
              <w:rPr>
                <w:color w:val="000000"/>
                <w:lang w:val="en-US"/>
              </w:rPr>
            </w:pPr>
            <w:r w:rsidRPr="00730FE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3D59E4"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4EAE691A"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402EC28" w14:textId="77777777" w:rsidR="00730FEC" w:rsidRPr="00730FEC" w:rsidRDefault="00730FEC" w:rsidP="00730FE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4F2A689D"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FC1DB6"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B0C9E50"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22630A" w14:textId="77777777" w:rsidR="00730FEC" w:rsidRPr="00730FEC" w:rsidRDefault="00730FEC" w:rsidP="00730FE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83E59C3" w14:textId="77777777" w:rsidR="00730FEC" w:rsidRPr="00730FEC" w:rsidRDefault="00730FEC" w:rsidP="00730FEC">
            <w:pPr>
              <w:spacing w:after="0"/>
              <w:jc w:val="center"/>
              <w:rPr>
                <w:color w:val="000000"/>
                <w:lang w:val="en-US"/>
              </w:rPr>
            </w:pPr>
          </w:p>
        </w:tc>
      </w:tr>
      <w:tr w:rsidR="00730FEC" w:rsidRPr="00730FEC" w14:paraId="36CD5A8B" w14:textId="77777777" w:rsidTr="00730FEC">
        <w:trPr>
          <w:trHeight w:val="266"/>
          <w:jc w:val="center"/>
        </w:trPr>
        <w:tc>
          <w:tcPr>
            <w:tcW w:w="988" w:type="dxa"/>
            <w:vMerge w:val="restart"/>
            <w:shd w:val="clear" w:color="auto" w:fill="auto"/>
            <w:noWrap/>
            <w:vAlign w:val="center"/>
            <w:hideMark/>
          </w:tcPr>
          <w:p w14:paraId="018D5B53" w14:textId="77777777" w:rsidR="00730FEC" w:rsidRPr="00730FEC" w:rsidRDefault="00730FEC" w:rsidP="00730FEC">
            <w:pPr>
              <w:spacing w:after="0"/>
              <w:jc w:val="center"/>
              <w:rPr>
                <w:color w:val="000000"/>
                <w:lang w:val="en-US"/>
              </w:rPr>
            </w:pPr>
            <w:r w:rsidRPr="00730FEC">
              <w:rPr>
                <w:color w:val="000000"/>
                <w:lang w:val="en-US"/>
              </w:rPr>
              <w:t>'100MHz'</w:t>
            </w:r>
          </w:p>
        </w:tc>
        <w:tc>
          <w:tcPr>
            <w:tcW w:w="1134" w:type="dxa"/>
            <w:shd w:val="clear" w:color="auto" w:fill="auto"/>
            <w:noWrap/>
            <w:vAlign w:val="center"/>
            <w:hideMark/>
          </w:tcPr>
          <w:p w14:paraId="26F52F1C" w14:textId="77777777" w:rsidR="00730FEC" w:rsidRPr="00730FEC" w:rsidRDefault="00730FEC" w:rsidP="00730FEC">
            <w:pPr>
              <w:spacing w:after="0"/>
              <w:jc w:val="center"/>
              <w:rPr>
                <w:color w:val="000000"/>
                <w:lang w:val="en-US"/>
              </w:rPr>
            </w:pPr>
            <w:r w:rsidRPr="00730FEC">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71D023E" w14:textId="77777777" w:rsidR="00730FEC" w:rsidRPr="00730FEC" w:rsidRDefault="00730FEC" w:rsidP="00730FEC">
            <w:pPr>
              <w:spacing w:after="0"/>
              <w:jc w:val="center"/>
              <w:rPr>
                <w:color w:val="000000"/>
                <w:lang w:val="en-US"/>
              </w:rPr>
            </w:pPr>
            <w:r w:rsidRPr="00730FEC">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1EEBC4ED" w14:textId="77777777" w:rsidR="00730FEC" w:rsidRPr="00730FEC" w:rsidRDefault="00730FEC" w:rsidP="00730FEC">
            <w:pPr>
              <w:spacing w:after="0"/>
              <w:jc w:val="center"/>
              <w:rPr>
                <w:color w:val="000000"/>
                <w:lang w:val="en-US"/>
              </w:rPr>
            </w:pPr>
            <w:r w:rsidRPr="00730FEC">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55EE835D" w14:textId="77777777" w:rsidR="00730FEC" w:rsidRPr="00730FEC" w:rsidRDefault="00730FEC" w:rsidP="00730FEC">
            <w:pPr>
              <w:spacing w:after="0"/>
              <w:jc w:val="center"/>
              <w:rPr>
                <w:color w:val="000000"/>
                <w:lang w:val="en-US"/>
              </w:rPr>
            </w:pPr>
            <w:r w:rsidRPr="00730FEC">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3A325F04" w14:textId="77777777" w:rsidR="00730FEC" w:rsidRPr="00730FEC" w:rsidRDefault="00730FEC" w:rsidP="00730FEC">
            <w:pPr>
              <w:spacing w:after="0"/>
              <w:jc w:val="center"/>
              <w:rPr>
                <w:color w:val="000000"/>
                <w:lang w:val="en-US"/>
              </w:rPr>
            </w:pPr>
            <w:r w:rsidRPr="00730FEC">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3973DE8A" w14:textId="77777777" w:rsidR="00730FEC" w:rsidRPr="00730FEC" w:rsidRDefault="00730FEC" w:rsidP="00730FEC">
            <w:pPr>
              <w:spacing w:after="0"/>
              <w:jc w:val="center"/>
              <w:rPr>
                <w:color w:val="000000"/>
                <w:lang w:val="en-US"/>
              </w:rPr>
            </w:pPr>
            <w:r w:rsidRPr="00730FEC">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2D2D35EA" w14:textId="77777777" w:rsidR="00730FEC" w:rsidRPr="00730FEC" w:rsidRDefault="00730FEC" w:rsidP="00730FEC">
            <w:pPr>
              <w:spacing w:after="0"/>
              <w:jc w:val="center"/>
              <w:rPr>
                <w:color w:val="000000"/>
                <w:lang w:val="en-US"/>
              </w:rPr>
            </w:pPr>
            <w:r w:rsidRPr="00730FEC">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3A7A2D6C" w14:textId="77777777" w:rsidR="00730FEC" w:rsidRPr="00730FEC" w:rsidRDefault="00730FEC" w:rsidP="00730FEC">
            <w:pPr>
              <w:spacing w:after="0"/>
              <w:jc w:val="center"/>
              <w:rPr>
                <w:color w:val="000000"/>
                <w:lang w:val="en-US"/>
              </w:rPr>
            </w:pPr>
            <w:r w:rsidRPr="00730FEC">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7C2D52C9" w14:textId="77777777" w:rsidR="00730FEC" w:rsidRPr="00730FEC" w:rsidRDefault="00730FEC" w:rsidP="00730FEC">
            <w:pPr>
              <w:spacing w:after="0"/>
              <w:jc w:val="center"/>
              <w:rPr>
                <w:color w:val="000000"/>
                <w:lang w:val="en-US"/>
              </w:rPr>
            </w:pPr>
            <w:r w:rsidRPr="00730FEC">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71CDDEF4" w14:textId="77777777" w:rsidR="00730FEC" w:rsidRPr="00730FEC" w:rsidRDefault="00730FEC" w:rsidP="00730FEC">
            <w:pPr>
              <w:spacing w:after="0"/>
              <w:jc w:val="center"/>
              <w:rPr>
                <w:color w:val="000000"/>
                <w:lang w:val="en-US"/>
              </w:rPr>
            </w:pPr>
            <w:r w:rsidRPr="00730FEC">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01EF3340" w14:textId="77777777" w:rsidR="00730FEC" w:rsidRPr="00730FEC" w:rsidRDefault="00730FEC" w:rsidP="00730FEC">
            <w:pPr>
              <w:spacing w:after="0"/>
              <w:jc w:val="center"/>
              <w:rPr>
                <w:color w:val="000000"/>
                <w:lang w:val="en-US"/>
              </w:rPr>
            </w:pPr>
            <w:r w:rsidRPr="00730FEC">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508DD46C" w14:textId="77777777" w:rsidR="00730FEC" w:rsidRPr="00730FEC" w:rsidRDefault="00730FEC" w:rsidP="00730FEC">
            <w:pPr>
              <w:spacing w:after="0"/>
              <w:jc w:val="center"/>
              <w:rPr>
                <w:color w:val="000000"/>
                <w:lang w:val="en-US"/>
              </w:rPr>
            </w:pPr>
            <w:r w:rsidRPr="00730FEC">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6C1B1996" w14:textId="77777777" w:rsidR="00730FEC" w:rsidRPr="00730FEC" w:rsidRDefault="00730FEC" w:rsidP="00730FEC">
            <w:pPr>
              <w:spacing w:after="0"/>
              <w:jc w:val="center"/>
              <w:rPr>
                <w:color w:val="000000"/>
                <w:lang w:val="en-US"/>
              </w:rPr>
            </w:pPr>
            <w:r w:rsidRPr="00730FEC">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66B184FA" w14:textId="77777777" w:rsidR="00730FEC" w:rsidRPr="00730FEC" w:rsidRDefault="00730FEC" w:rsidP="00730FEC">
            <w:pPr>
              <w:spacing w:after="0"/>
              <w:jc w:val="center"/>
              <w:rPr>
                <w:color w:val="000000"/>
                <w:lang w:val="en-US"/>
              </w:rPr>
            </w:pPr>
            <w:r w:rsidRPr="00730FEC">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434763D4" w14:textId="77777777" w:rsidR="00730FEC" w:rsidRPr="00730FEC" w:rsidRDefault="00730FEC" w:rsidP="00730FEC">
            <w:pPr>
              <w:spacing w:after="0"/>
              <w:jc w:val="center"/>
              <w:rPr>
                <w:color w:val="000000"/>
                <w:lang w:val="en-US"/>
              </w:rPr>
            </w:pPr>
            <w:r w:rsidRPr="00730FEC">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24CDA345" w14:textId="77777777" w:rsidR="00730FEC" w:rsidRPr="00730FEC" w:rsidRDefault="00730FEC" w:rsidP="00730FEC">
            <w:pPr>
              <w:spacing w:after="0"/>
              <w:jc w:val="center"/>
              <w:rPr>
                <w:color w:val="000000"/>
                <w:lang w:val="en-US"/>
              </w:rPr>
            </w:pPr>
            <w:r w:rsidRPr="00730FEC">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7FFD4D14" w14:textId="77777777" w:rsidR="00730FEC" w:rsidRPr="00730FEC" w:rsidRDefault="00730FEC" w:rsidP="00730FEC">
            <w:pPr>
              <w:spacing w:after="0"/>
              <w:jc w:val="center"/>
              <w:rPr>
                <w:color w:val="000000"/>
                <w:lang w:val="en-US"/>
              </w:rPr>
            </w:pPr>
            <w:r w:rsidRPr="00730FEC">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3382EF41" w14:textId="77777777" w:rsidR="00730FEC" w:rsidRPr="00730FEC" w:rsidRDefault="00730FEC" w:rsidP="00730FEC">
            <w:pPr>
              <w:spacing w:after="0"/>
              <w:jc w:val="center"/>
              <w:rPr>
                <w:color w:val="000000"/>
                <w:lang w:val="en-US"/>
              </w:rPr>
            </w:pPr>
            <w:r w:rsidRPr="00730FEC">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4121552C" w14:textId="77777777" w:rsidR="00730FEC" w:rsidRPr="00730FEC" w:rsidRDefault="00730FEC" w:rsidP="00730FEC">
            <w:pPr>
              <w:spacing w:after="0"/>
              <w:jc w:val="center"/>
              <w:rPr>
                <w:color w:val="000000"/>
                <w:lang w:val="en-US"/>
              </w:rPr>
            </w:pPr>
            <w:r w:rsidRPr="00730FEC">
              <w:rPr>
                <w:color w:val="000000"/>
                <w:lang w:val="en-US"/>
              </w:rPr>
              <w:t>#46</w:t>
            </w:r>
          </w:p>
        </w:tc>
      </w:tr>
      <w:tr w:rsidR="00730FEC" w:rsidRPr="00730FEC" w14:paraId="5DC301BA" w14:textId="77777777" w:rsidTr="00730FEC">
        <w:trPr>
          <w:trHeight w:val="266"/>
          <w:jc w:val="center"/>
        </w:trPr>
        <w:tc>
          <w:tcPr>
            <w:tcW w:w="988" w:type="dxa"/>
            <w:vMerge/>
            <w:shd w:val="clear" w:color="auto" w:fill="auto"/>
            <w:noWrap/>
            <w:hideMark/>
          </w:tcPr>
          <w:p w14:paraId="7F174D00"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3BF1F648" w14:textId="77777777" w:rsidR="00730FEC" w:rsidRPr="00730FEC" w:rsidRDefault="00730FEC" w:rsidP="00730FEC">
            <w:pPr>
              <w:spacing w:after="0"/>
              <w:jc w:val="center"/>
              <w:rPr>
                <w:color w:val="000000"/>
                <w:lang w:val="en-US"/>
              </w:rPr>
            </w:pPr>
            <w:r w:rsidRPr="00730FEC">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4C81F69B"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0DE78F8"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1D381B5"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A23DEC4" w14:textId="77777777" w:rsidR="00730FEC" w:rsidRPr="00730FEC" w:rsidRDefault="00730FEC" w:rsidP="00730FEC">
            <w:pPr>
              <w:spacing w:after="0"/>
              <w:jc w:val="center"/>
              <w:rPr>
                <w:color w:val="000000"/>
                <w:lang w:val="en-US"/>
              </w:rPr>
            </w:pPr>
            <w:r w:rsidRPr="00730FE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D25A8CC"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8C9584D"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4D52AB"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4695C04"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8FBBC86" w14:textId="77777777" w:rsidR="00730FEC" w:rsidRPr="00730FEC" w:rsidRDefault="00730FEC" w:rsidP="00730FEC">
            <w:pPr>
              <w:spacing w:after="0"/>
              <w:jc w:val="center"/>
              <w:rPr>
                <w:color w:val="000000"/>
                <w:lang w:val="en-US"/>
              </w:rPr>
            </w:pPr>
            <w:r w:rsidRPr="00730FE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C7C4DED"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6507E"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AD1FB" w14:textId="77777777" w:rsidR="00730FEC" w:rsidRPr="00730FEC" w:rsidRDefault="00730FEC" w:rsidP="00730FEC">
            <w:pPr>
              <w:spacing w:after="0"/>
              <w:jc w:val="center"/>
              <w:rPr>
                <w:color w:val="000000"/>
                <w:lang w:val="en-US"/>
              </w:rPr>
            </w:pPr>
            <w:r w:rsidRPr="00730FEC">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66CB7" w14:textId="77777777" w:rsidR="00730FEC" w:rsidRPr="00730FEC" w:rsidRDefault="00730FEC" w:rsidP="00730FEC">
            <w:pPr>
              <w:spacing w:after="0"/>
              <w:jc w:val="center"/>
              <w:rPr>
                <w:color w:val="000000"/>
                <w:lang w:val="en-US"/>
              </w:rPr>
            </w:pPr>
            <w:r w:rsidRPr="00730FE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57CED" w14:textId="77777777" w:rsidR="00730FEC" w:rsidRPr="00730FEC" w:rsidRDefault="00730FEC" w:rsidP="00730FEC">
            <w:pPr>
              <w:spacing w:after="0"/>
              <w:jc w:val="center"/>
              <w:rPr>
                <w:color w:val="000000"/>
                <w:lang w:val="en-US"/>
              </w:rPr>
            </w:pPr>
            <w:r w:rsidRPr="00730FEC">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hideMark/>
          </w:tcPr>
          <w:p w14:paraId="32365EC6" w14:textId="77777777" w:rsidR="00730FEC" w:rsidRPr="00730FEC" w:rsidRDefault="00730FEC" w:rsidP="00730FEC">
            <w:pPr>
              <w:spacing w:after="0"/>
              <w:jc w:val="center"/>
              <w:rPr>
                <w:color w:val="000000"/>
                <w:lang w:val="en-US"/>
              </w:rPr>
            </w:pPr>
            <w:r w:rsidRPr="00730FE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6ADEA120" w14:textId="77777777" w:rsidR="00730FEC" w:rsidRPr="00730FEC" w:rsidRDefault="00730FEC" w:rsidP="00730FEC">
            <w:pPr>
              <w:spacing w:after="0"/>
              <w:jc w:val="center"/>
              <w:rPr>
                <w:color w:val="000000"/>
                <w:lang w:val="en-US"/>
              </w:rPr>
            </w:pPr>
            <w:r w:rsidRPr="00730FEC">
              <w:rPr>
                <w:color w:val="000000"/>
                <w:lang w:val="en-US"/>
              </w:rPr>
              <w:t>0.13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84899"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61F13" w14:textId="77777777" w:rsidR="00730FEC" w:rsidRPr="00730FEC" w:rsidRDefault="00730FEC" w:rsidP="00730FEC">
            <w:pPr>
              <w:spacing w:after="0"/>
              <w:jc w:val="center"/>
              <w:rPr>
                <w:color w:val="000000"/>
                <w:lang w:val="en-US"/>
              </w:rPr>
            </w:pPr>
            <w:r w:rsidRPr="00730FEC">
              <w:rPr>
                <w:color w:val="000000"/>
                <w:lang w:val="en-US"/>
              </w:rPr>
              <w:t>0.00</w:t>
            </w:r>
          </w:p>
        </w:tc>
      </w:tr>
      <w:tr w:rsidR="00730FEC" w:rsidRPr="00730FEC" w14:paraId="11BDC493" w14:textId="77777777" w:rsidTr="00730FEC">
        <w:trPr>
          <w:trHeight w:val="266"/>
          <w:jc w:val="center"/>
        </w:trPr>
        <w:tc>
          <w:tcPr>
            <w:tcW w:w="988" w:type="dxa"/>
            <w:vMerge/>
            <w:vAlign w:val="center"/>
            <w:hideMark/>
          </w:tcPr>
          <w:p w14:paraId="1D263715"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5E1BD36E" w14:textId="77777777" w:rsidR="00730FEC" w:rsidRPr="00730FEC" w:rsidRDefault="00730FEC" w:rsidP="00730FEC">
            <w:pPr>
              <w:spacing w:after="0"/>
              <w:jc w:val="center"/>
              <w:rPr>
                <w:color w:val="000000"/>
                <w:lang w:val="en-US"/>
              </w:rPr>
            </w:pPr>
            <w:r w:rsidRPr="00730FEC">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C8B02A4"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BF14C0F"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2FFA64D" w14:textId="77777777" w:rsidR="00730FEC" w:rsidRPr="00730FEC" w:rsidRDefault="00730FEC" w:rsidP="00730FEC">
            <w:pPr>
              <w:spacing w:after="0"/>
              <w:jc w:val="center"/>
              <w:rPr>
                <w:color w:val="000000"/>
                <w:lang w:val="en-US"/>
              </w:rPr>
            </w:pPr>
            <w:r w:rsidRPr="00730FE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49BC36C" w14:textId="77777777" w:rsidR="00730FEC" w:rsidRPr="00730FEC" w:rsidRDefault="00730FEC" w:rsidP="00730FEC">
            <w:pPr>
              <w:spacing w:after="0"/>
              <w:jc w:val="center"/>
              <w:rPr>
                <w:color w:val="000000"/>
                <w:lang w:val="en-US"/>
              </w:rPr>
            </w:pPr>
            <w:r w:rsidRPr="00730FE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6A4CBD7"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B2CED7E"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59FD450"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FA0DD3A"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953BD95" w14:textId="77777777" w:rsidR="00730FEC" w:rsidRPr="00730FEC" w:rsidRDefault="00730FEC" w:rsidP="00730FEC">
            <w:pPr>
              <w:spacing w:after="0"/>
              <w:jc w:val="center"/>
              <w:rPr>
                <w:color w:val="000000"/>
                <w:lang w:val="en-US"/>
              </w:rPr>
            </w:pPr>
            <w:r w:rsidRPr="00730FE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C9CC9DB"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5F8B065"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0940ABB" w14:textId="77777777" w:rsidR="00730FEC" w:rsidRPr="00730FEC" w:rsidRDefault="00730FEC" w:rsidP="00730FEC">
            <w:pPr>
              <w:spacing w:after="0"/>
              <w:jc w:val="center"/>
              <w:rPr>
                <w:color w:val="000000"/>
                <w:lang w:val="en-US"/>
              </w:rPr>
            </w:pPr>
            <w:r w:rsidRPr="00730FEC">
              <w:rPr>
                <w:color w:val="000000"/>
                <w:lang w:val="en-US"/>
              </w:rPr>
              <w:t>0.35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A6C5AF6" w14:textId="77777777" w:rsidR="00730FEC" w:rsidRPr="00730FEC" w:rsidRDefault="00730FEC" w:rsidP="00730FEC">
            <w:pPr>
              <w:spacing w:after="0"/>
              <w:jc w:val="center"/>
              <w:rPr>
                <w:color w:val="000000"/>
                <w:lang w:val="en-US"/>
              </w:rPr>
            </w:pPr>
            <w:r w:rsidRPr="00730FE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49EA5D98" w14:textId="77777777" w:rsidR="00730FEC" w:rsidRPr="00730FEC" w:rsidRDefault="00730FEC" w:rsidP="00730FEC">
            <w:pPr>
              <w:spacing w:after="0"/>
              <w:jc w:val="center"/>
              <w:rPr>
                <w:color w:val="000000"/>
                <w:lang w:val="en-US"/>
              </w:rPr>
            </w:pPr>
            <w:r w:rsidRPr="00730FEC">
              <w:rPr>
                <w:color w:val="000000"/>
                <w:lang w:val="en-US"/>
              </w:rPr>
              <w:t>0.63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F155BF9"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31762B6F" w14:textId="77777777" w:rsidR="00730FEC" w:rsidRPr="00730FEC" w:rsidRDefault="00730FEC" w:rsidP="00730FEC">
            <w:pPr>
              <w:spacing w:after="0"/>
              <w:jc w:val="center"/>
              <w:rPr>
                <w:color w:val="000000"/>
                <w:lang w:val="en-US"/>
              </w:rPr>
            </w:pPr>
            <w:r w:rsidRPr="00730FEC">
              <w:rPr>
                <w:color w:val="000000"/>
                <w:lang w:val="en-US"/>
              </w:rPr>
              <w:t>0.64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D6D2235"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7EC61FC5" w14:textId="77777777" w:rsidR="00730FEC" w:rsidRPr="00730FEC" w:rsidRDefault="00730FEC" w:rsidP="00730FEC">
            <w:pPr>
              <w:spacing w:after="0"/>
              <w:jc w:val="center"/>
              <w:rPr>
                <w:color w:val="000000"/>
                <w:lang w:val="en-US"/>
              </w:rPr>
            </w:pPr>
            <w:r w:rsidRPr="00730FEC">
              <w:rPr>
                <w:color w:val="000000"/>
                <w:lang w:val="en-US"/>
              </w:rPr>
              <w:t>0.10</w:t>
            </w:r>
          </w:p>
        </w:tc>
      </w:tr>
      <w:tr w:rsidR="00730FEC" w:rsidRPr="00730FEC" w14:paraId="103A7410" w14:textId="77777777" w:rsidTr="00730FEC">
        <w:trPr>
          <w:trHeight w:val="266"/>
          <w:jc w:val="center"/>
        </w:trPr>
        <w:tc>
          <w:tcPr>
            <w:tcW w:w="988" w:type="dxa"/>
            <w:vMerge/>
            <w:vAlign w:val="center"/>
            <w:hideMark/>
          </w:tcPr>
          <w:p w14:paraId="382B068E"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65A7568B" w14:textId="77777777" w:rsidR="00730FEC" w:rsidRPr="00730FEC" w:rsidRDefault="00730FEC" w:rsidP="00730FEC">
            <w:pPr>
              <w:spacing w:after="0"/>
              <w:jc w:val="center"/>
              <w:rPr>
                <w:color w:val="000000"/>
                <w:lang w:val="en-US"/>
              </w:rPr>
            </w:pPr>
            <w:r w:rsidRPr="00730FEC">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5FAFEDFB"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B49AE11" w14:textId="77777777" w:rsidR="00730FEC" w:rsidRPr="00730FEC" w:rsidRDefault="00730FEC" w:rsidP="00730FEC">
            <w:pPr>
              <w:spacing w:after="0"/>
              <w:jc w:val="center"/>
              <w:rPr>
                <w:color w:val="000000"/>
                <w:lang w:val="en-US"/>
              </w:rPr>
            </w:pPr>
            <w:r w:rsidRPr="00730FE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4A7B3FE" w14:textId="77777777" w:rsidR="00730FEC" w:rsidRPr="00730FEC" w:rsidRDefault="00730FEC" w:rsidP="00730FEC">
            <w:pPr>
              <w:spacing w:after="0"/>
              <w:jc w:val="center"/>
              <w:rPr>
                <w:color w:val="000000"/>
                <w:lang w:val="en-US"/>
              </w:rPr>
            </w:pPr>
            <w:r w:rsidRPr="00730FE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0B0EDD1" w14:textId="77777777" w:rsidR="00730FEC" w:rsidRPr="00730FEC" w:rsidRDefault="00730FEC" w:rsidP="00730FEC">
            <w:pPr>
              <w:spacing w:after="0"/>
              <w:jc w:val="center"/>
              <w:rPr>
                <w:color w:val="000000"/>
                <w:lang w:val="en-US"/>
              </w:rPr>
            </w:pPr>
            <w:r w:rsidRPr="00730FE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EA03CE5" w14:textId="77777777" w:rsidR="00730FEC" w:rsidRPr="00730FEC" w:rsidRDefault="00730FEC" w:rsidP="00730FEC">
            <w:pPr>
              <w:spacing w:after="0"/>
              <w:jc w:val="center"/>
              <w:rPr>
                <w:color w:val="000000"/>
                <w:lang w:val="en-US"/>
              </w:rPr>
            </w:pPr>
            <w:r w:rsidRPr="00730FE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44D1274"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BC9D03E"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846CE23"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F5EF8F7" w14:textId="77777777" w:rsidR="00730FEC" w:rsidRPr="00730FEC" w:rsidRDefault="00730FEC" w:rsidP="00730FEC">
            <w:pPr>
              <w:spacing w:after="0"/>
              <w:jc w:val="center"/>
              <w:rPr>
                <w:color w:val="000000"/>
                <w:lang w:val="en-US"/>
              </w:rPr>
            </w:pPr>
            <w:r w:rsidRPr="00730FEC">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9821D47"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FAA2F3F"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EE34082" w14:textId="77777777" w:rsidR="00730FEC" w:rsidRPr="00730FEC" w:rsidRDefault="00730FEC" w:rsidP="00730FEC">
            <w:pPr>
              <w:spacing w:after="0"/>
              <w:jc w:val="center"/>
              <w:rPr>
                <w:color w:val="000000"/>
                <w:lang w:val="en-US"/>
              </w:rPr>
            </w:pPr>
            <w:r w:rsidRPr="00730FE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F2E6CAE" w14:textId="77777777" w:rsidR="00730FEC" w:rsidRPr="00730FEC" w:rsidRDefault="00730FEC" w:rsidP="00730FEC">
            <w:pPr>
              <w:spacing w:after="0"/>
              <w:jc w:val="center"/>
              <w:rPr>
                <w:color w:val="000000"/>
                <w:lang w:val="en-US"/>
              </w:rPr>
            </w:pPr>
            <w:r w:rsidRPr="00730FE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30C248D" w14:textId="77777777" w:rsidR="00730FEC" w:rsidRPr="00730FEC" w:rsidRDefault="00730FEC" w:rsidP="00730FEC">
            <w:pPr>
              <w:spacing w:after="0"/>
              <w:jc w:val="center"/>
              <w:rPr>
                <w:color w:val="000000"/>
                <w:lang w:val="en-US"/>
              </w:rPr>
            </w:pPr>
            <w:r w:rsidRPr="00730FE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3E33128" w14:textId="77777777" w:rsidR="00730FEC" w:rsidRPr="00730FEC" w:rsidRDefault="00730FEC" w:rsidP="00730FEC">
            <w:pPr>
              <w:spacing w:after="0"/>
              <w:jc w:val="center"/>
              <w:rPr>
                <w:color w:val="000000"/>
                <w:lang w:val="en-US"/>
              </w:rPr>
            </w:pPr>
            <w:r w:rsidRPr="00730FE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DE18FCB" w14:textId="77777777" w:rsidR="00730FEC" w:rsidRPr="00730FEC" w:rsidRDefault="00730FEC" w:rsidP="00730FEC">
            <w:pPr>
              <w:spacing w:after="0"/>
              <w:jc w:val="center"/>
              <w:rPr>
                <w:color w:val="000000"/>
                <w:lang w:val="en-US"/>
              </w:rPr>
            </w:pPr>
            <w:r w:rsidRPr="00730FE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56246E" w14:textId="77777777" w:rsidR="00730FEC" w:rsidRPr="00730FEC" w:rsidRDefault="00730FEC" w:rsidP="00730FEC">
            <w:pPr>
              <w:spacing w:after="0"/>
              <w:jc w:val="center"/>
              <w:rPr>
                <w:color w:val="000000"/>
                <w:lang w:val="en-US"/>
              </w:rPr>
            </w:pPr>
            <w:r w:rsidRPr="00730FEC">
              <w:rPr>
                <w:color w:val="000000"/>
                <w:lang w:val="en-US"/>
              </w:rPr>
              <w:t>3.15</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0C066F4" w14:textId="77777777" w:rsidR="00730FEC" w:rsidRPr="00730FEC" w:rsidRDefault="00730FEC" w:rsidP="00730FEC">
            <w:pPr>
              <w:spacing w:after="0"/>
              <w:jc w:val="center"/>
              <w:rPr>
                <w:color w:val="000000"/>
                <w:lang w:val="en-US"/>
              </w:rPr>
            </w:pPr>
            <w:r w:rsidRPr="00730FEC">
              <w:rPr>
                <w:color w:val="000000"/>
                <w:lang w:val="en-US"/>
              </w:rPr>
              <w:t>2.12</w:t>
            </w:r>
          </w:p>
        </w:tc>
      </w:tr>
      <w:tr w:rsidR="00730FEC" w:rsidRPr="00730FEC" w14:paraId="712B367B" w14:textId="77777777" w:rsidTr="00730FEC">
        <w:trPr>
          <w:trHeight w:val="266"/>
          <w:jc w:val="center"/>
        </w:trPr>
        <w:tc>
          <w:tcPr>
            <w:tcW w:w="988" w:type="dxa"/>
            <w:vMerge/>
            <w:vAlign w:val="center"/>
            <w:hideMark/>
          </w:tcPr>
          <w:p w14:paraId="2D833FFD" w14:textId="77777777" w:rsidR="00730FEC" w:rsidRPr="00730FEC" w:rsidRDefault="00730FEC" w:rsidP="00730FEC">
            <w:pPr>
              <w:spacing w:after="0"/>
              <w:jc w:val="center"/>
              <w:rPr>
                <w:color w:val="000000"/>
                <w:lang w:val="en-US"/>
              </w:rPr>
            </w:pPr>
          </w:p>
        </w:tc>
        <w:tc>
          <w:tcPr>
            <w:tcW w:w="1134" w:type="dxa"/>
            <w:shd w:val="clear" w:color="auto" w:fill="auto"/>
            <w:noWrap/>
            <w:vAlign w:val="center"/>
            <w:hideMark/>
          </w:tcPr>
          <w:p w14:paraId="1F3A8CE7" w14:textId="77777777" w:rsidR="00730FEC" w:rsidRPr="00730FEC" w:rsidRDefault="00730FEC" w:rsidP="00730FEC">
            <w:pPr>
              <w:spacing w:after="0"/>
              <w:jc w:val="center"/>
              <w:rPr>
                <w:color w:val="000000"/>
                <w:lang w:val="en-US"/>
              </w:rPr>
            </w:pPr>
            <w:r w:rsidRPr="00730FEC">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43C320B" w14:textId="77777777" w:rsidR="00730FEC" w:rsidRPr="00730FEC" w:rsidRDefault="00730FEC" w:rsidP="00730FEC">
            <w:pPr>
              <w:spacing w:after="0"/>
              <w:jc w:val="center"/>
              <w:rPr>
                <w:color w:val="000000"/>
                <w:lang w:val="en-US"/>
              </w:rPr>
            </w:pPr>
            <w:r w:rsidRPr="00730FE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34588559"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43006765"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18B7326" w14:textId="77777777" w:rsidR="00730FEC" w:rsidRPr="00730FEC" w:rsidRDefault="00730FEC" w:rsidP="00730FEC">
            <w:pPr>
              <w:spacing w:after="0"/>
              <w:jc w:val="center"/>
              <w:rPr>
                <w:color w:val="000000"/>
                <w:lang w:val="en-US"/>
              </w:rPr>
            </w:pPr>
            <w:r w:rsidRPr="00730FEC">
              <w:rPr>
                <w:color w:val="000000"/>
                <w:lang w:val="en-US"/>
              </w:rPr>
              <w:t>5.08</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5DCD2A08"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22D25BB6"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B151C25"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73E5BF22" w14:textId="77777777" w:rsidR="00730FEC" w:rsidRPr="00730FEC" w:rsidRDefault="00730FEC" w:rsidP="00730FEC">
            <w:pPr>
              <w:spacing w:after="0"/>
              <w:jc w:val="center"/>
              <w:rPr>
                <w:color w:val="000000"/>
                <w:lang w:val="en-US"/>
              </w:rPr>
            </w:pPr>
            <w:r w:rsidRPr="00730FE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FE279C1" w14:textId="77777777" w:rsidR="00730FEC" w:rsidRPr="00730FEC" w:rsidRDefault="00730FEC" w:rsidP="00730FEC">
            <w:pPr>
              <w:spacing w:after="0"/>
              <w:jc w:val="center"/>
              <w:rPr>
                <w:color w:val="000000"/>
                <w:lang w:val="en-US"/>
              </w:rPr>
            </w:pPr>
            <w:r w:rsidRPr="00730FE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3E65CB70"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23A57DC"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73497A65"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E96EF9" w14:textId="77777777" w:rsidR="00730FEC" w:rsidRPr="00730FEC" w:rsidRDefault="00730FEC" w:rsidP="00730FEC">
            <w:pPr>
              <w:spacing w:after="0"/>
              <w:jc w:val="center"/>
              <w:rPr>
                <w:color w:val="000000"/>
                <w:lang w:val="en-US"/>
              </w:rPr>
            </w:pPr>
            <w:r w:rsidRPr="00730FE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6A533114"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8EB851" w14:textId="77777777" w:rsidR="00730FEC" w:rsidRPr="00730FEC" w:rsidRDefault="00730FEC" w:rsidP="00730FEC">
            <w:pPr>
              <w:spacing w:after="0"/>
              <w:jc w:val="center"/>
              <w:rPr>
                <w:color w:val="000000"/>
                <w:lang w:val="en-US"/>
              </w:rPr>
            </w:pPr>
            <w:r w:rsidRPr="00730FE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4241AC0E" w14:textId="77777777" w:rsidR="00730FEC" w:rsidRPr="00730FEC" w:rsidRDefault="00730FEC" w:rsidP="00730FEC">
            <w:pPr>
              <w:spacing w:after="0"/>
              <w:jc w:val="center"/>
              <w:rPr>
                <w:color w:val="000000"/>
                <w:lang w:val="en-US"/>
              </w:rPr>
            </w:pPr>
            <w:r w:rsidRPr="00730FE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726A80" w14:textId="77777777" w:rsidR="00730FEC" w:rsidRPr="00730FEC" w:rsidRDefault="00730FEC" w:rsidP="00730FEC">
            <w:pPr>
              <w:spacing w:after="0"/>
              <w:jc w:val="center"/>
              <w:rPr>
                <w:color w:val="000000"/>
                <w:lang w:val="en-US"/>
              </w:rPr>
            </w:pPr>
            <w:r w:rsidRPr="00730FE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7C6CB365" w14:textId="77777777" w:rsidR="00730FEC" w:rsidRPr="00730FEC" w:rsidRDefault="00730FEC" w:rsidP="00730FEC">
            <w:pPr>
              <w:spacing w:after="0"/>
              <w:jc w:val="center"/>
              <w:rPr>
                <w:color w:val="000000"/>
                <w:lang w:val="en-US"/>
              </w:rPr>
            </w:pPr>
            <w:r w:rsidRPr="00730FEC">
              <w:rPr>
                <w:color w:val="000000"/>
                <w:lang w:val="en-US"/>
              </w:rPr>
              <w:t>5.06</w:t>
            </w:r>
          </w:p>
        </w:tc>
      </w:tr>
    </w:tbl>
    <w:p w14:paraId="6399F561" w14:textId="03602DFB" w:rsidR="0041627D" w:rsidRPr="000C68ED" w:rsidRDefault="00730FEC" w:rsidP="0041627D">
      <w:pPr>
        <w:pStyle w:val="TH"/>
        <w:rPr>
          <w:rFonts w:ascii="Times New Roman" w:hAnsi="Times New Roman"/>
          <w:lang w:val="en-US"/>
        </w:rPr>
      </w:pPr>
      <w:r>
        <w:rPr>
          <w:noProof/>
          <w:lang w:val="en-US" w:eastAsia="ko-KR"/>
        </w:rPr>
        <w:lastRenderedPageBreak/>
        <w:drawing>
          <wp:inline distT="0" distB="0" distL="0" distR="0" wp14:anchorId="1BD0A5B1" wp14:editId="16D34893">
            <wp:extent cx="9074785" cy="3120010"/>
            <wp:effectExtent l="0" t="0" r="0" b="444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74785" cy="3120010"/>
                    </a:xfrm>
                    <a:prstGeom prst="rect">
                      <a:avLst/>
                    </a:prstGeom>
                    <a:solidFill>
                      <a:schemeClr val="bg1"/>
                    </a:solidFill>
                  </pic:spPr>
                </pic:pic>
              </a:graphicData>
            </a:graphic>
          </wp:inline>
        </w:drawing>
      </w:r>
      <w:r w:rsidR="0041627D" w:rsidRPr="000C68ED">
        <w:rPr>
          <w:rFonts w:ascii="Times New Roman" w:hAnsi="Times New Roman"/>
          <w:lang w:val="en-US"/>
        </w:rPr>
        <w:t>Figure 2-1: PSSCH/PSCCH MPR simulation results for SL-U power class 5</w:t>
      </w:r>
    </w:p>
    <w:p w14:paraId="6841AB33" w14:textId="77777777" w:rsidR="0041627D" w:rsidRPr="000C68ED" w:rsidRDefault="0041627D" w:rsidP="0041627D">
      <w:pPr>
        <w:pStyle w:val="BodyText"/>
        <w:rPr>
          <w:rFonts w:eastAsiaTheme="minorEastAsia"/>
          <w:lang w:val="en-US" w:eastAsia="ko-KR"/>
        </w:rPr>
        <w:sectPr w:rsidR="0041627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154CE13" w14:textId="77777777" w:rsidR="0041627D" w:rsidRPr="000C68ED" w:rsidRDefault="0041627D" w:rsidP="0041627D">
      <w:pPr>
        <w:pStyle w:val="BodyText"/>
        <w:rPr>
          <w:lang w:val="en-US" w:eastAsia="ko-KR"/>
        </w:rPr>
      </w:pPr>
      <w:r w:rsidRPr="000C68ED">
        <w:rPr>
          <w:lang w:val="en-US" w:eastAsia="ko-KR"/>
        </w:rPr>
        <w:lastRenderedPageBreak/>
        <w:t>From the Figure, it is observed.</w:t>
      </w:r>
    </w:p>
    <w:p w14:paraId="5D72A7E9" w14:textId="77777777" w:rsidR="0041627D" w:rsidRPr="000C68ED" w:rsidRDefault="0041627D" w:rsidP="0041627D">
      <w:pPr>
        <w:pStyle w:val="BodyText"/>
        <w:rPr>
          <w:lang w:val="en-US" w:eastAsia="ko-KR"/>
        </w:rPr>
      </w:pPr>
      <w:r w:rsidRPr="000C68ED">
        <w:rPr>
          <w:b/>
          <w:lang w:val="en-US" w:eastAsia="ko-KR"/>
        </w:rPr>
        <w:t xml:space="preserve">Observation 1: </w:t>
      </w:r>
    </w:p>
    <w:p w14:paraId="1E666982" w14:textId="77777777" w:rsidR="00730FEC" w:rsidRPr="006A6BF9" w:rsidRDefault="00730FEC" w:rsidP="00730FEC">
      <w:pPr>
        <w:pStyle w:val="BodyText"/>
        <w:numPr>
          <w:ilvl w:val="0"/>
          <w:numId w:val="11"/>
        </w:numPr>
        <w:spacing w:after="120"/>
        <w:rPr>
          <w:b/>
          <w:lang w:eastAsia="ko-KR"/>
        </w:rPr>
      </w:pPr>
      <w:r w:rsidRPr="006A6BF9">
        <w:rPr>
          <w:b/>
          <w:lang w:eastAsia="ko-KR"/>
        </w:rPr>
        <w:t>For 256QAM, Tx power back off is in range from 5</w:t>
      </w:r>
      <w:r>
        <w:rPr>
          <w:b/>
          <w:lang w:eastAsia="ko-KR"/>
        </w:rPr>
        <w:t>.0</w:t>
      </w:r>
      <w:r w:rsidRPr="006A6BF9">
        <w:rPr>
          <w:b/>
          <w:lang w:eastAsia="ko-KR"/>
        </w:rPr>
        <w:t>dB to 6</w:t>
      </w:r>
      <w:r>
        <w:rPr>
          <w:b/>
          <w:lang w:eastAsia="ko-KR"/>
        </w:rPr>
        <w:t>.0</w:t>
      </w:r>
      <w:r w:rsidRPr="006A6BF9">
        <w:rPr>
          <w:b/>
          <w:lang w:eastAsia="ko-KR"/>
        </w:rPr>
        <w:t>dB for all test scenarios.</w:t>
      </w:r>
    </w:p>
    <w:p w14:paraId="59EA6E13" w14:textId="77777777" w:rsidR="00730FEC" w:rsidRPr="006A6BF9" w:rsidRDefault="00730FEC" w:rsidP="00730FEC">
      <w:pPr>
        <w:pStyle w:val="BodyText"/>
        <w:numPr>
          <w:ilvl w:val="0"/>
          <w:numId w:val="11"/>
        </w:numPr>
        <w:spacing w:after="120"/>
        <w:rPr>
          <w:b/>
          <w:lang w:eastAsia="ko-KR"/>
        </w:rPr>
      </w:pPr>
      <w:r w:rsidRPr="006A6BF9">
        <w:rPr>
          <w:b/>
          <w:lang w:eastAsia="ko-KR"/>
        </w:rPr>
        <w:t>For 64QAM, Tx power back off is in range from 2.0dB to 3.5dB for all test scenarios.</w:t>
      </w:r>
    </w:p>
    <w:p w14:paraId="118DC48B" w14:textId="77777777" w:rsidR="00730FEC" w:rsidRPr="006A6BF9" w:rsidRDefault="00730FEC" w:rsidP="00730FEC">
      <w:pPr>
        <w:pStyle w:val="BodyText"/>
        <w:numPr>
          <w:ilvl w:val="0"/>
          <w:numId w:val="11"/>
        </w:numPr>
        <w:spacing w:after="120"/>
        <w:rPr>
          <w:b/>
          <w:lang w:eastAsia="ko-KR"/>
        </w:rPr>
      </w:pPr>
      <w:r w:rsidRPr="006A6BF9">
        <w:rPr>
          <w:b/>
          <w:lang w:eastAsia="ko-KR"/>
        </w:rPr>
        <w:t>For 16QAM, Tx power back off is,</w:t>
      </w:r>
    </w:p>
    <w:p w14:paraId="06B9C2B8" w14:textId="77777777" w:rsidR="00730FEC" w:rsidRPr="006A6BF9" w:rsidRDefault="00730FEC" w:rsidP="00730FEC">
      <w:pPr>
        <w:pStyle w:val="BodyText"/>
        <w:numPr>
          <w:ilvl w:val="1"/>
          <w:numId w:val="11"/>
        </w:numPr>
        <w:spacing w:after="120"/>
        <w:rPr>
          <w:b/>
          <w:lang w:eastAsia="ko-KR"/>
        </w:rPr>
      </w:pPr>
      <w:r w:rsidRPr="006A6BF9">
        <w:rPr>
          <w:b/>
          <w:lang w:eastAsia="ko-KR"/>
        </w:rPr>
        <w:t>in range from 2.0dB to 3.0dB for test scenarios, #1~#15, #17~#19, #22~#25, #30~#32, #34~#36, and #39~#42.</w:t>
      </w:r>
    </w:p>
    <w:p w14:paraId="1F6FC57E" w14:textId="77777777" w:rsidR="00730FEC" w:rsidRPr="006A6BF9" w:rsidRDefault="00730FEC" w:rsidP="00730FEC">
      <w:pPr>
        <w:pStyle w:val="BodyText"/>
        <w:numPr>
          <w:ilvl w:val="1"/>
          <w:numId w:val="11"/>
        </w:numPr>
        <w:spacing w:after="120"/>
        <w:rPr>
          <w:b/>
          <w:lang w:eastAsia="ko-KR"/>
        </w:rPr>
      </w:pPr>
      <w:r>
        <w:rPr>
          <w:b/>
          <w:lang w:eastAsia="ko-KR"/>
        </w:rPr>
        <w:t>lower than</w:t>
      </w:r>
      <w:r w:rsidRPr="006A6BF9">
        <w:rPr>
          <w:b/>
          <w:lang w:eastAsia="ko-KR"/>
        </w:rPr>
        <w:t xml:space="preserve"> 1.</w:t>
      </w:r>
      <w:r>
        <w:rPr>
          <w:b/>
          <w:lang w:eastAsia="ko-KR"/>
        </w:rPr>
        <w:t xml:space="preserve">0dB for test scenarios, </w:t>
      </w:r>
      <w:r w:rsidRPr="006A6BF9">
        <w:rPr>
          <w:b/>
          <w:lang w:eastAsia="ko-KR"/>
        </w:rPr>
        <w:t>#33, #37,#38, and #43~#46.</w:t>
      </w:r>
    </w:p>
    <w:p w14:paraId="1DF8328A" w14:textId="77777777" w:rsidR="00730FEC" w:rsidRPr="006A6BF9" w:rsidRDefault="00730FEC" w:rsidP="00730FEC">
      <w:pPr>
        <w:pStyle w:val="BodyText"/>
        <w:numPr>
          <w:ilvl w:val="0"/>
          <w:numId w:val="11"/>
        </w:numPr>
        <w:spacing w:after="120"/>
        <w:rPr>
          <w:b/>
          <w:lang w:eastAsia="ko-KR"/>
        </w:rPr>
      </w:pPr>
      <w:r w:rsidRPr="006A6BF9">
        <w:rPr>
          <w:b/>
          <w:lang w:eastAsia="ko-KR"/>
        </w:rPr>
        <w:t>For QPSK, Tx power back off is,</w:t>
      </w:r>
    </w:p>
    <w:p w14:paraId="55B7A1B6" w14:textId="77777777" w:rsidR="00730FEC" w:rsidRPr="006A6BF9" w:rsidRDefault="00730FEC" w:rsidP="00730FEC">
      <w:pPr>
        <w:pStyle w:val="BodyText"/>
        <w:numPr>
          <w:ilvl w:val="1"/>
          <w:numId w:val="11"/>
        </w:numPr>
        <w:spacing w:after="120"/>
        <w:rPr>
          <w:b/>
          <w:lang w:eastAsia="ko-KR"/>
        </w:rPr>
      </w:pPr>
      <w:r w:rsidRPr="006A6BF9">
        <w:rPr>
          <w:b/>
          <w:lang w:eastAsia="ko-KR"/>
        </w:rPr>
        <w:t>in range from 2.0dB to 3.0dB for test scenarios, #1~#15, #17~#19, #22~#25, #30~#32, #34~#36, and #39~#42.</w:t>
      </w:r>
    </w:p>
    <w:p w14:paraId="00C3AB32" w14:textId="6D8B5C1A" w:rsidR="00730FEC" w:rsidRPr="006A6BF9" w:rsidRDefault="00730FEC" w:rsidP="00730FEC">
      <w:pPr>
        <w:pStyle w:val="BodyText"/>
        <w:numPr>
          <w:ilvl w:val="1"/>
          <w:numId w:val="11"/>
        </w:numPr>
        <w:spacing w:after="120"/>
        <w:rPr>
          <w:b/>
          <w:lang w:eastAsia="ko-KR"/>
        </w:rPr>
      </w:pPr>
      <w:r w:rsidRPr="006A6BF9">
        <w:rPr>
          <w:b/>
          <w:lang w:eastAsia="ko-KR"/>
        </w:rPr>
        <w:t>low</w:t>
      </w:r>
      <w:r>
        <w:rPr>
          <w:b/>
          <w:lang w:eastAsia="ko-KR"/>
        </w:rPr>
        <w:t>er</w:t>
      </w:r>
      <w:r w:rsidRPr="006A6BF9">
        <w:rPr>
          <w:b/>
          <w:lang w:eastAsia="ko-KR"/>
        </w:rPr>
        <w:t xml:space="preserve"> than 0.5dB for test scenarios, #33, #37,</w:t>
      </w:r>
      <w:r>
        <w:rPr>
          <w:b/>
          <w:lang w:eastAsia="ko-KR"/>
        </w:rPr>
        <w:t xml:space="preserve"> </w:t>
      </w:r>
      <w:r w:rsidRPr="006A6BF9">
        <w:rPr>
          <w:b/>
          <w:lang w:eastAsia="ko-KR"/>
        </w:rPr>
        <w:t>#38, and #43~#46.</w:t>
      </w:r>
    </w:p>
    <w:p w14:paraId="6A6F1504" w14:textId="77777777" w:rsidR="0041627D" w:rsidRPr="00730FEC" w:rsidRDefault="0041627D" w:rsidP="0041627D">
      <w:pPr>
        <w:pStyle w:val="BodyText"/>
        <w:rPr>
          <w:rFonts w:eastAsiaTheme="minorEastAsia"/>
          <w:lang w:eastAsia="ko-KR"/>
        </w:rPr>
      </w:pPr>
    </w:p>
    <w:p w14:paraId="288AF452" w14:textId="77777777" w:rsidR="0035653D" w:rsidRDefault="0035653D" w:rsidP="0035653D">
      <w:pPr>
        <w:pStyle w:val="BodyText"/>
        <w:rPr>
          <w:rFonts w:eastAsiaTheme="minorEastAsia"/>
          <w:lang w:eastAsia="ko-KR"/>
        </w:rPr>
      </w:pPr>
      <w:r>
        <w:rPr>
          <w:rFonts w:eastAsiaTheme="minorEastAsia" w:hint="eastAsia"/>
          <w:lang w:eastAsia="ko-KR"/>
        </w:rPr>
        <w:t xml:space="preserve">For QPSK and 16QAM, </w:t>
      </w:r>
      <w:r>
        <w:rPr>
          <w:rFonts w:eastAsiaTheme="minorEastAsia"/>
          <w:lang w:eastAsia="ko-KR"/>
        </w:rPr>
        <w:t xml:space="preserve">the corresponding RB set bitmaps to the lower </w:t>
      </w:r>
      <w:r>
        <w:rPr>
          <w:rFonts w:eastAsiaTheme="minorEastAsia" w:hint="eastAsia"/>
          <w:lang w:eastAsia="ko-KR"/>
        </w:rPr>
        <w:t>Tx power back off</w:t>
      </w:r>
      <w:r>
        <w:rPr>
          <w:rFonts w:eastAsiaTheme="minorEastAsia"/>
          <w:lang w:eastAsia="ko-KR"/>
        </w:rPr>
        <w:t xml:space="preserve"> are as follows.</w:t>
      </w:r>
    </w:p>
    <w:p w14:paraId="75CBBCFC" w14:textId="77777777" w:rsidR="0035653D"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60 MHz (3 RB sets) : ‘010’ (#33)</w:t>
      </w:r>
    </w:p>
    <w:p w14:paraId="241E0F87" w14:textId="77777777" w:rsidR="0035653D"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80 MHz (4 RB sets) : ‘0100’(#37), ‘0110’(#38)</w:t>
      </w:r>
    </w:p>
    <w:p w14:paraId="30466AD0" w14:textId="77777777" w:rsidR="0035653D" w:rsidRPr="00EB6E60"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100 MHz (5 RB sets) : ‘01000’(#43), ‘01100’(#44), ‘01110’(#45), ‘00100’(#46)</w:t>
      </w:r>
    </w:p>
    <w:p w14:paraId="187C6CF4" w14:textId="77777777" w:rsidR="0035653D" w:rsidRDefault="0035653D" w:rsidP="0035653D">
      <w:pPr>
        <w:pStyle w:val="BodyText"/>
        <w:rPr>
          <w:rFonts w:eastAsiaTheme="minorEastAsia"/>
          <w:lang w:eastAsia="ko-KR"/>
        </w:rPr>
      </w:pPr>
      <w:r>
        <w:rPr>
          <w:rFonts w:eastAsiaTheme="minorEastAsia"/>
          <w:lang w:eastAsia="ko-KR"/>
        </w:rPr>
        <w:t>T</w:t>
      </w:r>
      <w:r>
        <w:rPr>
          <w:rFonts w:eastAsiaTheme="minorEastAsia" w:hint="eastAsia"/>
          <w:lang w:eastAsia="ko-KR"/>
        </w:rPr>
        <w:t>he</w:t>
      </w:r>
      <w:r>
        <w:rPr>
          <w:rFonts w:eastAsiaTheme="minorEastAsia"/>
          <w:lang w:eastAsia="ko-KR"/>
        </w:rPr>
        <w:t xml:space="preserve">se RB set bitmaps can be named with ‘inner RB set bitmap’. </w:t>
      </w:r>
    </w:p>
    <w:p w14:paraId="786C99BD" w14:textId="77777777" w:rsidR="0035653D" w:rsidRDefault="0035653D" w:rsidP="0035653D">
      <w:pPr>
        <w:pStyle w:val="BodyText"/>
        <w:rPr>
          <w:rFonts w:eastAsiaTheme="minorEastAsia"/>
          <w:lang w:eastAsia="ko-KR"/>
        </w:rPr>
      </w:pPr>
    </w:p>
    <w:p w14:paraId="7952E456" w14:textId="77777777" w:rsidR="0035653D" w:rsidRDefault="0035653D" w:rsidP="0035653D">
      <w:pPr>
        <w:pStyle w:val="BodyText"/>
        <w:rPr>
          <w:rFonts w:eastAsiaTheme="minorEastAsia"/>
          <w:lang w:eastAsia="ko-KR"/>
        </w:rPr>
      </w:pPr>
      <w:r>
        <w:rPr>
          <w:rFonts w:eastAsiaTheme="minorEastAsia"/>
          <w:lang w:eastAsia="ko-KR"/>
        </w:rPr>
        <w:t>From the Table 3-1, the following RB sets bitmaps can be ‘inner RB set bitmap’.</w:t>
      </w:r>
    </w:p>
    <w:p w14:paraId="7C0EC108" w14:textId="77777777" w:rsidR="0035653D"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 xml:space="preserve">60 MHz (3 RB sets) : ‘010’ </w:t>
      </w:r>
    </w:p>
    <w:p w14:paraId="5D10519B" w14:textId="77777777" w:rsidR="0035653D"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80 MHz (4 RB sets) : ‘0100’, ‘0010’, ‘0110’</w:t>
      </w:r>
    </w:p>
    <w:p w14:paraId="56179155" w14:textId="77777777" w:rsidR="0035653D" w:rsidRPr="00EB6E60" w:rsidRDefault="0035653D" w:rsidP="0035653D">
      <w:pPr>
        <w:pStyle w:val="BodyText"/>
        <w:numPr>
          <w:ilvl w:val="0"/>
          <w:numId w:val="11"/>
        </w:numPr>
        <w:overflowPunct w:val="0"/>
        <w:autoSpaceDE w:val="0"/>
        <w:autoSpaceDN w:val="0"/>
        <w:adjustRightInd w:val="0"/>
        <w:textAlignment w:val="baseline"/>
        <w:rPr>
          <w:rFonts w:eastAsiaTheme="minorEastAsia"/>
          <w:lang w:eastAsia="ko-KR"/>
        </w:rPr>
      </w:pPr>
      <w:r>
        <w:rPr>
          <w:rFonts w:eastAsiaTheme="minorEastAsia"/>
          <w:lang w:eastAsia="ko-KR"/>
        </w:rPr>
        <w:t>100 MHz (5 RB sets) : ‘01000’, ‘00010’, ‘01100’, ‘00110’, ‘01110’, ‘00100’</w:t>
      </w:r>
    </w:p>
    <w:p w14:paraId="612F448A" w14:textId="77777777" w:rsidR="0035653D" w:rsidRDefault="0035653D" w:rsidP="0035653D">
      <w:pPr>
        <w:pStyle w:val="BodyText"/>
        <w:rPr>
          <w:rFonts w:eastAsiaTheme="minorEastAsia"/>
          <w:lang w:eastAsia="ko-KR"/>
        </w:rPr>
      </w:pPr>
      <w:r>
        <w:rPr>
          <w:rFonts w:eastAsiaTheme="minorEastAsia" w:hint="eastAsia"/>
          <w:lang w:eastAsia="ko-KR"/>
        </w:rPr>
        <w:t xml:space="preserve">Other RB set bitmaps can be </w:t>
      </w:r>
      <w:r>
        <w:rPr>
          <w:rFonts w:eastAsiaTheme="minorEastAsia"/>
          <w:lang w:eastAsia="ko-KR"/>
        </w:rPr>
        <w:t>‘outer RB set bitmap’.</w:t>
      </w:r>
    </w:p>
    <w:p w14:paraId="26316108" w14:textId="77777777" w:rsidR="0041627D" w:rsidRPr="0035653D" w:rsidRDefault="0041627D" w:rsidP="0041627D">
      <w:pPr>
        <w:pStyle w:val="BodyText"/>
        <w:rPr>
          <w:rFonts w:eastAsiaTheme="minorEastAsia"/>
          <w:lang w:eastAsia="ko-KR"/>
        </w:rPr>
      </w:pPr>
    </w:p>
    <w:p w14:paraId="53C11953" w14:textId="77777777" w:rsidR="0035653D" w:rsidRDefault="0035653D" w:rsidP="0035653D">
      <w:pPr>
        <w:pStyle w:val="BodyText"/>
        <w:rPr>
          <w:rFonts w:eastAsiaTheme="minorEastAsia"/>
          <w:lang w:eastAsia="ko-KR"/>
        </w:rPr>
      </w:pPr>
      <w:r>
        <w:rPr>
          <w:rFonts w:eastAsiaTheme="minorEastAsia" w:hint="eastAsia"/>
          <w:lang w:eastAsia="ko-KR"/>
        </w:rPr>
        <w:t xml:space="preserve">In TS 38.101-1, </w:t>
      </w:r>
      <w:r>
        <w:rPr>
          <w:rFonts w:eastAsiaTheme="minorEastAsia"/>
          <w:lang w:eastAsia="ko-KR"/>
        </w:rPr>
        <w:t>Full RB allocation and Partial RB allocation are specified as following Note2 and Note3 in NR-U.</w:t>
      </w:r>
    </w:p>
    <w:p w14:paraId="31F5588C" w14:textId="77777777" w:rsidR="0035653D" w:rsidRPr="00C1007F" w:rsidRDefault="0035653D" w:rsidP="0035653D">
      <w:pPr>
        <w:pStyle w:val="TAN"/>
        <w:rPr>
          <w:rFonts w:ascii="Times New Roman" w:hAnsi="Times New Roman"/>
          <w:sz w:val="20"/>
          <w:lang w:eastAsia="ko-KR"/>
        </w:rPr>
      </w:pPr>
      <w:r w:rsidRPr="00C1007F">
        <w:rPr>
          <w:rFonts w:ascii="Times New Roman" w:hAnsi="Times New Roman"/>
          <w:sz w:val="20"/>
          <w:lang w:eastAsia="ko-KR"/>
        </w:rPr>
        <w:lastRenderedPageBreak/>
        <w:t>NOTE 2: The MPR for Full RB allocation applies to all RB’s in all transmitted 20 MHz or larger channels that are fully allocated or all RB’s in all transmitted sub-bands for wideband operation that are fully allocated excluding the wideband configurations of Table 6.2F.2-2.</w:t>
      </w:r>
    </w:p>
    <w:p w14:paraId="2C52D312" w14:textId="77777777" w:rsidR="0035653D" w:rsidRPr="00C1007F" w:rsidRDefault="0035653D" w:rsidP="0035653D">
      <w:pPr>
        <w:pStyle w:val="TAN"/>
        <w:rPr>
          <w:rFonts w:ascii="Times New Roman" w:hAnsi="Times New Roman"/>
          <w:sz w:val="20"/>
          <w:lang w:eastAsia="ko-KR"/>
        </w:rPr>
      </w:pPr>
      <w:r w:rsidRPr="00C1007F">
        <w:rPr>
          <w:rFonts w:ascii="Times New Roman" w:hAnsi="Times New Roman"/>
          <w:sz w:val="20"/>
          <w:lang w:eastAsia="ko-KR"/>
        </w:rPr>
        <w:t xml:space="preserve">NOTE 3: The MPR for Partial RB allocation applies to interlaced allocations with uplink resource allocation type 2 as specified in TS 38.214 or transmitted sub-bands for wideband operation are transmitted according to the wideband configurations of Table 6.2F.2-2. </w:t>
      </w:r>
    </w:p>
    <w:p w14:paraId="007815B6" w14:textId="77777777" w:rsidR="0035653D" w:rsidRPr="00A1115A" w:rsidRDefault="0035653D" w:rsidP="0035653D">
      <w:pPr>
        <w:pStyle w:val="TH"/>
      </w:pPr>
      <w:r w:rsidRPr="00A1115A">
        <w:t xml:space="preserve">Table 6.2F.2-2 </w:t>
      </w:r>
      <w:r w:rsidRPr="005B0C9F">
        <w:t>Exception</w:t>
      </w:r>
      <w:r>
        <w:t xml:space="preserve"> </w:t>
      </w:r>
      <w:r w:rsidRPr="00A1115A">
        <w:t>MPR mapping for wideband</w:t>
      </w:r>
      <w:r>
        <w:t xml:space="preserve"> o</w:t>
      </w:r>
      <w:r w:rsidRPr="00A1115A">
        <w:t>peration</w:t>
      </w:r>
    </w:p>
    <w:tbl>
      <w:tblPr>
        <w:tblStyle w:val="TableGrid"/>
        <w:tblW w:w="0" w:type="auto"/>
        <w:jc w:val="center"/>
        <w:tblLook w:val="04A0" w:firstRow="1" w:lastRow="0" w:firstColumn="1" w:lastColumn="0" w:noHBand="0" w:noVBand="1"/>
      </w:tblPr>
      <w:tblGrid>
        <w:gridCol w:w="2405"/>
        <w:gridCol w:w="3827"/>
      </w:tblGrid>
      <w:tr w:rsidR="0035653D" w:rsidRPr="00A1115A" w14:paraId="0B90FFB4" w14:textId="77777777" w:rsidTr="00266B16">
        <w:trPr>
          <w:trHeight w:val="237"/>
          <w:jc w:val="center"/>
        </w:trPr>
        <w:tc>
          <w:tcPr>
            <w:tcW w:w="2405" w:type="dxa"/>
            <w:tcBorders>
              <w:bottom w:val="nil"/>
            </w:tcBorders>
            <w:shd w:val="clear" w:color="auto" w:fill="auto"/>
          </w:tcPr>
          <w:p w14:paraId="19E59520" w14:textId="77777777" w:rsidR="0035653D" w:rsidRPr="00A1115A" w:rsidRDefault="0035653D" w:rsidP="00266B16">
            <w:pPr>
              <w:pStyle w:val="TAH"/>
            </w:pPr>
            <w:r w:rsidRPr="00A1115A">
              <w:t>Wideband operation channel bandwidth (MHz)</w:t>
            </w:r>
          </w:p>
        </w:tc>
        <w:tc>
          <w:tcPr>
            <w:tcW w:w="3827" w:type="dxa"/>
          </w:tcPr>
          <w:p w14:paraId="1796B456" w14:textId="77777777" w:rsidR="0035653D" w:rsidRPr="00A1115A" w:rsidRDefault="0035653D" w:rsidP="00266B16">
            <w:pPr>
              <w:pStyle w:val="TAH"/>
            </w:pPr>
            <w:r w:rsidRPr="00A1115A">
              <w:t>Sub-ban</w:t>
            </w:r>
            <w:r>
              <w:t xml:space="preserve">d </w:t>
            </w:r>
            <w:r w:rsidRPr="00A1115A">
              <w:t>configuration</w:t>
            </w:r>
            <w:r>
              <w:t xml:space="preserve"> </w:t>
            </w:r>
            <w:r w:rsidRPr="005B0C9F">
              <w:t>exceptions</w:t>
            </w:r>
          </w:p>
        </w:tc>
      </w:tr>
      <w:tr w:rsidR="0035653D" w:rsidRPr="00A1115A" w14:paraId="34DCB6A4" w14:textId="77777777" w:rsidTr="00266B16">
        <w:trPr>
          <w:trHeight w:val="20"/>
          <w:jc w:val="center"/>
        </w:trPr>
        <w:tc>
          <w:tcPr>
            <w:tcW w:w="2405" w:type="dxa"/>
            <w:vAlign w:val="center"/>
          </w:tcPr>
          <w:p w14:paraId="54AE5DEA" w14:textId="77777777" w:rsidR="0035653D" w:rsidRPr="00A1115A" w:rsidRDefault="0035653D" w:rsidP="00266B16">
            <w:pPr>
              <w:pStyle w:val="TAC"/>
              <w:rPr>
                <w:b/>
              </w:rPr>
            </w:pPr>
            <w:r w:rsidRPr="00A1115A">
              <w:t>40</w:t>
            </w:r>
          </w:p>
        </w:tc>
        <w:tc>
          <w:tcPr>
            <w:tcW w:w="3827" w:type="dxa"/>
            <w:vAlign w:val="center"/>
          </w:tcPr>
          <w:p w14:paraId="4055C112" w14:textId="77777777" w:rsidR="0035653D" w:rsidRPr="00A1115A" w:rsidRDefault="0035653D" w:rsidP="00266B16">
            <w:pPr>
              <w:pStyle w:val="TAC"/>
              <w:rPr>
                <w:rFonts w:cs="Arial"/>
                <w:b/>
              </w:rPr>
            </w:pPr>
            <w:r w:rsidRPr="00A1115A">
              <w:rPr>
                <w:rFonts w:cs="Arial"/>
              </w:rPr>
              <w:t>10, 01</w:t>
            </w:r>
          </w:p>
        </w:tc>
      </w:tr>
      <w:tr w:rsidR="0035653D" w:rsidRPr="00A1115A" w14:paraId="3186C663" w14:textId="77777777" w:rsidTr="00266B16">
        <w:trPr>
          <w:trHeight w:val="20"/>
          <w:jc w:val="center"/>
        </w:trPr>
        <w:tc>
          <w:tcPr>
            <w:tcW w:w="2405" w:type="dxa"/>
            <w:vAlign w:val="center"/>
          </w:tcPr>
          <w:p w14:paraId="12578906" w14:textId="77777777" w:rsidR="0035653D" w:rsidRPr="00A1115A" w:rsidRDefault="0035653D" w:rsidP="00266B16">
            <w:pPr>
              <w:pStyle w:val="TAC"/>
              <w:rPr>
                <w:b/>
              </w:rPr>
            </w:pPr>
            <w:r w:rsidRPr="00A1115A">
              <w:t>60</w:t>
            </w:r>
          </w:p>
        </w:tc>
        <w:tc>
          <w:tcPr>
            <w:tcW w:w="3827" w:type="dxa"/>
            <w:vAlign w:val="center"/>
          </w:tcPr>
          <w:p w14:paraId="43305DAE" w14:textId="77777777" w:rsidR="0035653D" w:rsidRPr="00A1115A" w:rsidRDefault="0035653D" w:rsidP="00266B16">
            <w:pPr>
              <w:pStyle w:val="TAC"/>
              <w:rPr>
                <w:b/>
              </w:rPr>
            </w:pPr>
            <w:r w:rsidRPr="00A1115A">
              <w:rPr>
                <w:rFonts w:cs="Arial"/>
              </w:rPr>
              <w:t>None</w:t>
            </w:r>
          </w:p>
        </w:tc>
      </w:tr>
      <w:tr w:rsidR="0035653D" w:rsidRPr="00A1115A" w14:paraId="03BC3E10" w14:textId="77777777" w:rsidTr="00266B16">
        <w:trPr>
          <w:trHeight w:val="20"/>
          <w:jc w:val="center"/>
        </w:trPr>
        <w:tc>
          <w:tcPr>
            <w:tcW w:w="2405" w:type="dxa"/>
            <w:vAlign w:val="center"/>
          </w:tcPr>
          <w:p w14:paraId="1A758634" w14:textId="77777777" w:rsidR="0035653D" w:rsidRPr="00A1115A" w:rsidRDefault="0035653D" w:rsidP="00266B16">
            <w:pPr>
              <w:pStyle w:val="TAC"/>
              <w:rPr>
                <w:b/>
              </w:rPr>
            </w:pPr>
            <w:r w:rsidRPr="00A1115A">
              <w:t>80</w:t>
            </w:r>
          </w:p>
        </w:tc>
        <w:tc>
          <w:tcPr>
            <w:tcW w:w="3827" w:type="dxa"/>
            <w:vAlign w:val="center"/>
          </w:tcPr>
          <w:p w14:paraId="29AA423F" w14:textId="77777777" w:rsidR="0035653D" w:rsidRPr="00A1115A" w:rsidRDefault="0035653D" w:rsidP="00266B16">
            <w:pPr>
              <w:pStyle w:val="TAC"/>
              <w:rPr>
                <w:rFonts w:cs="Arial"/>
                <w:b/>
              </w:rPr>
            </w:pPr>
            <w:r w:rsidRPr="00A1115A">
              <w:rPr>
                <w:rFonts w:cs="Arial"/>
              </w:rPr>
              <w:t>1100, 0011, 0100, 0010</w:t>
            </w:r>
          </w:p>
        </w:tc>
      </w:tr>
      <w:tr w:rsidR="0035653D" w:rsidRPr="00A1115A" w14:paraId="36520130" w14:textId="77777777" w:rsidTr="00266B16">
        <w:trPr>
          <w:trHeight w:val="20"/>
          <w:jc w:val="center"/>
        </w:trPr>
        <w:tc>
          <w:tcPr>
            <w:tcW w:w="2405" w:type="dxa"/>
            <w:vAlign w:val="center"/>
          </w:tcPr>
          <w:p w14:paraId="67A590C0" w14:textId="77777777" w:rsidR="0035653D" w:rsidRPr="00A1115A" w:rsidRDefault="0035653D" w:rsidP="00266B16">
            <w:pPr>
              <w:pStyle w:val="TAC"/>
            </w:pPr>
            <w:r>
              <w:t>100</w:t>
            </w:r>
          </w:p>
        </w:tc>
        <w:tc>
          <w:tcPr>
            <w:tcW w:w="3827" w:type="dxa"/>
            <w:vAlign w:val="center"/>
          </w:tcPr>
          <w:p w14:paraId="55AF04A5" w14:textId="77777777" w:rsidR="0035653D" w:rsidRPr="00A1115A" w:rsidRDefault="0035653D" w:rsidP="00266B16">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tc>
      </w:tr>
      <w:tr w:rsidR="0035653D" w:rsidRPr="00A1115A" w14:paraId="237810AB" w14:textId="77777777" w:rsidTr="00266B16">
        <w:trPr>
          <w:trHeight w:val="20"/>
          <w:jc w:val="center"/>
        </w:trPr>
        <w:tc>
          <w:tcPr>
            <w:tcW w:w="6232" w:type="dxa"/>
            <w:gridSpan w:val="2"/>
          </w:tcPr>
          <w:p w14:paraId="030460B6" w14:textId="77777777" w:rsidR="0035653D" w:rsidRDefault="0035653D" w:rsidP="00266B16">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59FEEA87" w14:textId="77777777" w:rsidR="0035653D" w:rsidRDefault="0035653D" w:rsidP="00266B16">
            <w:pPr>
              <w:pStyle w:val="TAN"/>
            </w:pPr>
            <w:r>
              <w:rPr>
                <w:rFonts w:cs="Arial"/>
              </w:rPr>
              <w:t>NOTE 2:</w:t>
            </w:r>
            <w:r w:rsidRPr="00A1115A">
              <w:tab/>
            </w:r>
            <w:r>
              <w:t>Void.</w:t>
            </w:r>
          </w:p>
        </w:tc>
      </w:tr>
    </w:tbl>
    <w:p w14:paraId="50242F83" w14:textId="77777777" w:rsidR="0035653D" w:rsidRPr="00C1007F" w:rsidRDefault="0035653D" w:rsidP="0035653D">
      <w:pPr>
        <w:pStyle w:val="BodyText"/>
        <w:rPr>
          <w:rFonts w:eastAsiaTheme="minorEastAsia"/>
          <w:lang w:eastAsia="ko-KR"/>
        </w:rPr>
      </w:pPr>
    </w:p>
    <w:p w14:paraId="040CF7AE" w14:textId="7D839827" w:rsidR="0041627D" w:rsidRPr="000C68ED" w:rsidRDefault="0041627D" w:rsidP="0041627D">
      <w:pPr>
        <w:pStyle w:val="BodyText"/>
        <w:rPr>
          <w:rFonts w:eastAsiaTheme="minorEastAsia"/>
          <w:lang w:val="en-US" w:eastAsia="ko-KR"/>
        </w:rPr>
      </w:pPr>
      <w:r w:rsidRPr="000C68ED">
        <w:rPr>
          <w:rFonts w:eastAsiaTheme="minorEastAsia"/>
          <w:lang w:val="en-US" w:eastAsia="ko-KR"/>
        </w:rPr>
        <w:t>Considering the inner RB set bitmaps and the outer RB set bitmaps on top of the Full/Partial RB allocation, the PSSCH/PSCCH MPR for SL-U power class 5 can be proposed as Table 2-4 based on the simulation results.</w:t>
      </w:r>
    </w:p>
    <w:p w14:paraId="0086781A" w14:textId="5651D7EB" w:rsidR="0041627D" w:rsidRPr="000C68ED" w:rsidRDefault="0041627D" w:rsidP="0041627D">
      <w:pPr>
        <w:pStyle w:val="TH"/>
        <w:rPr>
          <w:lang w:val="en-US"/>
        </w:rPr>
      </w:pPr>
      <w:r w:rsidRPr="000C68ED">
        <w:rPr>
          <w:lang w:val="en-US"/>
        </w:rPr>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59EB26A9" w14:textId="77777777" w:rsidTr="002B238A">
        <w:trPr>
          <w:trHeight w:val="237"/>
          <w:jc w:val="center"/>
        </w:trPr>
        <w:tc>
          <w:tcPr>
            <w:tcW w:w="1232" w:type="dxa"/>
            <w:tcBorders>
              <w:bottom w:val="nil"/>
            </w:tcBorders>
            <w:shd w:val="clear" w:color="auto" w:fill="auto"/>
          </w:tcPr>
          <w:p w14:paraId="31162CCC"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3AC15990" w14:textId="77777777" w:rsidR="000C68ED" w:rsidRPr="000C68ED" w:rsidRDefault="000C68ED" w:rsidP="002B238A">
            <w:pPr>
              <w:pStyle w:val="TAH"/>
              <w:rPr>
                <w:lang w:val="en-US"/>
              </w:rPr>
            </w:pPr>
            <w:r w:rsidRPr="000C68ED">
              <w:rPr>
                <w:lang w:val="en-US"/>
              </w:rPr>
              <w:t>Modulation</w:t>
            </w:r>
          </w:p>
        </w:tc>
        <w:tc>
          <w:tcPr>
            <w:tcW w:w="7045" w:type="dxa"/>
            <w:gridSpan w:val="5"/>
          </w:tcPr>
          <w:p w14:paraId="2695BFC8" w14:textId="77777777" w:rsidR="000C68ED" w:rsidRPr="000C68ED" w:rsidRDefault="000C68ED" w:rsidP="002B238A">
            <w:pPr>
              <w:pStyle w:val="TAH"/>
              <w:rPr>
                <w:lang w:val="en-US"/>
              </w:rPr>
            </w:pPr>
            <w:r w:rsidRPr="000C68ED">
              <w:rPr>
                <w:lang w:val="en-US"/>
              </w:rPr>
              <w:t>RB Allocation</w:t>
            </w:r>
          </w:p>
        </w:tc>
      </w:tr>
      <w:tr w:rsidR="000C68ED" w:rsidRPr="000C68ED" w14:paraId="5C30D310" w14:textId="77777777" w:rsidTr="002B238A">
        <w:trPr>
          <w:trHeight w:val="237"/>
          <w:jc w:val="center"/>
        </w:trPr>
        <w:tc>
          <w:tcPr>
            <w:tcW w:w="1232" w:type="dxa"/>
            <w:tcBorders>
              <w:top w:val="nil"/>
              <w:bottom w:val="nil"/>
            </w:tcBorders>
            <w:shd w:val="clear" w:color="auto" w:fill="auto"/>
          </w:tcPr>
          <w:p w14:paraId="2D36F46B"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304B6A3D" w14:textId="77777777" w:rsidR="000C68ED" w:rsidRPr="000C68ED" w:rsidRDefault="000C68ED" w:rsidP="002B238A">
            <w:pPr>
              <w:pStyle w:val="TAH"/>
              <w:rPr>
                <w:lang w:val="en-US"/>
              </w:rPr>
            </w:pPr>
          </w:p>
        </w:tc>
        <w:tc>
          <w:tcPr>
            <w:tcW w:w="2744" w:type="dxa"/>
            <w:gridSpan w:val="2"/>
          </w:tcPr>
          <w:p w14:paraId="583776EF" w14:textId="2E9D9BF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0009535C">
              <w:rPr>
                <w:rFonts w:eastAsiaTheme="minorEastAsia"/>
                <w:vertAlign w:val="superscript"/>
                <w:lang w:val="en-US" w:eastAsia="ko-KR"/>
              </w:rPr>
              <w:t>5</w:t>
            </w:r>
          </w:p>
        </w:tc>
        <w:tc>
          <w:tcPr>
            <w:tcW w:w="2745" w:type="dxa"/>
            <w:gridSpan w:val="2"/>
          </w:tcPr>
          <w:p w14:paraId="62DA8152" w14:textId="52D2BAE6"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0009535C">
              <w:rPr>
                <w:rFonts w:eastAsiaTheme="minorEastAsia"/>
                <w:vertAlign w:val="superscript"/>
                <w:lang w:val="en-US" w:eastAsia="ko-KR"/>
              </w:rPr>
              <w:t>5</w:t>
            </w:r>
          </w:p>
        </w:tc>
        <w:tc>
          <w:tcPr>
            <w:tcW w:w="1556" w:type="dxa"/>
          </w:tcPr>
          <w:p w14:paraId="73A0001A" w14:textId="77777777" w:rsidR="000C68ED" w:rsidRPr="000C68ED" w:rsidRDefault="000C68ED" w:rsidP="002B238A">
            <w:pPr>
              <w:pStyle w:val="TAH"/>
              <w:rPr>
                <w:rFonts w:eastAsiaTheme="minorEastAsia"/>
                <w:lang w:val="en-US" w:eastAsia="ko-KR"/>
              </w:rPr>
            </w:pPr>
          </w:p>
        </w:tc>
      </w:tr>
      <w:tr w:rsidR="000C68ED" w:rsidRPr="000C68ED" w14:paraId="4C5650E2" w14:textId="77777777" w:rsidTr="002B238A">
        <w:trPr>
          <w:trHeight w:val="237"/>
          <w:jc w:val="center"/>
        </w:trPr>
        <w:tc>
          <w:tcPr>
            <w:tcW w:w="1232" w:type="dxa"/>
            <w:tcBorders>
              <w:top w:val="nil"/>
              <w:bottom w:val="single" w:sz="4" w:space="0" w:color="auto"/>
            </w:tcBorders>
            <w:shd w:val="clear" w:color="auto" w:fill="auto"/>
          </w:tcPr>
          <w:p w14:paraId="581E0320" w14:textId="77777777" w:rsidR="000C68ED" w:rsidRPr="000C68ED" w:rsidRDefault="000C68ED" w:rsidP="002B238A">
            <w:pPr>
              <w:pStyle w:val="TAH"/>
              <w:rPr>
                <w:lang w:val="en-US"/>
              </w:rPr>
            </w:pPr>
          </w:p>
        </w:tc>
        <w:tc>
          <w:tcPr>
            <w:tcW w:w="1354" w:type="dxa"/>
            <w:tcBorders>
              <w:top w:val="nil"/>
            </w:tcBorders>
            <w:shd w:val="clear" w:color="auto" w:fill="auto"/>
          </w:tcPr>
          <w:p w14:paraId="126AB533" w14:textId="77777777" w:rsidR="000C68ED" w:rsidRPr="000C68ED" w:rsidRDefault="000C68ED" w:rsidP="002B238A">
            <w:pPr>
              <w:pStyle w:val="TAH"/>
              <w:rPr>
                <w:lang w:val="en-US"/>
              </w:rPr>
            </w:pPr>
          </w:p>
        </w:tc>
        <w:tc>
          <w:tcPr>
            <w:tcW w:w="1372" w:type="dxa"/>
          </w:tcPr>
          <w:p w14:paraId="22B61F73"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3FE141EA"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3FAA7E42"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0ABA7210"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2DB67940" w14:textId="56CE071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35653D" w:rsidRPr="000C68ED" w14:paraId="2ED1581B" w14:textId="77777777" w:rsidTr="002B238A">
        <w:trPr>
          <w:trHeight w:val="20"/>
          <w:jc w:val="center"/>
        </w:trPr>
        <w:tc>
          <w:tcPr>
            <w:tcW w:w="1232" w:type="dxa"/>
            <w:tcBorders>
              <w:bottom w:val="nil"/>
            </w:tcBorders>
            <w:shd w:val="clear" w:color="auto" w:fill="auto"/>
          </w:tcPr>
          <w:p w14:paraId="2669D6A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CP-OFDM</w:t>
            </w:r>
          </w:p>
        </w:tc>
        <w:tc>
          <w:tcPr>
            <w:tcW w:w="1354" w:type="dxa"/>
          </w:tcPr>
          <w:p w14:paraId="455BA0E0"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QPSK</w:t>
            </w:r>
          </w:p>
        </w:tc>
        <w:tc>
          <w:tcPr>
            <w:tcW w:w="1372" w:type="dxa"/>
          </w:tcPr>
          <w:p w14:paraId="673788AA" w14:textId="62908EA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5882D30C" w14:textId="560B3B6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2DE765C7" w14:textId="352F694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.5</w:t>
            </w:r>
          </w:p>
        </w:tc>
        <w:tc>
          <w:tcPr>
            <w:tcW w:w="1373" w:type="dxa"/>
          </w:tcPr>
          <w:p w14:paraId="213844C8" w14:textId="3434C09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1</w:t>
            </w:r>
            <w:r w:rsidRPr="00A1115A">
              <w:rPr>
                <w:b w:val="0"/>
                <w:bCs/>
                <w:sz w:val="18"/>
                <w:szCs w:val="18"/>
              </w:rPr>
              <w:t>.5</w:t>
            </w:r>
          </w:p>
        </w:tc>
        <w:tc>
          <w:tcPr>
            <w:tcW w:w="1556" w:type="dxa"/>
            <w:vAlign w:val="center"/>
          </w:tcPr>
          <w:p w14:paraId="06B37D0F"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416F2ED4" w14:textId="77777777" w:rsidTr="002B238A">
        <w:trPr>
          <w:trHeight w:val="20"/>
          <w:jc w:val="center"/>
        </w:trPr>
        <w:tc>
          <w:tcPr>
            <w:tcW w:w="1232" w:type="dxa"/>
            <w:tcBorders>
              <w:top w:val="nil"/>
              <w:bottom w:val="nil"/>
            </w:tcBorders>
            <w:shd w:val="clear" w:color="auto" w:fill="auto"/>
          </w:tcPr>
          <w:p w14:paraId="302DCB5E" w14:textId="77777777" w:rsidR="0035653D" w:rsidRPr="000C68ED" w:rsidRDefault="0035653D" w:rsidP="0035653D">
            <w:pPr>
              <w:pStyle w:val="FL"/>
              <w:spacing w:before="0" w:after="0"/>
              <w:rPr>
                <w:b w:val="0"/>
                <w:bCs/>
                <w:sz w:val="18"/>
                <w:szCs w:val="18"/>
                <w:lang w:val="en-US"/>
              </w:rPr>
            </w:pPr>
          </w:p>
        </w:tc>
        <w:tc>
          <w:tcPr>
            <w:tcW w:w="1354" w:type="dxa"/>
          </w:tcPr>
          <w:p w14:paraId="67DF9A8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16 QAM</w:t>
            </w:r>
          </w:p>
        </w:tc>
        <w:tc>
          <w:tcPr>
            <w:tcW w:w="1372" w:type="dxa"/>
          </w:tcPr>
          <w:p w14:paraId="083834E4" w14:textId="14F1256B"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6F51CE5D" w14:textId="4E55B2C7"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3066C730" w14:textId="63CA33A5"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4</w:t>
            </w:r>
            <w:r w:rsidRPr="00A1115A">
              <w:rPr>
                <w:b w:val="0"/>
                <w:bCs/>
                <w:sz w:val="18"/>
                <w:szCs w:val="18"/>
              </w:rPr>
              <w:t>.0</w:t>
            </w:r>
          </w:p>
        </w:tc>
        <w:tc>
          <w:tcPr>
            <w:tcW w:w="1373" w:type="dxa"/>
          </w:tcPr>
          <w:p w14:paraId="71F44A96" w14:textId="3BC4088B"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.0</w:t>
            </w:r>
          </w:p>
        </w:tc>
        <w:tc>
          <w:tcPr>
            <w:tcW w:w="1556" w:type="dxa"/>
            <w:vAlign w:val="center"/>
          </w:tcPr>
          <w:p w14:paraId="43DE47A4"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505A818A" w14:textId="77777777" w:rsidTr="002B238A">
        <w:trPr>
          <w:trHeight w:val="20"/>
          <w:jc w:val="center"/>
        </w:trPr>
        <w:tc>
          <w:tcPr>
            <w:tcW w:w="1232" w:type="dxa"/>
            <w:tcBorders>
              <w:top w:val="nil"/>
              <w:bottom w:val="nil"/>
            </w:tcBorders>
            <w:shd w:val="clear" w:color="auto" w:fill="auto"/>
          </w:tcPr>
          <w:p w14:paraId="61644318" w14:textId="77777777" w:rsidR="0035653D" w:rsidRPr="000C68ED" w:rsidRDefault="0035653D" w:rsidP="0035653D">
            <w:pPr>
              <w:pStyle w:val="FL"/>
              <w:spacing w:before="0" w:after="0"/>
              <w:rPr>
                <w:b w:val="0"/>
                <w:bCs/>
                <w:sz w:val="18"/>
                <w:szCs w:val="18"/>
                <w:lang w:val="en-US"/>
              </w:rPr>
            </w:pPr>
          </w:p>
        </w:tc>
        <w:tc>
          <w:tcPr>
            <w:tcW w:w="1354" w:type="dxa"/>
          </w:tcPr>
          <w:p w14:paraId="5E6EE5E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64 QAM</w:t>
            </w:r>
          </w:p>
        </w:tc>
        <w:tc>
          <w:tcPr>
            <w:tcW w:w="1372" w:type="dxa"/>
          </w:tcPr>
          <w:p w14:paraId="5F75D3BC" w14:textId="1269F088"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4648BBD2" w14:textId="1DE99CD9"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6F5A5009" w14:textId="0D3071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3" w:type="dxa"/>
          </w:tcPr>
          <w:p w14:paraId="76BD66EC" w14:textId="09835D13"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556" w:type="dxa"/>
          </w:tcPr>
          <w:p w14:paraId="5B225D19" w14:textId="77777777" w:rsidR="0035653D" w:rsidRPr="000C68ED" w:rsidRDefault="0035653D" w:rsidP="0035653D">
            <w:pPr>
              <w:pStyle w:val="FL"/>
              <w:spacing w:before="0" w:after="0"/>
              <w:rPr>
                <w:rFonts w:cs="Arial"/>
                <w:b w:val="0"/>
                <w:bCs/>
                <w:sz w:val="18"/>
                <w:szCs w:val="18"/>
                <w:lang w:val="en-US"/>
              </w:rPr>
            </w:pPr>
          </w:p>
        </w:tc>
      </w:tr>
      <w:tr w:rsidR="0035653D" w:rsidRPr="000C68ED" w14:paraId="01B32868" w14:textId="77777777" w:rsidTr="002B238A">
        <w:trPr>
          <w:trHeight w:val="20"/>
          <w:jc w:val="center"/>
        </w:trPr>
        <w:tc>
          <w:tcPr>
            <w:tcW w:w="1232" w:type="dxa"/>
            <w:tcBorders>
              <w:top w:val="nil"/>
            </w:tcBorders>
            <w:shd w:val="clear" w:color="auto" w:fill="auto"/>
          </w:tcPr>
          <w:p w14:paraId="3B2875D5" w14:textId="77777777" w:rsidR="0035653D" w:rsidRPr="000C68ED" w:rsidRDefault="0035653D" w:rsidP="0035653D">
            <w:pPr>
              <w:pStyle w:val="FL"/>
              <w:spacing w:before="0" w:after="0"/>
              <w:rPr>
                <w:b w:val="0"/>
                <w:bCs/>
                <w:sz w:val="18"/>
                <w:szCs w:val="18"/>
                <w:lang w:val="en-US"/>
              </w:rPr>
            </w:pPr>
          </w:p>
        </w:tc>
        <w:tc>
          <w:tcPr>
            <w:tcW w:w="1354" w:type="dxa"/>
          </w:tcPr>
          <w:p w14:paraId="1A3D390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256 QAM</w:t>
            </w:r>
          </w:p>
        </w:tc>
        <w:tc>
          <w:tcPr>
            <w:tcW w:w="1372" w:type="dxa"/>
          </w:tcPr>
          <w:p w14:paraId="39C1BAC7" w14:textId="14A6E3CD"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58273A16" w14:textId="38949220"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73EC3701" w14:textId="1ACC4A84"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3" w:type="dxa"/>
          </w:tcPr>
          <w:p w14:paraId="48071979" w14:textId="5C61E9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556" w:type="dxa"/>
          </w:tcPr>
          <w:p w14:paraId="53691764" w14:textId="77777777" w:rsidR="0035653D" w:rsidRPr="000C68ED" w:rsidRDefault="0035653D" w:rsidP="0035653D">
            <w:pPr>
              <w:pStyle w:val="FL"/>
              <w:spacing w:before="0" w:after="0"/>
              <w:rPr>
                <w:rFonts w:cs="Arial"/>
                <w:b w:val="0"/>
                <w:bCs/>
                <w:sz w:val="18"/>
                <w:szCs w:val="18"/>
                <w:lang w:val="en-US"/>
              </w:rPr>
            </w:pPr>
          </w:p>
        </w:tc>
      </w:tr>
      <w:tr w:rsidR="000C68ED" w:rsidRPr="000C68ED" w14:paraId="6707B936" w14:textId="77777777" w:rsidTr="002B238A">
        <w:trPr>
          <w:trHeight w:val="20"/>
          <w:jc w:val="center"/>
        </w:trPr>
        <w:tc>
          <w:tcPr>
            <w:tcW w:w="9631" w:type="dxa"/>
            <w:gridSpan w:val="7"/>
          </w:tcPr>
          <w:p w14:paraId="14BB84EA" w14:textId="112F5D34"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70211032" w14:textId="6AF8E57C"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68EAF99A" w14:textId="547170EE"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64098795" w14:textId="33D73E68"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108EA358" w14:textId="09F27ADF"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71A5219F" w14:textId="4931136F" w:rsidR="000C68ED" w:rsidRPr="000C68ED" w:rsidRDefault="000C68ED" w:rsidP="0009535C">
            <w:pPr>
              <w:pStyle w:val="TAN"/>
              <w:rPr>
                <w:lang w:val="en-US"/>
              </w:rPr>
            </w:pPr>
          </w:p>
        </w:tc>
      </w:tr>
    </w:tbl>
    <w:p w14:paraId="50106ECB" w14:textId="77777777" w:rsidR="000C68ED" w:rsidRPr="000C68ED" w:rsidRDefault="000C68ED" w:rsidP="0041627D">
      <w:pPr>
        <w:pStyle w:val="BodyText"/>
        <w:rPr>
          <w:rFonts w:eastAsiaTheme="minorEastAsia"/>
          <w:lang w:val="en-US" w:eastAsia="ko-KR"/>
        </w:rPr>
      </w:pPr>
    </w:p>
    <w:p w14:paraId="495DB093" w14:textId="5221DE92" w:rsidR="0041627D" w:rsidRPr="000C68ED" w:rsidRDefault="0041627D" w:rsidP="0041627D">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41627D" w:rsidRPr="000C68ED" w14:paraId="07B1E580" w14:textId="77777777" w:rsidTr="00D8375E">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A4BDE6E" w14:textId="77777777" w:rsidR="0041627D" w:rsidRPr="000C68ED" w:rsidRDefault="0041627D" w:rsidP="00D8375E">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F26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28816950"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p>
        </w:tc>
      </w:tr>
      <w:tr w:rsidR="0041627D" w:rsidRPr="000C68ED" w14:paraId="28ED4D84" w14:textId="77777777" w:rsidTr="00D8375E">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EBE2542" w14:textId="77777777" w:rsidR="0041627D" w:rsidRPr="000C68ED" w:rsidRDefault="0041627D" w:rsidP="00D8375E">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6FA832E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2B6F27D"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815C08"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0B488B6"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41627D" w:rsidRPr="000C68ED" w14:paraId="7DFD09DF"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C3788D" w14:textId="77777777" w:rsidR="0041627D" w:rsidRPr="000C68ED" w:rsidRDefault="0041627D" w:rsidP="00D8375E">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0FF49606" w14:textId="77777777" w:rsidR="0041627D" w:rsidRPr="000C68ED" w:rsidRDefault="0041627D" w:rsidP="00D8375E">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352C2961"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A3C2B1D"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14EFAEB"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6D55D2B2"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F709DA1" w14:textId="77777777" w:rsidR="0041627D" w:rsidRPr="000C68ED" w:rsidRDefault="0041627D" w:rsidP="00D8375E">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E5C1FCD" w14:textId="77777777" w:rsidR="0041627D" w:rsidRPr="000C68ED" w:rsidRDefault="0041627D" w:rsidP="00D8375E">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3F3CCE1E" w14:textId="77777777" w:rsidR="0041627D" w:rsidRPr="000C68ED" w:rsidRDefault="0041627D" w:rsidP="00D8375E">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1ABC3C27" w14:textId="77777777" w:rsidR="0041627D" w:rsidRPr="000C68ED" w:rsidRDefault="0041627D" w:rsidP="00D8375E">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425C632F"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381E2678" w14:textId="77777777" w:rsidTr="00D8375E">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E197" w14:textId="77777777" w:rsidR="0041627D" w:rsidRPr="000C68ED" w:rsidRDefault="0041627D" w:rsidP="00D8375E">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3B5B1920" w14:textId="77777777" w:rsidR="0041627D" w:rsidRPr="000C68ED" w:rsidRDefault="0041627D" w:rsidP="00D8375E">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30DFAE1A" w14:textId="77777777" w:rsidR="0041627D" w:rsidRPr="000C68ED" w:rsidRDefault="0041627D" w:rsidP="00D8375E">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1026EE3F" w14:textId="77777777" w:rsidR="0041627D" w:rsidRPr="000C68ED" w:rsidRDefault="0041627D" w:rsidP="00D8375E">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408E8F59"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24118E8B" w14:textId="77777777" w:rsidTr="00D8375E">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9AF6" w14:textId="77777777" w:rsidR="0041627D" w:rsidRPr="000C68ED" w:rsidRDefault="0041627D" w:rsidP="00D8375E">
            <w:pPr>
              <w:jc w:val="center"/>
              <w:rPr>
                <w:color w:val="000000"/>
                <w:lang w:val="en-US"/>
              </w:rPr>
            </w:pPr>
            <w:r w:rsidRPr="000C68ED">
              <w:rPr>
                <w:color w:val="000000"/>
                <w:lang w:val="en-US"/>
              </w:rPr>
              <w:lastRenderedPageBreak/>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3363D99C" w14:textId="77777777" w:rsidR="0041627D" w:rsidRPr="000C68ED" w:rsidRDefault="0041627D" w:rsidP="00D8375E">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18A01475" w14:textId="77777777" w:rsidR="0041627D" w:rsidRPr="000C68ED" w:rsidRDefault="0041627D" w:rsidP="00D8375E">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503D9DBA" w14:textId="7811FB21" w:rsidR="0041627D" w:rsidRPr="000C68ED" w:rsidRDefault="0041627D" w:rsidP="0035653D">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6D8BE83" w14:textId="5B657B27" w:rsidR="0041627D" w:rsidRPr="000C68ED" w:rsidRDefault="0035653D" w:rsidP="00D8375E">
            <w:pPr>
              <w:jc w:val="center"/>
              <w:rPr>
                <w:color w:val="000000"/>
                <w:lang w:val="en-US"/>
              </w:rPr>
            </w:pPr>
            <w:r w:rsidRPr="000C68ED">
              <w:rPr>
                <w:color w:val="000000"/>
                <w:lang w:val="en-US"/>
              </w:rPr>
              <w:t>01010</w:t>
            </w:r>
          </w:p>
        </w:tc>
      </w:tr>
      <w:tr w:rsidR="0041627D" w:rsidRPr="000C68ED" w14:paraId="2D55C51C" w14:textId="77777777" w:rsidTr="00D8375E">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63400" w14:textId="77777777" w:rsidR="0041627D" w:rsidRPr="000C68ED" w:rsidRDefault="0041627D" w:rsidP="00D8375E">
            <w:pPr>
              <w:pStyle w:val="TAN"/>
              <w:rPr>
                <w:rFonts w:ascii="Times New Roman" w:hAnsi="Times New Roman"/>
                <w:color w:val="000000"/>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E77863B" w14:textId="77777777" w:rsidR="0041627D" w:rsidRPr="000C68ED" w:rsidRDefault="0041627D" w:rsidP="0041627D">
      <w:pPr>
        <w:pStyle w:val="BodyText"/>
        <w:rPr>
          <w:rFonts w:eastAsiaTheme="minorEastAsia"/>
          <w:lang w:val="en-US" w:eastAsia="ko-KR"/>
        </w:rPr>
      </w:pPr>
    </w:p>
    <w:p w14:paraId="62735F20" w14:textId="6EB4BD9C" w:rsidR="008435E7" w:rsidRPr="000C68ED" w:rsidRDefault="008435E7" w:rsidP="008435E7">
      <w:pPr>
        <w:pStyle w:val="Heading4"/>
        <w:rPr>
          <w:rFonts w:eastAsia="Malgun Gothic"/>
          <w:lang w:val="en-US" w:eastAsia="ko-KR"/>
        </w:rPr>
      </w:pPr>
      <w:r w:rsidRPr="000C68ED">
        <w:rPr>
          <w:rFonts w:eastAsia="Malgun Gothic"/>
          <w:lang w:val="en-US" w:eastAsia="ko-KR"/>
        </w:rPr>
        <w:t xml:space="preserve">Proposal </w:t>
      </w:r>
      <w:r w:rsidR="00030E05">
        <w:rPr>
          <w:rFonts w:eastAsia="Malgun Gothic"/>
          <w:lang w:val="en-US" w:eastAsia="ko-KR"/>
        </w:rPr>
        <w:t>2</w:t>
      </w:r>
      <w:r w:rsidRPr="000C68ED">
        <w:rPr>
          <w:rFonts w:eastAsia="Malgun Gothic"/>
          <w:lang w:val="en-US" w:eastAsia="ko-KR"/>
        </w:rPr>
        <w:t xml:space="preserve">: </w:t>
      </w:r>
      <w:r w:rsidR="00763891">
        <w:rPr>
          <w:rFonts w:eastAsia="Malgun Gothic"/>
          <w:lang w:val="en-US" w:eastAsia="ko-KR"/>
        </w:rPr>
        <w:t>F</w:t>
      </w:r>
      <w:r w:rsidR="00763891" w:rsidRPr="000C68ED">
        <w:rPr>
          <w:rFonts w:eastAsia="Malgun Gothic"/>
          <w:lang w:val="en-US" w:eastAsia="ko-KR"/>
        </w:rPr>
        <w:t>or SL-U PSSCH/PSCCH MPR and A-MPR</w:t>
      </w:r>
      <w:r w:rsidR="00763891">
        <w:rPr>
          <w:rFonts w:eastAsia="Malgun Gothic"/>
          <w:lang w:val="en-US" w:eastAsia="ko-KR"/>
        </w:rPr>
        <w:t>, c</w:t>
      </w:r>
      <w:r w:rsidRPr="000C68ED">
        <w:rPr>
          <w:rFonts w:eastAsia="Malgun Gothic"/>
          <w:lang w:val="en-US" w:eastAsia="ko-KR"/>
        </w:rPr>
        <w:t xml:space="preserve">onsider </w:t>
      </w:r>
      <w:r w:rsidR="00763891">
        <w:rPr>
          <w:rFonts w:eastAsia="Malgun Gothic"/>
          <w:lang w:val="en-US" w:eastAsia="ko-KR"/>
        </w:rPr>
        <w:t xml:space="preserve">the </w:t>
      </w:r>
      <w:r w:rsidRPr="000C68ED">
        <w:rPr>
          <w:rFonts w:eastAsia="Malgun Gothic"/>
          <w:lang w:val="en-US" w:eastAsia="ko-KR"/>
        </w:rPr>
        <w:t>simulation</w:t>
      </w:r>
      <w:r w:rsidR="00763891">
        <w:rPr>
          <w:rFonts w:eastAsia="Malgun Gothic"/>
          <w:lang w:val="en-US" w:eastAsia="ko-KR"/>
        </w:rPr>
        <w:t xml:space="preserve"> scenarios in Table 2-1</w:t>
      </w:r>
      <w:r w:rsidRPr="000C68ED">
        <w:rPr>
          <w:rFonts w:eastAsia="Malgun Gothic"/>
          <w:lang w:val="en-US" w:eastAsia="ko-KR"/>
        </w:rPr>
        <w:t>.</w:t>
      </w:r>
    </w:p>
    <w:p w14:paraId="70EF2DA1" w14:textId="26DB0861" w:rsidR="007A384B" w:rsidRPr="000C68ED" w:rsidRDefault="007A384B" w:rsidP="007A384B">
      <w:pPr>
        <w:pStyle w:val="Heading4"/>
        <w:rPr>
          <w:lang w:val="en-US"/>
        </w:rPr>
      </w:pPr>
      <w:r w:rsidRPr="000C68ED">
        <w:rPr>
          <w:lang w:val="en-US"/>
        </w:rPr>
        <w:t xml:space="preserve">Proposal </w:t>
      </w:r>
      <w:r w:rsidR="00030E05">
        <w:rPr>
          <w:lang w:val="en-US"/>
        </w:rPr>
        <w:t>3</w:t>
      </w:r>
      <w:r w:rsidRPr="000C68ED">
        <w:rPr>
          <w:lang w:val="en-US"/>
        </w:rPr>
        <w:t xml:space="preserve">: </w:t>
      </w:r>
      <w:r w:rsidR="00763891">
        <w:rPr>
          <w:lang w:val="en-US"/>
        </w:rPr>
        <w:t>F</w:t>
      </w:r>
      <w:r w:rsidR="00763891" w:rsidRPr="000C68ED">
        <w:rPr>
          <w:lang w:val="en-US"/>
        </w:rPr>
        <w:t xml:space="preserve">or SL-U </w:t>
      </w:r>
      <w:r w:rsidR="00763891">
        <w:rPr>
          <w:lang w:val="en-US"/>
        </w:rPr>
        <w:t xml:space="preserve">PSSCH/PSCCH </w:t>
      </w:r>
      <w:r w:rsidR="00763891" w:rsidRPr="000C68ED">
        <w:rPr>
          <w:lang w:val="en-US"/>
        </w:rPr>
        <w:t>MPR</w:t>
      </w:r>
      <w:r w:rsidR="00763891">
        <w:rPr>
          <w:lang w:val="en-US"/>
        </w:rPr>
        <w:t>, c</w:t>
      </w:r>
      <w:r w:rsidRPr="000C68ED">
        <w:rPr>
          <w:lang w:val="en-US"/>
        </w:rPr>
        <w:t xml:space="preserve">onsider </w:t>
      </w:r>
      <w:r w:rsidR="00763891">
        <w:rPr>
          <w:lang w:val="en-US"/>
        </w:rPr>
        <w:t xml:space="preserve">the </w:t>
      </w:r>
      <w:r w:rsidRPr="000C68ED">
        <w:rPr>
          <w:lang w:val="en-US"/>
        </w:rPr>
        <w:t xml:space="preserve">inner sub-band configuration and outer sub-band configuration </w:t>
      </w:r>
      <w:r w:rsidR="00763891">
        <w:rPr>
          <w:lang w:val="en-US"/>
        </w:rPr>
        <w:t>in</w:t>
      </w:r>
      <w:r w:rsidRPr="000C68ED">
        <w:rPr>
          <w:lang w:val="en-US"/>
        </w:rPr>
        <w:t xml:space="preserve"> Table 2-5.</w:t>
      </w:r>
    </w:p>
    <w:p w14:paraId="74076704" w14:textId="3BDD2AB5" w:rsidR="0041627D" w:rsidRPr="000C68ED" w:rsidRDefault="0041627D" w:rsidP="00D8375E">
      <w:pPr>
        <w:pStyle w:val="Heading4"/>
        <w:rPr>
          <w:lang w:val="en-US"/>
        </w:rPr>
      </w:pPr>
      <w:r w:rsidRPr="000C68ED">
        <w:rPr>
          <w:lang w:val="en-US"/>
        </w:rPr>
        <w:t xml:space="preserve">Proposal </w:t>
      </w:r>
      <w:r w:rsidR="00030E05">
        <w:rPr>
          <w:lang w:val="en-US"/>
        </w:rPr>
        <w:t>4</w:t>
      </w:r>
      <w:r w:rsidRPr="000C68ED">
        <w:rPr>
          <w:lang w:val="en-US"/>
        </w:rPr>
        <w:t xml:space="preserve">: </w:t>
      </w:r>
      <w:r w:rsidR="00763891">
        <w:rPr>
          <w:lang w:val="en-US"/>
        </w:rPr>
        <w:t>F</w:t>
      </w:r>
      <w:r w:rsidR="00763891" w:rsidRPr="000C68ED">
        <w:rPr>
          <w:lang w:val="en-US"/>
        </w:rPr>
        <w:t>or SL-U PSSCH/PSCCH MPR</w:t>
      </w:r>
      <w:r w:rsidR="00763891">
        <w:rPr>
          <w:lang w:val="en-US"/>
        </w:rPr>
        <w:t>,</w:t>
      </w:r>
      <w:r w:rsidR="00763891" w:rsidRPr="000C68ED">
        <w:rPr>
          <w:lang w:val="en-US"/>
        </w:rPr>
        <w:t xml:space="preserve"> </w:t>
      </w:r>
      <w:r w:rsidR="00763891">
        <w:rPr>
          <w:lang w:val="en-US"/>
        </w:rPr>
        <w:t>c</w:t>
      </w:r>
      <w:r w:rsidRPr="000C68ED">
        <w:rPr>
          <w:lang w:val="en-US"/>
        </w:rPr>
        <w:t xml:space="preserve">onsider Table 2-4 for SL-U </w:t>
      </w:r>
      <w:r w:rsidR="00763891">
        <w:rPr>
          <w:lang w:val="en-US"/>
        </w:rPr>
        <w:t>UE</w:t>
      </w:r>
      <w:r w:rsidRPr="000C68ED">
        <w:rPr>
          <w:lang w:val="en-US"/>
        </w:rPr>
        <w:t xml:space="preserve"> power class 5. </w:t>
      </w:r>
    </w:p>
    <w:p w14:paraId="24676940" w14:textId="3269FBAA" w:rsidR="0041627D" w:rsidRPr="000C68ED" w:rsidRDefault="0041627D" w:rsidP="0041627D">
      <w:pPr>
        <w:pStyle w:val="BodyText"/>
        <w:rPr>
          <w:rFonts w:eastAsia="Malgun Gothic"/>
          <w:lang w:val="en-US" w:eastAsia="ko-KR"/>
        </w:rPr>
      </w:pPr>
    </w:p>
    <w:p w14:paraId="60734FF1" w14:textId="6B136160" w:rsidR="0041627D" w:rsidRPr="000C68ED" w:rsidRDefault="0041627D" w:rsidP="00D8375E">
      <w:pPr>
        <w:pStyle w:val="Heading2"/>
        <w:rPr>
          <w:lang w:val="en-US"/>
        </w:rPr>
      </w:pPr>
      <w:r w:rsidRPr="000C68ED">
        <w:rPr>
          <w:lang w:val="en-US"/>
        </w:rPr>
        <w:t>SL-U PSSCH/PSCCH</w:t>
      </w:r>
      <w:r w:rsidR="00C03F39">
        <w:rPr>
          <w:lang w:val="en-US"/>
        </w:rPr>
        <w:t xml:space="preserve"> A-MPR</w:t>
      </w:r>
    </w:p>
    <w:p w14:paraId="1D6CF5E4" w14:textId="46954F69" w:rsidR="0041627D" w:rsidRPr="000C68ED" w:rsidRDefault="0041627D" w:rsidP="0041627D">
      <w:pPr>
        <w:pStyle w:val="BodyText"/>
        <w:rPr>
          <w:lang w:val="en-US" w:eastAsia="ko-KR"/>
        </w:rPr>
      </w:pPr>
      <w:r w:rsidRPr="000C68ED">
        <w:rPr>
          <w:lang w:val="en-US" w:eastAsia="ko-KR"/>
        </w:rPr>
        <w:t xml:space="preserve">On top of same PSSCH/PSCCH MPR simulation, additional PSD requirements for NR-U </w:t>
      </w:r>
      <w:proofErr w:type="spellStart"/>
      <w:r w:rsidRPr="000C68ED">
        <w:rPr>
          <w:lang w:val="en-US" w:eastAsia="ko-KR"/>
        </w:rPr>
        <w:t>NS_values</w:t>
      </w:r>
      <w:proofErr w:type="spellEnd"/>
      <w:r w:rsidRPr="000C68ED">
        <w:rPr>
          <w:lang w:val="en-US" w:eastAsia="ko-KR"/>
        </w:rPr>
        <w:t xml:space="preserve"> need to be considered. </w:t>
      </w:r>
    </w:p>
    <w:p w14:paraId="4954E46B" w14:textId="2BA60738"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So far, the NS values for NR-U are </w:t>
      </w:r>
      <w:proofErr w:type="spellStart"/>
      <w:r w:rsidRPr="000C68ED">
        <w:rPr>
          <w:rFonts w:eastAsia="Malgun Gothic"/>
          <w:lang w:val="en-US" w:eastAsia="ko-KR"/>
        </w:rPr>
        <w:t>specifed</w:t>
      </w:r>
      <w:proofErr w:type="spellEnd"/>
      <w:r w:rsidRPr="000C68ED">
        <w:rPr>
          <w:rFonts w:eastAsia="Malgun Gothic"/>
          <w:lang w:val="en-US" w:eastAsia="ko-KR"/>
        </w:rPr>
        <w:t xml:space="preserve"> as below.</w:t>
      </w:r>
    </w:p>
    <w:p w14:paraId="7D635557" w14:textId="77777777" w:rsidR="0041627D" w:rsidRPr="000C68ED" w:rsidRDefault="0041627D" w:rsidP="0041627D">
      <w:pPr>
        <w:pStyle w:val="TH"/>
        <w:rPr>
          <w:lang w:val="en-US"/>
        </w:rPr>
      </w:pPr>
      <w:r w:rsidRPr="000C68ED">
        <w:rPr>
          <w:lang w:val="en-US"/>
        </w:rPr>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41627D" w:rsidRPr="000C68ED" w14:paraId="14AA8819" w14:textId="77777777" w:rsidTr="00D8375E">
        <w:trPr>
          <w:trHeight w:val="70"/>
        </w:trPr>
        <w:tc>
          <w:tcPr>
            <w:tcW w:w="1099" w:type="dxa"/>
            <w:vMerge w:val="restart"/>
            <w:tcBorders>
              <w:top w:val="single" w:sz="4" w:space="0" w:color="auto"/>
              <w:left w:val="single" w:sz="4" w:space="0" w:color="auto"/>
              <w:right w:val="single" w:sz="4" w:space="0" w:color="auto"/>
            </w:tcBorders>
            <w:vAlign w:val="center"/>
            <w:hideMark/>
          </w:tcPr>
          <w:p w14:paraId="66CDD933" w14:textId="77777777" w:rsidR="0041627D" w:rsidRPr="000C68ED" w:rsidRDefault="0041627D" w:rsidP="00D8375E">
            <w:pPr>
              <w:pStyle w:val="TAH"/>
              <w:rPr>
                <w:lang w:val="en-US"/>
              </w:rPr>
            </w:pPr>
            <w:r w:rsidRPr="000C68ED">
              <w:rPr>
                <w:lang w:val="en-US"/>
              </w:rPr>
              <w:t>NR band</w:t>
            </w:r>
          </w:p>
        </w:tc>
        <w:tc>
          <w:tcPr>
            <w:tcW w:w="8762" w:type="dxa"/>
            <w:gridSpan w:val="8"/>
            <w:tcBorders>
              <w:top w:val="single" w:sz="4" w:space="0" w:color="auto"/>
              <w:left w:val="single" w:sz="4" w:space="0" w:color="auto"/>
              <w:bottom w:val="single" w:sz="4" w:space="0" w:color="auto"/>
              <w:right w:val="single" w:sz="4" w:space="0" w:color="auto"/>
            </w:tcBorders>
          </w:tcPr>
          <w:p w14:paraId="02125744" w14:textId="77777777" w:rsidR="0041627D" w:rsidRPr="000C68ED" w:rsidRDefault="0041627D" w:rsidP="00D8375E">
            <w:pPr>
              <w:pStyle w:val="TAH"/>
              <w:rPr>
                <w:lang w:val="en-US"/>
              </w:rPr>
            </w:pPr>
            <w:r w:rsidRPr="000C68ED">
              <w:rPr>
                <w:lang w:val="en-US"/>
              </w:rPr>
              <w:t xml:space="preserve">Value of </w:t>
            </w:r>
            <w:proofErr w:type="spellStart"/>
            <w:r w:rsidRPr="000C68ED">
              <w:rPr>
                <w:lang w:val="en-US"/>
              </w:rPr>
              <w:t>additionalSpectrumEmission</w:t>
            </w:r>
            <w:proofErr w:type="spellEnd"/>
          </w:p>
        </w:tc>
      </w:tr>
      <w:tr w:rsidR="0041627D" w:rsidRPr="000C68ED" w14:paraId="116AC25B" w14:textId="77777777" w:rsidTr="00D8375E">
        <w:trPr>
          <w:trHeight w:val="70"/>
        </w:trPr>
        <w:tc>
          <w:tcPr>
            <w:tcW w:w="1099" w:type="dxa"/>
            <w:vMerge/>
            <w:tcBorders>
              <w:left w:val="single" w:sz="4" w:space="0" w:color="auto"/>
              <w:bottom w:val="single" w:sz="4" w:space="0" w:color="auto"/>
              <w:right w:val="single" w:sz="4" w:space="0" w:color="auto"/>
            </w:tcBorders>
            <w:vAlign w:val="center"/>
            <w:hideMark/>
          </w:tcPr>
          <w:p w14:paraId="6D33E9FE" w14:textId="77777777" w:rsidR="0041627D" w:rsidRPr="000C68ED" w:rsidRDefault="0041627D" w:rsidP="00D8375E">
            <w:pPr>
              <w:pStyle w:val="TAC"/>
              <w:rPr>
                <w:rFonts w:cs="Arial"/>
                <w:lang w:val="en-US"/>
              </w:rPr>
            </w:pPr>
          </w:p>
        </w:tc>
        <w:tc>
          <w:tcPr>
            <w:tcW w:w="1077" w:type="dxa"/>
            <w:tcBorders>
              <w:top w:val="single" w:sz="4" w:space="0" w:color="auto"/>
              <w:left w:val="single" w:sz="4" w:space="0" w:color="auto"/>
              <w:bottom w:val="single" w:sz="4" w:space="0" w:color="auto"/>
              <w:right w:val="single" w:sz="4" w:space="0" w:color="auto"/>
            </w:tcBorders>
          </w:tcPr>
          <w:p w14:paraId="7BA4ADFB" w14:textId="77777777" w:rsidR="0041627D" w:rsidRPr="000C68ED" w:rsidRDefault="0041627D" w:rsidP="00D8375E">
            <w:pPr>
              <w:pStyle w:val="TAC"/>
              <w:rPr>
                <w:rFonts w:cs="Arial"/>
                <w:b/>
                <w:lang w:val="en-US"/>
              </w:rPr>
            </w:pPr>
            <w:r w:rsidRPr="000C68ED">
              <w:rPr>
                <w:rFonts w:cs="Arial"/>
                <w:b/>
                <w:lang w:val="en-US"/>
              </w:rPr>
              <w:t>0</w:t>
            </w:r>
          </w:p>
        </w:tc>
        <w:tc>
          <w:tcPr>
            <w:tcW w:w="1078" w:type="dxa"/>
            <w:tcBorders>
              <w:top w:val="single" w:sz="4" w:space="0" w:color="auto"/>
              <w:left w:val="single" w:sz="4" w:space="0" w:color="auto"/>
              <w:bottom w:val="single" w:sz="4" w:space="0" w:color="auto"/>
              <w:right w:val="single" w:sz="4" w:space="0" w:color="auto"/>
            </w:tcBorders>
          </w:tcPr>
          <w:p w14:paraId="77B367FF" w14:textId="77777777" w:rsidR="0041627D" w:rsidRPr="000C68ED" w:rsidRDefault="0041627D" w:rsidP="00D8375E">
            <w:pPr>
              <w:pStyle w:val="TAC"/>
              <w:rPr>
                <w:rFonts w:cs="Arial"/>
                <w:b/>
                <w:lang w:val="en-US"/>
              </w:rPr>
            </w:pPr>
            <w:r w:rsidRPr="000C68ED">
              <w:rPr>
                <w:rFonts w:cs="Arial"/>
                <w:b/>
                <w:lang w:val="en-US"/>
              </w:rPr>
              <w:t>1</w:t>
            </w:r>
          </w:p>
        </w:tc>
        <w:tc>
          <w:tcPr>
            <w:tcW w:w="1077" w:type="dxa"/>
            <w:tcBorders>
              <w:top w:val="single" w:sz="4" w:space="0" w:color="auto"/>
              <w:left w:val="single" w:sz="4" w:space="0" w:color="auto"/>
              <w:bottom w:val="single" w:sz="4" w:space="0" w:color="auto"/>
              <w:right w:val="single" w:sz="4" w:space="0" w:color="auto"/>
            </w:tcBorders>
          </w:tcPr>
          <w:p w14:paraId="38A99E8B" w14:textId="77777777" w:rsidR="0041627D" w:rsidRPr="000C68ED" w:rsidRDefault="0041627D" w:rsidP="00D8375E">
            <w:pPr>
              <w:pStyle w:val="TAC"/>
              <w:rPr>
                <w:rFonts w:cs="Arial"/>
                <w:b/>
                <w:lang w:val="en-US"/>
              </w:rPr>
            </w:pPr>
            <w:r w:rsidRPr="000C68ED">
              <w:rPr>
                <w:rFonts w:cs="Arial"/>
                <w:b/>
                <w:lang w:val="en-US"/>
              </w:rPr>
              <w:t>2</w:t>
            </w:r>
          </w:p>
        </w:tc>
        <w:tc>
          <w:tcPr>
            <w:tcW w:w="1078" w:type="dxa"/>
            <w:tcBorders>
              <w:top w:val="single" w:sz="4" w:space="0" w:color="auto"/>
              <w:left w:val="single" w:sz="4" w:space="0" w:color="auto"/>
              <w:bottom w:val="single" w:sz="4" w:space="0" w:color="auto"/>
              <w:right w:val="single" w:sz="4" w:space="0" w:color="auto"/>
            </w:tcBorders>
          </w:tcPr>
          <w:p w14:paraId="5E340C8B" w14:textId="77777777" w:rsidR="0041627D" w:rsidRPr="000C68ED" w:rsidRDefault="0041627D" w:rsidP="00D8375E">
            <w:pPr>
              <w:pStyle w:val="TAC"/>
              <w:rPr>
                <w:rFonts w:cs="Arial"/>
                <w:b/>
                <w:lang w:val="en-US"/>
              </w:rPr>
            </w:pPr>
            <w:r w:rsidRPr="000C68ED">
              <w:rPr>
                <w:rFonts w:cs="Arial"/>
                <w:b/>
                <w:lang w:val="en-US"/>
              </w:rPr>
              <w:t>3</w:t>
            </w:r>
          </w:p>
        </w:tc>
        <w:tc>
          <w:tcPr>
            <w:tcW w:w="1077" w:type="dxa"/>
            <w:tcBorders>
              <w:top w:val="single" w:sz="4" w:space="0" w:color="auto"/>
              <w:left w:val="single" w:sz="4" w:space="0" w:color="auto"/>
              <w:bottom w:val="single" w:sz="4" w:space="0" w:color="auto"/>
              <w:right w:val="single" w:sz="4" w:space="0" w:color="auto"/>
            </w:tcBorders>
          </w:tcPr>
          <w:p w14:paraId="0DD2065E" w14:textId="77777777" w:rsidR="0041627D" w:rsidRPr="000C68ED" w:rsidRDefault="0041627D" w:rsidP="00D8375E">
            <w:pPr>
              <w:pStyle w:val="TAC"/>
              <w:rPr>
                <w:rFonts w:cs="Arial"/>
                <w:b/>
                <w:lang w:val="en-US"/>
              </w:rPr>
            </w:pPr>
            <w:r w:rsidRPr="000C68ED">
              <w:rPr>
                <w:rFonts w:cs="Arial"/>
                <w:b/>
                <w:lang w:val="en-US"/>
              </w:rPr>
              <w:t>4</w:t>
            </w:r>
          </w:p>
        </w:tc>
        <w:tc>
          <w:tcPr>
            <w:tcW w:w="1078" w:type="dxa"/>
            <w:tcBorders>
              <w:top w:val="single" w:sz="4" w:space="0" w:color="auto"/>
              <w:left w:val="single" w:sz="4" w:space="0" w:color="auto"/>
              <w:bottom w:val="single" w:sz="4" w:space="0" w:color="auto"/>
              <w:right w:val="single" w:sz="4" w:space="0" w:color="auto"/>
            </w:tcBorders>
          </w:tcPr>
          <w:p w14:paraId="4D4AFDC5" w14:textId="77777777" w:rsidR="0041627D" w:rsidRPr="000C68ED" w:rsidRDefault="0041627D" w:rsidP="00D8375E">
            <w:pPr>
              <w:pStyle w:val="TAC"/>
              <w:rPr>
                <w:rFonts w:cs="Arial"/>
                <w:b/>
                <w:lang w:val="en-US"/>
              </w:rPr>
            </w:pPr>
            <w:r w:rsidRPr="000C68ED">
              <w:rPr>
                <w:rFonts w:cs="Arial"/>
                <w:b/>
                <w:lang w:val="en-US"/>
              </w:rPr>
              <w:t>5</w:t>
            </w:r>
          </w:p>
        </w:tc>
        <w:tc>
          <w:tcPr>
            <w:tcW w:w="1077" w:type="dxa"/>
            <w:tcBorders>
              <w:top w:val="single" w:sz="4" w:space="0" w:color="auto"/>
              <w:left w:val="single" w:sz="4" w:space="0" w:color="auto"/>
              <w:bottom w:val="single" w:sz="4" w:space="0" w:color="auto"/>
              <w:right w:val="single" w:sz="4" w:space="0" w:color="auto"/>
            </w:tcBorders>
          </w:tcPr>
          <w:p w14:paraId="50F63C31" w14:textId="77777777" w:rsidR="0041627D" w:rsidRPr="000C68ED" w:rsidRDefault="0041627D" w:rsidP="00D8375E">
            <w:pPr>
              <w:pStyle w:val="TAC"/>
              <w:rPr>
                <w:rFonts w:cs="Arial"/>
                <w:b/>
                <w:lang w:val="en-US"/>
              </w:rPr>
            </w:pPr>
            <w:r w:rsidRPr="000C68ED">
              <w:rPr>
                <w:rFonts w:cs="Arial"/>
                <w:b/>
                <w:lang w:val="en-US"/>
              </w:rPr>
              <w:t>6</w:t>
            </w:r>
          </w:p>
        </w:tc>
        <w:tc>
          <w:tcPr>
            <w:tcW w:w="1220" w:type="dxa"/>
            <w:tcBorders>
              <w:top w:val="single" w:sz="4" w:space="0" w:color="auto"/>
              <w:left w:val="single" w:sz="4" w:space="0" w:color="auto"/>
              <w:bottom w:val="single" w:sz="4" w:space="0" w:color="auto"/>
              <w:right w:val="single" w:sz="4" w:space="0" w:color="auto"/>
            </w:tcBorders>
          </w:tcPr>
          <w:p w14:paraId="11700489" w14:textId="77777777" w:rsidR="0041627D" w:rsidRPr="000C68ED" w:rsidRDefault="0041627D" w:rsidP="00D8375E">
            <w:pPr>
              <w:pStyle w:val="TAC"/>
              <w:rPr>
                <w:rFonts w:cs="Arial"/>
                <w:b/>
                <w:lang w:val="en-US"/>
              </w:rPr>
            </w:pPr>
            <w:r w:rsidRPr="000C68ED">
              <w:rPr>
                <w:rFonts w:cs="Arial"/>
                <w:b/>
                <w:lang w:val="en-US"/>
              </w:rPr>
              <w:t>7</w:t>
            </w:r>
          </w:p>
        </w:tc>
      </w:tr>
      <w:tr w:rsidR="0041627D" w:rsidRPr="000C68ED" w14:paraId="684BA13E"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47AED495" w14:textId="77777777" w:rsidR="0041627D" w:rsidRPr="000C68ED" w:rsidRDefault="0041627D" w:rsidP="00D8375E">
            <w:pPr>
              <w:pStyle w:val="TAC"/>
              <w:rPr>
                <w:lang w:val="en-US"/>
              </w:rPr>
            </w:pPr>
            <w:r w:rsidRPr="000C68ED">
              <w:rPr>
                <w:lang w:val="en-US"/>
              </w:rPr>
              <w:t>n46</w:t>
            </w:r>
          </w:p>
        </w:tc>
        <w:tc>
          <w:tcPr>
            <w:tcW w:w="1077" w:type="dxa"/>
            <w:tcBorders>
              <w:left w:val="single" w:sz="4" w:space="0" w:color="auto"/>
              <w:bottom w:val="single" w:sz="4" w:space="0" w:color="auto"/>
              <w:right w:val="single" w:sz="4" w:space="0" w:color="auto"/>
            </w:tcBorders>
            <w:vAlign w:val="center"/>
          </w:tcPr>
          <w:p w14:paraId="191E2276"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341CC389" w14:textId="77777777" w:rsidR="0041627D" w:rsidRPr="000C68ED" w:rsidRDefault="0041627D" w:rsidP="00D8375E">
            <w:pPr>
              <w:pStyle w:val="TAC"/>
              <w:rPr>
                <w:lang w:val="en-US"/>
              </w:rPr>
            </w:pPr>
            <w:r w:rsidRPr="000C68ED">
              <w:rPr>
                <w:lang w:val="en-US"/>
              </w:rPr>
              <w:t>NS_28</w:t>
            </w:r>
          </w:p>
        </w:tc>
        <w:tc>
          <w:tcPr>
            <w:tcW w:w="1077" w:type="dxa"/>
            <w:tcBorders>
              <w:left w:val="single" w:sz="4" w:space="0" w:color="auto"/>
              <w:bottom w:val="single" w:sz="4" w:space="0" w:color="auto"/>
              <w:right w:val="single" w:sz="4" w:space="0" w:color="auto"/>
            </w:tcBorders>
            <w:vAlign w:val="center"/>
          </w:tcPr>
          <w:p w14:paraId="4E86413A" w14:textId="77777777" w:rsidR="0041627D" w:rsidRPr="000C68ED" w:rsidRDefault="0041627D" w:rsidP="00D8375E">
            <w:pPr>
              <w:pStyle w:val="TAC"/>
              <w:rPr>
                <w:lang w:val="en-US"/>
              </w:rPr>
            </w:pPr>
            <w:r w:rsidRPr="000C68ED">
              <w:rPr>
                <w:lang w:val="en-US"/>
              </w:rPr>
              <w:t>NS_29</w:t>
            </w:r>
          </w:p>
        </w:tc>
        <w:tc>
          <w:tcPr>
            <w:tcW w:w="1078" w:type="dxa"/>
            <w:tcBorders>
              <w:left w:val="single" w:sz="4" w:space="0" w:color="auto"/>
              <w:bottom w:val="single" w:sz="4" w:space="0" w:color="auto"/>
              <w:right w:val="single" w:sz="4" w:space="0" w:color="auto"/>
            </w:tcBorders>
            <w:vAlign w:val="center"/>
          </w:tcPr>
          <w:p w14:paraId="0F811B79" w14:textId="77777777" w:rsidR="0041627D" w:rsidRPr="000C68ED" w:rsidRDefault="0041627D" w:rsidP="00D8375E">
            <w:pPr>
              <w:pStyle w:val="TAC"/>
              <w:rPr>
                <w:lang w:val="en-US"/>
              </w:rPr>
            </w:pPr>
            <w:r w:rsidRPr="000C68ED">
              <w:rPr>
                <w:lang w:val="en-US"/>
              </w:rPr>
              <w:t>NS_30</w:t>
            </w:r>
          </w:p>
        </w:tc>
        <w:tc>
          <w:tcPr>
            <w:tcW w:w="1077" w:type="dxa"/>
            <w:tcBorders>
              <w:left w:val="single" w:sz="4" w:space="0" w:color="auto"/>
              <w:bottom w:val="single" w:sz="4" w:space="0" w:color="auto"/>
              <w:right w:val="single" w:sz="4" w:space="0" w:color="auto"/>
            </w:tcBorders>
            <w:vAlign w:val="center"/>
          </w:tcPr>
          <w:p w14:paraId="6707BCC8" w14:textId="77777777" w:rsidR="0041627D" w:rsidRPr="000C68ED" w:rsidRDefault="0041627D" w:rsidP="00D8375E">
            <w:pPr>
              <w:pStyle w:val="TAC"/>
              <w:rPr>
                <w:lang w:val="en-US"/>
              </w:rPr>
            </w:pPr>
            <w:r w:rsidRPr="000C68ED">
              <w:rPr>
                <w:lang w:val="en-US"/>
              </w:rPr>
              <w:t>NS_31</w:t>
            </w:r>
          </w:p>
        </w:tc>
        <w:tc>
          <w:tcPr>
            <w:tcW w:w="1078" w:type="dxa"/>
            <w:tcBorders>
              <w:left w:val="single" w:sz="4" w:space="0" w:color="auto"/>
              <w:bottom w:val="single" w:sz="4" w:space="0" w:color="auto"/>
              <w:right w:val="single" w:sz="4" w:space="0" w:color="auto"/>
            </w:tcBorders>
            <w:vAlign w:val="center"/>
          </w:tcPr>
          <w:p w14:paraId="2EE23DF7"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3870097E"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3D28FBAB" w14:textId="77777777" w:rsidR="0041627D" w:rsidRPr="000C68ED" w:rsidRDefault="0041627D" w:rsidP="00D8375E">
            <w:pPr>
              <w:pStyle w:val="TAC"/>
              <w:rPr>
                <w:lang w:val="en-US"/>
              </w:rPr>
            </w:pPr>
            <w:r w:rsidRPr="000C68ED">
              <w:rPr>
                <w:lang w:val="en-US"/>
              </w:rPr>
              <w:t>Reserved</w:t>
            </w:r>
          </w:p>
        </w:tc>
      </w:tr>
      <w:tr w:rsidR="0041627D" w:rsidRPr="000C68ED" w14:paraId="5B744A1A"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3875A45C" w14:textId="77777777" w:rsidR="0041627D" w:rsidRPr="000C68ED" w:rsidRDefault="0041627D" w:rsidP="00D8375E">
            <w:pPr>
              <w:pStyle w:val="TAC"/>
              <w:rPr>
                <w:lang w:val="en-US"/>
              </w:rPr>
            </w:pPr>
            <w:r w:rsidRPr="000C68ED">
              <w:rPr>
                <w:lang w:val="en-US"/>
              </w:rPr>
              <w:t>n96</w:t>
            </w:r>
          </w:p>
        </w:tc>
        <w:tc>
          <w:tcPr>
            <w:tcW w:w="1077" w:type="dxa"/>
            <w:tcBorders>
              <w:left w:val="single" w:sz="4" w:space="0" w:color="auto"/>
              <w:bottom w:val="single" w:sz="4" w:space="0" w:color="auto"/>
              <w:right w:val="single" w:sz="4" w:space="0" w:color="auto"/>
            </w:tcBorders>
            <w:vAlign w:val="center"/>
          </w:tcPr>
          <w:p w14:paraId="142F3949"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72B57384" w14:textId="77777777" w:rsidR="0041627D" w:rsidRPr="000C68ED" w:rsidRDefault="0041627D" w:rsidP="00D8375E">
            <w:pPr>
              <w:pStyle w:val="TAC"/>
              <w:rPr>
                <w:lang w:val="en-US"/>
              </w:rPr>
            </w:pPr>
            <w:r w:rsidRPr="000C68ED">
              <w:rPr>
                <w:lang w:val="en-US"/>
              </w:rPr>
              <w:t>NS_53</w:t>
            </w:r>
          </w:p>
        </w:tc>
        <w:tc>
          <w:tcPr>
            <w:tcW w:w="1077" w:type="dxa"/>
            <w:tcBorders>
              <w:left w:val="single" w:sz="4" w:space="0" w:color="auto"/>
              <w:bottom w:val="single" w:sz="4" w:space="0" w:color="auto"/>
              <w:right w:val="single" w:sz="4" w:space="0" w:color="auto"/>
            </w:tcBorders>
            <w:vAlign w:val="center"/>
          </w:tcPr>
          <w:p w14:paraId="361D9287" w14:textId="77777777" w:rsidR="0041627D" w:rsidRPr="000C68ED" w:rsidRDefault="0041627D" w:rsidP="00D8375E">
            <w:pPr>
              <w:pStyle w:val="TAC"/>
              <w:rPr>
                <w:lang w:val="en-US"/>
              </w:rPr>
            </w:pPr>
            <w:r w:rsidRPr="000C68ED">
              <w:rPr>
                <w:lang w:val="en-US"/>
              </w:rPr>
              <w:t>NS_54</w:t>
            </w:r>
          </w:p>
        </w:tc>
        <w:tc>
          <w:tcPr>
            <w:tcW w:w="1078" w:type="dxa"/>
            <w:tcBorders>
              <w:left w:val="single" w:sz="4" w:space="0" w:color="auto"/>
              <w:bottom w:val="single" w:sz="4" w:space="0" w:color="auto"/>
              <w:right w:val="single" w:sz="4" w:space="0" w:color="auto"/>
            </w:tcBorders>
            <w:vAlign w:val="center"/>
          </w:tcPr>
          <w:p w14:paraId="278B1D63" w14:textId="77777777" w:rsidR="0041627D" w:rsidRPr="000C68ED" w:rsidRDefault="0041627D" w:rsidP="00D8375E">
            <w:pPr>
              <w:pStyle w:val="TAC"/>
              <w:rPr>
                <w:lang w:val="en-US"/>
              </w:rPr>
            </w:pPr>
            <w:r w:rsidRPr="000C68ED">
              <w:rPr>
                <w:lang w:val="en-US"/>
              </w:rPr>
              <w:t>NS_59</w:t>
            </w:r>
          </w:p>
        </w:tc>
        <w:tc>
          <w:tcPr>
            <w:tcW w:w="1077" w:type="dxa"/>
            <w:tcBorders>
              <w:left w:val="single" w:sz="4" w:space="0" w:color="auto"/>
              <w:bottom w:val="single" w:sz="4" w:space="0" w:color="auto"/>
              <w:right w:val="single" w:sz="4" w:space="0" w:color="auto"/>
            </w:tcBorders>
            <w:vAlign w:val="center"/>
          </w:tcPr>
          <w:p w14:paraId="1EF3185D" w14:textId="77777777" w:rsidR="0041627D" w:rsidRPr="000C68ED" w:rsidRDefault="0041627D" w:rsidP="00D8375E">
            <w:pPr>
              <w:pStyle w:val="TAC"/>
              <w:rPr>
                <w:lang w:val="en-US"/>
              </w:rPr>
            </w:pPr>
            <w:r w:rsidRPr="000C68ED">
              <w:rPr>
                <w:lang w:val="en-US"/>
              </w:rPr>
              <w:t>NS_60</w:t>
            </w:r>
          </w:p>
        </w:tc>
        <w:tc>
          <w:tcPr>
            <w:tcW w:w="1078" w:type="dxa"/>
            <w:tcBorders>
              <w:left w:val="single" w:sz="4" w:space="0" w:color="auto"/>
              <w:bottom w:val="single" w:sz="4" w:space="0" w:color="auto"/>
              <w:right w:val="single" w:sz="4" w:space="0" w:color="auto"/>
            </w:tcBorders>
            <w:vAlign w:val="center"/>
          </w:tcPr>
          <w:p w14:paraId="6EFA6081" w14:textId="77777777" w:rsidR="0041627D" w:rsidRPr="000C68ED" w:rsidRDefault="0041627D" w:rsidP="00D8375E">
            <w:pPr>
              <w:pStyle w:val="TAC"/>
              <w:rPr>
                <w:lang w:val="en-US"/>
              </w:rPr>
            </w:pPr>
            <w:r w:rsidRPr="000C68ED">
              <w:rPr>
                <w:lang w:val="en-US" w:eastAsia="ko-KR"/>
              </w:rPr>
              <w:t>NS_61</w:t>
            </w:r>
          </w:p>
        </w:tc>
        <w:tc>
          <w:tcPr>
            <w:tcW w:w="1077" w:type="dxa"/>
            <w:tcBorders>
              <w:left w:val="single" w:sz="4" w:space="0" w:color="auto"/>
              <w:bottom w:val="single" w:sz="4" w:space="0" w:color="auto"/>
              <w:right w:val="single" w:sz="4" w:space="0" w:color="auto"/>
            </w:tcBorders>
            <w:vAlign w:val="center"/>
          </w:tcPr>
          <w:p w14:paraId="165521F6"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B049FD3" w14:textId="77777777" w:rsidR="0041627D" w:rsidRPr="000C68ED" w:rsidRDefault="0041627D" w:rsidP="00D8375E">
            <w:pPr>
              <w:pStyle w:val="TAC"/>
              <w:rPr>
                <w:lang w:val="en-US"/>
              </w:rPr>
            </w:pPr>
            <w:r w:rsidRPr="000C68ED">
              <w:rPr>
                <w:lang w:val="en-US"/>
              </w:rPr>
              <w:t>Reserved</w:t>
            </w:r>
          </w:p>
        </w:tc>
      </w:tr>
      <w:tr w:rsidR="0041627D" w:rsidRPr="000C68ED" w14:paraId="74B517B6"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174BA93B" w14:textId="77777777" w:rsidR="0041627D" w:rsidRPr="000C68ED" w:rsidRDefault="0041627D" w:rsidP="00D8375E">
            <w:pPr>
              <w:pStyle w:val="TAC"/>
              <w:rPr>
                <w:lang w:val="en-US"/>
              </w:rPr>
            </w:pPr>
            <w:r w:rsidRPr="000C68ED">
              <w:rPr>
                <w:lang w:val="en-US"/>
              </w:rPr>
              <w:t>n102</w:t>
            </w:r>
          </w:p>
        </w:tc>
        <w:tc>
          <w:tcPr>
            <w:tcW w:w="1077" w:type="dxa"/>
            <w:tcBorders>
              <w:left w:val="single" w:sz="4" w:space="0" w:color="auto"/>
              <w:bottom w:val="single" w:sz="4" w:space="0" w:color="auto"/>
              <w:right w:val="single" w:sz="4" w:space="0" w:color="auto"/>
            </w:tcBorders>
            <w:vAlign w:val="center"/>
          </w:tcPr>
          <w:p w14:paraId="4CA7F17B"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61E7EC99" w14:textId="77777777" w:rsidR="0041627D" w:rsidRPr="000C68ED" w:rsidRDefault="0041627D" w:rsidP="00D8375E">
            <w:pPr>
              <w:pStyle w:val="TAC"/>
              <w:rPr>
                <w:lang w:val="en-US"/>
              </w:rPr>
            </w:pPr>
            <w:r w:rsidRPr="000C68ED">
              <w:rPr>
                <w:lang w:val="en-US"/>
              </w:rPr>
              <w:t>NS_58</w:t>
            </w:r>
          </w:p>
        </w:tc>
        <w:tc>
          <w:tcPr>
            <w:tcW w:w="1077" w:type="dxa"/>
            <w:tcBorders>
              <w:left w:val="single" w:sz="4" w:space="0" w:color="auto"/>
              <w:bottom w:val="single" w:sz="4" w:space="0" w:color="auto"/>
              <w:right w:val="single" w:sz="4" w:space="0" w:color="auto"/>
            </w:tcBorders>
            <w:vAlign w:val="center"/>
          </w:tcPr>
          <w:p w14:paraId="196C9F86" w14:textId="77777777" w:rsidR="0041627D" w:rsidRPr="000C68ED" w:rsidRDefault="0041627D" w:rsidP="00D8375E">
            <w:pPr>
              <w:pStyle w:val="TAC"/>
              <w:rPr>
                <w:lang w:val="en-US"/>
              </w:rPr>
            </w:pPr>
            <w:r w:rsidRPr="000C68ED">
              <w:rPr>
                <w:lang w:val="en-US" w:eastAsia="ko-KR"/>
              </w:rPr>
              <w:t>NS_63</w:t>
            </w:r>
          </w:p>
        </w:tc>
        <w:tc>
          <w:tcPr>
            <w:tcW w:w="1078" w:type="dxa"/>
            <w:tcBorders>
              <w:left w:val="single" w:sz="4" w:space="0" w:color="auto"/>
              <w:bottom w:val="single" w:sz="4" w:space="0" w:color="auto"/>
              <w:right w:val="single" w:sz="4" w:space="0" w:color="auto"/>
            </w:tcBorders>
            <w:vAlign w:val="center"/>
          </w:tcPr>
          <w:p w14:paraId="77308768"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1BC795AC"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vAlign w:val="center"/>
          </w:tcPr>
          <w:p w14:paraId="52C5A8BF"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03E7893F"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6488F1E7" w14:textId="77777777" w:rsidR="0041627D" w:rsidRPr="000C68ED" w:rsidRDefault="0041627D" w:rsidP="00D8375E">
            <w:pPr>
              <w:pStyle w:val="TAC"/>
              <w:rPr>
                <w:lang w:val="en-US"/>
              </w:rPr>
            </w:pPr>
            <w:r w:rsidRPr="000C68ED">
              <w:rPr>
                <w:lang w:val="en-US"/>
              </w:rPr>
              <w:t>Reserved</w:t>
            </w:r>
          </w:p>
        </w:tc>
      </w:tr>
      <w:tr w:rsidR="0041627D" w:rsidRPr="000C68ED" w14:paraId="6ECD299B" w14:textId="77777777" w:rsidTr="00D8375E">
        <w:tc>
          <w:tcPr>
            <w:tcW w:w="9861" w:type="dxa"/>
            <w:gridSpan w:val="9"/>
            <w:tcBorders>
              <w:top w:val="single" w:sz="4" w:space="0" w:color="auto"/>
              <w:left w:val="single" w:sz="4" w:space="0" w:color="auto"/>
              <w:bottom w:val="single" w:sz="4" w:space="0" w:color="auto"/>
              <w:right w:val="single" w:sz="4" w:space="0" w:color="auto"/>
            </w:tcBorders>
            <w:vAlign w:val="center"/>
          </w:tcPr>
          <w:p w14:paraId="625B976D" w14:textId="77777777" w:rsidR="0041627D" w:rsidRPr="000C68ED" w:rsidRDefault="0041627D" w:rsidP="00D8375E">
            <w:pPr>
              <w:pStyle w:val="TAN"/>
              <w:rPr>
                <w:lang w:val="en-US"/>
              </w:rPr>
            </w:pPr>
            <w:r w:rsidRPr="000C68ED">
              <w:rPr>
                <w:lang w:val="en-US"/>
              </w:rPr>
              <w:t>NOTE:</w:t>
            </w:r>
            <w:r w:rsidRPr="000C68ED">
              <w:rPr>
                <w:lang w:val="en-US"/>
              </w:rPr>
              <w:tab/>
            </w:r>
            <w:proofErr w:type="spellStart"/>
            <w:r w:rsidRPr="000C68ED">
              <w:rPr>
                <w:i/>
                <w:iCs/>
                <w:lang w:val="en-US"/>
              </w:rPr>
              <w:t>additionalSpectrumEmission</w:t>
            </w:r>
            <w:proofErr w:type="spellEnd"/>
            <w:r w:rsidRPr="000C68ED">
              <w:rPr>
                <w:lang w:val="en-US"/>
              </w:rPr>
              <w:t xml:space="preserve"> corresponds to an information element of the same name defined in clause 6.3.2 of TS 38.331 [7].</w:t>
            </w:r>
          </w:p>
        </w:tc>
      </w:tr>
    </w:tbl>
    <w:p w14:paraId="4FC2068F" w14:textId="77777777" w:rsidR="0041627D" w:rsidRPr="000C68ED" w:rsidRDefault="0041627D" w:rsidP="0041627D">
      <w:pPr>
        <w:rPr>
          <w:lang w:val="en-US"/>
        </w:rPr>
      </w:pPr>
    </w:p>
    <w:p w14:paraId="6182817A" w14:textId="77777777" w:rsidR="0041627D" w:rsidRPr="000C68ED" w:rsidRDefault="0041627D" w:rsidP="0041627D">
      <w:pPr>
        <w:pStyle w:val="TH"/>
        <w:rPr>
          <w:lang w:val="en-US"/>
        </w:rPr>
      </w:pPr>
      <w:r w:rsidRPr="000C68ED">
        <w:rPr>
          <w:lang w:val="en-US"/>
        </w:rPr>
        <w:t>Table 6.2F.3.1-1B: Mapping of extended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41627D" w:rsidRPr="000C68ED" w14:paraId="39BE382D" w14:textId="77777777" w:rsidTr="00D8375E">
        <w:trPr>
          <w:trHeight w:val="70"/>
        </w:trPr>
        <w:tc>
          <w:tcPr>
            <w:tcW w:w="1099" w:type="dxa"/>
            <w:vMerge w:val="restart"/>
            <w:tcBorders>
              <w:top w:val="single" w:sz="4" w:space="0" w:color="auto"/>
              <w:left w:val="single" w:sz="4" w:space="0" w:color="auto"/>
              <w:right w:val="single" w:sz="4" w:space="0" w:color="auto"/>
            </w:tcBorders>
            <w:vAlign w:val="center"/>
            <w:hideMark/>
          </w:tcPr>
          <w:p w14:paraId="66AE03E1" w14:textId="77777777" w:rsidR="0041627D" w:rsidRPr="000C68ED" w:rsidRDefault="0041627D" w:rsidP="00D8375E">
            <w:pPr>
              <w:pStyle w:val="TAH"/>
              <w:rPr>
                <w:lang w:val="en-US"/>
              </w:rPr>
            </w:pPr>
            <w:r w:rsidRPr="000C68ED">
              <w:rPr>
                <w:lang w:val="en-US"/>
              </w:rPr>
              <w:t>NR band</w:t>
            </w:r>
          </w:p>
        </w:tc>
        <w:tc>
          <w:tcPr>
            <w:tcW w:w="8762" w:type="dxa"/>
            <w:gridSpan w:val="8"/>
            <w:tcBorders>
              <w:top w:val="single" w:sz="4" w:space="0" w:color="auto"/>
              <w:left w:val="single" w:sz="4" w:space="0" w:color="auto"/>
              <w:bottom w:val="single" w:sz="4" w:space="0" w:color="auto"/>
              <w:right w:val="single" w:sz="4" w:space="0" w:color="auto"/>
            </w:tcBorders>
          </w:tcPr>
          <w:p w14:paraId="3CD7B16B" w14:textId="77777777" w:rsidR="0041627D" w:rsidRPr="000C68ED" w:rsidRDefault="0041627D" w:rsidP="00D8375E">
            <w:pPr>
              <w:pStyle w:val="TAH"/>
              <w:rPr>
                <w:lang w:val="en-US"/>
              </w:rPr>
            </w:pPr>
            <w:r w:rsidRPr="000C68ED">
              <w:rPr>
                <w:lang w:val="en-US"/>
              </w:rPr>
              <w:t xml:space="preserve">Value of </w:t>
            </w:r>
            <w:proofErr w:type="spellStart"/>
            <w:r w:rsidRPr="000C68ED">
              <w:rPr>
                <w:lang w:val="en-US"/>
              </w:rPr>
              <w:t>extendedAdditionalSpectrumEmission</w:t>
            </w:r>
            <w:proofErr w:type="spellEnd"/>
          </w:p>
        </w:tc>
      </w:tr>
      <w:tr w:rsidR="0041627D" w:rsidRPr="000C68ED" w14:paraId="3CEF5212" w14:textId="77777777" w:rsidTr="00D8375E">
        <w:trPr>
          <w:trHeight w:val="70"/>
        </w:trPr>
        <w:tc>
          <w:tcPr>
            <w:tcW w:w="1099" w:type="dxa"/>
            <w:vMerge/>
            <w:tcBorders>
              <w:left w:val="single" w:sz="4" w:space="0" w:color="auto"/>
              <w:bottom w:val="single" w:sz="4" w:space="0" w:color="auto"/>
              <w:right w:val="single" w:sz="4" w:space="0" w:color="auto"/>
            </w:tcBorders>
            <w:vAlign w:val="center"/>
            <w:hideMark/>
          </w:tcPr>
          <w:p w14:paraId="517DFC2D" w14:textId="77777777" w:rsidR="0041627D" w:rsidRPr="000C68ED" w:rsidRDefault="0041627D" w:rsidP="00D8375E">
            <w:pPr>
              <w:pStyle w:val="TAC"/>
              <w:rPr>
                <w:rFonts w:cs="Arial"/>
                <w:lang w:val="en-US"/>
              </w:rPr>
            </w:pPr>
          </w:p>
        </w:tc>
        <w:tc>
          <w:tcPr>
            <w:tcW w:w="1077" w:type="dxa"/>
            <w:tcBorders>
              <w:top w:val="single" w:sz="4" w:space="0" w:color="auto"/>
              <w:left w:val="single" w:sz="4" w:space="0" w:color="auto"/>
              <w:bottom w:val="single" w:sz="4" w:space="0" w:color="auto"/>
              <w:right w:val="single" w:sz="4" w:space="0" w:color="auto"/>
            </w:tcBorders>
          </w:tcPr>
          <w:p w14:paraId="69401E6A" w14:textId="77777777" w:rsidR="0041627D" w:rsidRPr="000C68ED" w:rsidRDefault="0041627D" w:rsidP="00D8375E">
            <w:pPr>
              <w:pStyle w:val="TAC"/>
              <w:rPr>
                <w:rFonts w:cs="Arial"/>
                <w:b/>
                <w:lang w:val="en-US"/>
              </w:rPr>
            </w:pPr>
            <w:r w:rsidRPr="000C68ED">
              <w:rPr>
                <w:rFonts w:cs="Arial"/>
                <w:b/>
                <w:lang w:val="en-US"/>
              </w:rPr>
              <w:t>8</w:t>
            </w:r>
          </w:p>
        </w:tc>
        <w:tc>
          <w:tcPr>
            <w:tcW w:w="1078" w:type="dxa"/>
            <w:tcBorders>
              <w:top w:val="single" w:sz="4" w:space="0" w:color="auto"/>
              <w:left w:val="single" w:sz="4" w:space="0" w:color="auto"/>
              <w:bottom w:val="single" w:sz="4" w:space="0" w:color="auto"/>
              <w:right w:val="single" w:sz="4" w:space="0" w:color="auto"/>
            </w:tcBorders>
          </w:tcPr>
          <w:p w14:paraId="5BDBC111" w14:textId="77777777" w:rsidR="0041627D" w:rsidRPr="000C68ED" w:rsidRDefault="0041627D" w:rsidP="00D8375E">
            <w:pPr>
              <w:pStyle w:val="TAC"/>
              <w:rPr>
                <w:rFonts w:cs="Arial"/>
                <w:b/>
                <w:lang w:val="en-US"/>
              </w:rPr>
            </w:pPr>
            <w:r w:rsidRPr="000C68ED">
              <w:rPr>
                <w:rFonts w:cs="Arial"/>
                <w:b/>
                <w:lang w:val="en-US"/>
              </w:rPr>
              <w:t>9</w:t>
            </w:r>
          </w:p>
        </w:tc>
        <w:tc>
          <w:tcPr>
            <w:tcW w:w="1077" w:type="dxa"/>
            <w:tcBorders>
              <w:top w:val="single" w:sz="4" w:space="0" w:color="auto"/>
              <w:left w:val="single" w:sz="4" w:space="0" w:color="auto"/>
              <w:bottom w:val="single" w:sz="4" w:space="0" w:color="auto"/>
              <w:right w:val="single" w:sz="4" w:space="0" w:color="auto"/>
            </w:tcBorders>
          </w:tcPr>
          <w:p w14:paraId="188A8CFC" w14:textId="77777777" w:rsidR="0041627D" w:rsidRPr="000C68ED" w:rsidRDefault="0041627D" w:rsidP="00D8375E">
            <w:pPr>
              <w:pStyle w:val="TAC"/>
              <w:rPr>
                <w:rFonts w:cs="Arial"/>
                <w:b/>
                <w:lang w:val="en-US"/>
              </w:rPr>
            </w:pPr>
            <w:r w:rsidRPr="000C68ED">
              <w:rPr>
                <w:rFonts w:cs="Arial"/>
                <w:b/>
                <w:lang w:val="en-US"/>
              </w:rPr>
              <w:t>10</w:t>
            </w:r>
          </w:p>
        </w:tc>
        <w:tc>
          <w:tcPr>
            <w:tcW w:w="1078" w:type="dxa"/>
            <w:tcBorders>
              <w:top w:val="single" w:sz="4" w:space="0" w:color="auto"/>
              <w:left w:val="single" w:sz="4" w:space="0" w:color="auto"/>
              <w:bottom w:val="single" w:sz="4" w:space="0" w:color="auto"/>
              <w:right w:val="single" w:sz="4" w:space="0" w:color="auto"/>
            </w:tcBorders>
          </w:tcPr>
          <w:p w14:paraId="164F50ED" w14:textId="77777777" w:rsidR="0041627D" w:rsidRPr="000C68ED" w:rsidRDefault="0041627D" w:rsidP="00D8375E">
            <w:pPr>
              <w:pStyle w:val="TAC"/>
              <w:rPr>
                <w:rFonts w:cs="Arial"/>
                <w:b/>
                <w:lang w:val="en-US"/>
              </w:rPr>
            </w:pPr>
            <w:r w:rsidRPr="000C68ED">
              <w:rPr>
                <w:rFonts w:cs="Arial"/>
                <w:b/>
                <w:lang w:val="en-US"/>
              </w:rPr>
              <w:t>11</w:t>
            </w:r>
          </w:p>
        </w:tc>
        <w:tc>
          <w:tcPr>
            <w:tcW w:w="1077" w:type="dxa"/>
            <w:tcBorders>
              <w:top w:val="single" w:sz="4" w:space="0" w:color="auto"/>
              <w:left w:val="single" w:sz="4" w:space="0" w:color="auto"/>
              <w:bottom w:val="single" w:sz="4" w:space="0" w:color="auto"/>
              <w:right w:val="single" w:sz="4" w:space="0" w:color="auto"/>
            </w:tcBorders>
          </w:tcPr>
          <w:p w14:paraId="7BE06278" w14:textId="77777777" w:rsidR="0041627D" w:rsidRPr="000C68ED" w:rsidRDefault="0041627D" w:rsidP="00D8375E">
            <w:pPr>
              <w:pStyle w:val="TAC"/>
              <w:rPr>
                <w:rFonts w:cs="Arial"/>
                <w:b/>
                <w:lang w:val="en-US"/>
              </w:rPr>
            </w:pPr>
            <w:r w:rsidRPr="000C68ED">
              <w:rPr>
                <w:rFonts w:cs="Arial"/>
                <w:b/>
                <w:lang w:val="en-US"/>
              </w:rPr>
              <w:t>12</w:t>
            </w:r>
          </w:p>
        </w:tc>
        <w:tc>
          <w:tcPr>
            <w:tcW w:w="1078" w:type="dxa"/>
            <w:tcBorders>
              <w:top w:val="single" w:sz="4" w:space="0" w:color="auto"/>
              <w:left w:val="single" w:sz="4" w:space="0" w:color="auto"/>
              <w:bottom w:val="single" w:sz="4" w:space="0" w:color="auto"/>
              <w:right w:val="single" w:sz="4" w:space="0" w:color="auto"/>
            </w:tcBorders>
          </w:tcPr>
          <w:p w14:paraId="6A2E95A5" w14:textId="77777777" w:rsidR="0041627D" w:rsidRPr="000C68ED" w:rsidRDefault="0041627D" w:rsidP="00D8375E">
            <w:pPr>
              <w:pStyle w:val="TAC"/>
              <w:rPr>
                <w:rFonts w:cs="Arial"/>
                <w:b/>
                <w:lang w:val="en-US"/>
              </w:rPr>
            </w:pPr>
            <w:r w:rsidRPr="000C68ED">
              <w:rPr>
                <w:rFonts w:cs="Arial"/>
                <w:b/>
                <w:lang w:val="en-US"/>
              </w:rPr>
              <w:t>13</w:t>
            </w:r>
          </w:p>
        </w:tc>
        <w:tc>
          <w:tcPr>
            <w:tcW w:w="1077" w:type="dxa"/>
            <w:tcBorders>
              <w:top w:val="single" w:sz="4" w:space="0" w:color="auto"/>
              <w:left w:val="single" w:sz="4" w:space="0" w:color="auto"/>
              <w:bottom w:val="single" w:sz="4" w:space="0" w:color="auto"/>
              <w:right w:val="single" w:sz="4" w:space="0" w:color="auto"/>
            </w:tcBorders>
          </w:tcPr>
          <w:p w14:paraId="182FC51E" w14:textId="77777777" w:rsidR="0041627D" w:rsidRPr="000C68ED" w:rsidRDefault="0041627D" w:rsidP="00D8375E">
            <w:pPr>
              <w:pStyle w:val="TAC"/>
              <w:rPr>
                <w:rFonts w:cs="Arial"/>
                <w:b/>
                <w:lang w:val="en-US"/>
              </w:rPr>
            </w:pPr>
            <w:r w:rsidRPr="000C68ED">
              <w:rPr>
                <w:rFonts w:cs="Arial"/>
                <w:b/>
                <w:lang w:val="en-US"/>
              </w:rPr>
              <w:t>14</w:t>
            </w:r>
          </w:p>
        </w:tc>
        <w:tc>
          <w:tcPr>
            <w:tcW w:w="1220" w:type="dxa"/>
            <w:tcBorders>
              <w:top w:val="single" w:sz="4" w:space="0" w:color="auto"/>
              <w:left w:val="single" w:sz="4" w:space="0" w:color="auto"/>
              <w:bottom w:val="single" w:sz="4" w:space="0" w:color="auto"/>
              <w:right w:val="single" w:sz="4" w:space="0" w:color="auto"/>
            </w:tcBorders>
          </w:tcPr>
          <w:p w14:paraId="7BA9D222" w14:textId="77777777" w:rsidR="0041627D" w:rsidRPr="000C68ED" w:rsidRDefault="0041627D" w:rsidP="00D8375E">
            <w:pPr>
              <w:pStyle w:val="TAC"/>
              <w:rPr>
                <w:rFonts w:cs="Arial"/>
                <w:b/>
                <w:lang w:val="en-US"/>
              </w:rPr>
            </w:pPr>
            <w:r w:rsidRPr="000C68ED">
              <w:rPr>
                <w:rFonts w:cs="Arial"/>
                <w:b/>
                <w:lang w:val="en-US"/>
              </w:rPr>
              <w:t>15</w:t>
            </w:r>
          </w:p>
        </w:tc>
      </w:tr>
      <w:tr w:rsidR="0041627D" w:rsidRPr="000C68ED" w14:paraId="7C124A73"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442C4FC9" w14:textId="77777777" w:rsidR="0041627D" w:rsidRPr="000C68ED" w:rsidRDefault="0041627D" w:rsidP="00D8375E">
            <w:pPr>
              <w:pStyle w:val="TAC"/>
              <w:rPr>
                <w:lang w:val="en-US"/>
              </w:rPr>
            </w:pPr>
            <w:r w:rsidRPr="000C68ED">
              <w:rPr>
                <w:lang w:val="en-US"/>
              </w:rPr>
              <w:t>n96</w:t>
            </w:r>
          </w:p>
        </w:tc>
        <w:tc>
          <w:tcPr>
            <w:tcW w:w="1077" w:type="dxa"/>
            <w:tcBorders>
              <w:left w:val="single" w:sz="4" w:space="0" w:color="auto"/>
              <w:bottom w:val="single" w:sz="4" w:space="0" w:color="auto"/>
              <w:right w:val="single" w:sz="4" w:space="0" w:color="auto"/>
            </w:tcBorders>
          </w:tcPr>
          <w:p w14:paraId="72FDA44A" w14:textId="77777777" w:rsidR="0041627D" w:rsidRPr="000C68ED" w:rsidRDefault="0041627D" w:rsidP="00D8375E">
            <w:pPr>
              <w:pStyle w:val="TAC"/>
              <w:rPr>
                <w:lang w:val="en-US"/>
              </w:rPr>
            </w:pPr>
            <w:r w:rsidRPr="000C68ED">
              <w:rPr>
                <w:lang w:val="en-US"/>
              </w:rPr>
              <w:t>NS_66</w:t>
            </w:r>
          </w:p>
        </w:tc>
        <w:tc>
          <w:tcPr>
            <w:tcW w:w="1078" w:type="dxa"/>
            <w:tcBorders>
              <w:left w:val="single" w:sz="4" w:space="0" w:color="auto"/>
              <w:bottom w:val="single" w:sz="4" w:space="0" w:color="auto"/>
              <w:right w:val="single" w:sz="4" w:space="0" w:color="auto"/>
            </w:tcBorders>
          </w:tcPr>
          <w:p w14:paraId="079495A9" w14:textId="77777777" w:rsidR="0041627D" w:rsidRPr="000C68ED" w:rsidRDefault="0041627D" w:rsidP="00D8375E">
            <w:pPr>
              <w:pStyle w:val="TAC"/>
              <w:rPr>
                <w:lang w:val="en-US"/>
              </w:rPr>
            </w:pPr>
            <w:r w:rsidRPr="000C68ED">
              <w:rPr>
                <w:lang w:val="en-US"/>
              </w:rPr>
              <w:t>NS_67</w:t>
            </w:r>
          </w:p>
        </w:tc>
        <w:tc>
          <w:tcPr>
            <w:tcW w:w="1077" w:type="dxa"/>
            <w:tcBorders>
              <w:left w:val="single" w:sz="4" w:space="0" w:color="auto"/>
              <w:bottom w:val="single" w:sz="4" w:space="0" w:color="auto"/>
              <w:right w:val="single" w:sz="4" w:space="0" w:color="auto"/>
            </w:tcBorders>
          </w:tcPr>
          <w:p w14:paraId="6A3E21B9"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6CA0B249"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tcPr>
          <w:p w14:paraId="6BE492ED"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3AE58A68"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12FB7873"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4487DE3" w14:textId="77777777" w:rsidR="0041627D" w:rsidRPr="000C68ED" w:rsidRDefault="0041627D" w:rsidP="00D8375E">
            <w:pPr>
              <w:pStyle w:val="TAC"/>
              <w:rPr>
                <w:lang w:val="en-US"/>
              </w:rPr>
            </w:pPr>
          </w:p>
        </w:tc>
      </w:tr>
      <w:tr w:rsidR="0041627D" w:rsidRPr="000C68ED" w14:paraId="1370745F"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64BF0793" w14:textId="77777777" w:rsidR="0041627D" w:rsidRPr="000C68ED" w:rsidRDefault="0041627D" w:rsidP="00D8375E">
            <w:pPr>
              <w:pStyle w:val="TAC"/>
              <w:rPr>
                <w:lang w:val="en-US"/>
              </w:rPr>
            </w:pPr>
            <w:r w:rsidRPr="000C68ED">
              <w:rPr>
                <w:lang w:val="en-US"/>
              </w:rPr>
              <w:t>n102</w:t>
            </w:r>
          </w:p>
        </w:tc>
        <w:tc>
          <w:tcPr>
            <w:tcW w:w="1077" w:type="dxa"/>
            <w:tcBorders>
              <w:left w:val="single" w:sz="4" w:space="0" w:color="auto"/>
              <w:bottom w:val="single" w:sz="4" w:space="0" w:color="auto"/>
              <w:right w:val="single" w:sz="4" w:space="0" w:color="auto"/>
            </w:tcBorders>
            <w:vAlign w:val="center"/>
          </w:tcPr>
          <w:p w14:paraId="0F927E87" w14:textId="77777777" w:rsidR="0041627D" w:rsidRPr="000C68ED" w:rsidRDefault="0041627D" w:rsidP="00D8375E">
            <w:pPr>
              <w:pStyle w:val="TAC"/>
              <w:rPr>
                <w:lang w:val="en-US"/>
              </w:rPr>
            </w:pPr>
            <w:r w:rsidRPr="000C68ED">
              <w:rPr>
                <w:lang w:val="en-US"/>
              </w:rPr>
              <w:t>NS_64</w:t>
            </w:r>
          </w:p>
        </w:tc>
        <w:tc>
          <w:tcPr>
            <w:tcW w:w="1078" w:type="dxa"/>
            <w:tcBorders>
              <w:left w:val="single" w:sz="4" w:space="0" w:color="auto"/>
              <w:bottom w:val="single" w:sz="4" w:space="0" w:color="auto"/>
              <w:right w:val="single" w:sz="4" w:space="0" w:color="auto"/>
            </w:tcBorders>
            <w:vAlign w:val="center"/>
          </w:tcPr>
          <w:p w14:paraId="020CB8A5" w14:textId="77777777" w:rsidR="0041627D" w:rsidRPr="000C68ED" w:rsidRDefault="0041627D" w:rsidP="00D8375E">
            <w:pPr>
              <w:pStyle w:val="TAC"/>
              <w:rPr>
                <w:lang w:val="en-US"/>
              </w:rPr>
            </w:pPr>
            <w:r w:rsidRPr="000C68ED">
              <w:rPr>
                <w:lang w:val="en-US"/>
              </w:rPr>
              <w:t>NS_65</w:t>
            </w:r>
          </w:p>
        </w:tc>
        <w:tc>
          <w:tcPr>
            <w:tcW w:w="1077" w:type="dxa"/>
            <w:tcBorders>
              <w:left w:val="single" w:sz="4" w:space="0" w:color="auto"/>
              <w:bottom w:val="single" w:sz="4" w:space="0" w:color="auto"/>
              <w:right w:val="single" w:sz="4" w:space="0" w:color="auto"/>
            </w:tcBorders>
            <w:vAlign w:val="center"/>
          </w:tcPr>
          <w:p w14:paraId="3D143CE0" w14:textId="77777777" w:rsidR="0041627D" w:rsidRPr="000C68ED" w:rsidRDefault="0041627D" w:rsidP="00D8375E">
            <w:pPr>
              <w:pStyle w:val="TAC"/>
              <w:rPr>
                <w:lang w:val="en-US"/>
              </w:rPr>
            </w:pPr>
            <w:r w:rsidRPr="000C68ED">
              <w:rPr>
                <w:lang w:val="en-US"/>
              </w:rPr>
              <w:t>NS_68</w:t>
            </w:r>
          </w:p>
        </w:tc>
        <w:tc>
          <w:tcPr>
            <w:tcW w:w="1078" w:type="dxa"/>
            <w:tcBorders>
              <w:left w:val="single" w:sz="4" w:space="0" w:color="auto"/>
              <w:bottom w:val="single" w:sz="4" w:space="0" w:color="auto"/>
              <w:right w:val="single" w:sz="4" w:space="0" w:color="auto"/>
            </w:tcBorders>
            <w:vAlign w:val="center"/>
          </w:tcPr>
          <w:p w14:paraId="4C703A4A" w14:textId="77777777" w:rsidR="0041627D" w:rsidRPr="000C68ED" w:rsidRDefault="0041627D" w:rsidP="00D8375E">
            <w:pPr>
              <w:pStyle w:val="TAC"/>
              <w:rPr>
                <w:lang w:val="en-US"/>
              </w:rPr>
            </w:pPr>
            <w:r w:rsidRPr="000C68ED">
              <w:rPr>
                <w:lang w:val="en-US"/>
              </w:rPr>
              <w:t>NS_69</w:t>
            </w:r>
          </w:p>
        </w:tc>
        <w:tc>
          <w:tcPr>
            <w:tcW w:w="1077" w:type="dxa"/>
            <w:tcBorders>
              <w:left w:val="single" w:sz="4" w:space="0" w:color="auto"/>
              <w:bottom w:val="single" w:sz="4" w:space="0" w:color="auto"/>
              <w:right w:val="single" w:sz="4" w:space="0" w:color="auto"/>
            </w:tcBorders>
          </w:tcPr>
          <w:p w14:paraId="0878FC5B"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2475EFE0"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5B801C6C"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CCF2FFA" w14:textId="77777777" w:rsidR="0041627D" w:rsidRPr="000C68ED" w:rsidRDefault="0041627D" w:rsidP="00D8375E">
            <w:pPr>
              <w:pStyle w:val="TAC"/>
              <w:rPr>
                <w:lang w:val="en-US"/>
              </w:rPr>
            </w:pPr>
          </w:p>
        </w:tc>
      </w:tr>
      <w:tr w:rsidR="0041627D" w:rsidRPr="000C68ED" w14:paraId="4A13CF2F" w14:textId="77777777" w:rsidTr="00D8375E">
        <w:tc>
          <w:tcPr>
            <w:tcW w:w="9861" w:type="dxa"/>
            <w:gridSpan w:val="9"/>
            <w:tcBorders>
              <w:top w:val="single" w:sz="4" w:space="0" w:color="auto"/>
              <w:left w:val="single" w:sz="4" w:space="0" w:color="auto"/>
              <w:bottom w:val="single" w:sz="4" w:space="0" w:color="auto"/>
              <w:right w:val="single" w:sz="4" w:space="0" w:color="auto"/>
            </w:tcBorders>
            <w:vAlign w:val="center"/>
          </w:tcPr>
          <w:p w14:paraId="5C2D1F3A" w14:textId="77777777" w:rsidR="0041627D" w:rsidRPr="000C68ED" w:rsidRDefault="0041627D" w:rsidP="00D8375E">
            <w:pPr>
              <w:pStyle w:val="TAN"/>
              <w:rPr>
                <w:lang w:val="en-US"/>
              </w:rPr>
            </w:pPr>
            <w:r w:rsidRPr="000C68ED">
              <w:rPr>
                <w:lang w:val="en-US"/>
              </w:rPr>
              <w:t>NOTE:</w:t>
            </w:r>
            <w:r w:rsidRPr="000C68ED">
              <w:rPr>
                <w:lang w:val="en-US"/>
              </w:rPr>
              <w:tab/>
            </w:r>
            <w:proofErr w:type="spellStart"/>
            <w:r w:rsidRPr="000C68ED">
              <w:rPr>
                <w:i/>
                <w:iCs/>
                <w:lang w:val="en-US"/>
              </w:rPr>
              <w:t>extendedAdditionalSpectrumEmission</w:t>
            </w:r>
            <w:proofErr w:type="spellEnd"/>
            <w:r w:rsidRPr="000C68ED">
              <w:rPr>
                <w:lang w:val="en-US"/>
              </w:rPr>
              <w:t xml:space="preserve"> corresponds to an information element of the name [EXTENDED_ </w:t>
            </w:r>
            <w:proofErr w:type="spellStart"/>
            <w:r w:rsidRPr="000C68ED">
              <w:rPr>
                <w:lang w:val="en-US"/>
              </w:rPr>
              <w:t>additionalSpectrumEmission</w:t>
            </w:r>
            <w:proofErr w:type="spellEnd"/>
            <w:r w:rsidRPr="000C68ED">
              <w:rPr>
                <w:lang w:val="en-US"/>
              </w:rPr>
              <w:t>] defined in clause 6.3.2 of TS 38.331 [7].</w:t>
            </w:r>
          </w:p>
        </w:tc>
      </w:tr>
    </w:tbl>
    <w:p w14:paraId="7500131D" w14:textId="77777777" w:rsidR="0041627D" w:rsidRPr="000C68ED" w:rsidRDefault="0041627D" w:rsidP="0041627D">
      <w:pPr>
        <w:rPr>
          <w:lang w:val="en-US"/>
        </w:rPr>
      </w:pPr>
    </w:p>
    <w:p w14:paraId="1A6D6558" w14:textId="3DB817CA" w:rsidR="0041627D" w:rsidRPr="000C68ED" w:rsidRDefault="0041627D" w:rsidP="0041627D">
      <w:pPr>
        <w:pStyle w:val="BodyText"/>
        <w:rPr>
          <w:rFonts w:eastAsia="Malgun Gothic"/>
          <w:lang w:val="en-US" w:eastAsia="ko-KR"/>
        </w:rPr>
      </w:pPr>
      <w:r w:rsidRPr="000C68ED">
        <w:rPr>
          <w:rFonts w:eastAsia="Malgun Gothic"/>
          <w:lang w:val="en-US" w:eastAsia="ko-KR"/>
        </w:rPr>
        <w:t>And, the channel bandwidth for NR-U are specified as below.</w:t>
      </w:r>
    </w:p>
    <w:p w14:paraId="2EFCF346" w14:textId="77777777" w:rsidR="0041627D" w:rsidRPr="000C68ED" w:rsidRDefault="0041627D" w:rsidP="0041627D">
      <w:pPr>
        <w:pStyle w:val="TH"/>
        <w:rPr>
          <w:lang w:val="en-US"/>
        </w:rPr>
      </w:pPr>
      <w:r w:rsidRPr="000C68ED">
        <w:rPr>
          <w:lang w:val="en-US"/>
        </w:rPr>
        <w:lastRenderedPageBreak/>
        <w:t>Table 6.2F.3.1-1: Additional maximum power reduction (A-MPR)</w:t>
      </w:r>
    </w:p>
    <w:tbl>
      <w:tblPr>
        <w:tblW w:w="7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9"/>
        <w:gridCol w:w="1623"/>
        <w:gridCol w:w="4189"/>
      </w:tblGrid>
      <w:tr w:rsidR="0041627D" w:rsidRPr="000C68ED" w14:paraId="035FBEFD"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tcPr>
          <w:p w14:paraId="390D99D9" w14:textId="77777777" w:rsidR="0041627D" w:rsidRPr="000C68ED" w:rsidRDefault="0041627D" w:rsidP="00D8375E">
            <w:pPr>
              <w:pStyle w:val="TAH"/>
              <w:rPr>
                <w:lang w:val="en-US"/>
              </w:rPr>
            </w:pPr>
            <w:r w:rsidRPr="000C68ED">
              <w:rPr>
                <w:lang w:val="en-US"/>
              </w:rPr>
              <w:t xml:space="preserve">Network </w:t>
            </w:r>
            <w:proofErr w:type="spellStart"/>
            <w:r w:rsidRPr="000C68ED">
              <w:rPr>
                <w:lang w:val="en-US"/>
              </w:rPr>
              <w:t>signalling</w:t>
            </w:r>
            <w:proofErr w:type="spellEnd"/>
            <w:r w:rsidRPr="000C68ED">
              <w:rPr>
                <w:lang w:val="en-US"/>
              </w:rPr>
              <w:t xml:space="preserve"> label</w:t>
            </w:r>
          </w:p>
        </w:tc>
        <w:tc>
          <w:tcPr>
            <w:tcW w:w="1623" w:type="dxa"/>
            <w:tcBorders>
              <w:top w:val="single" w:sz="4" w:space="0" w:color="auto"/>
              <w:left w:val="single" w:sz="4" w:space="0" w:color="auto"/>
              <w:bottom w:val="single" w:sz="4" w:space="0" w:color="auto"/>
              <w:right w:val="single" w:sz="4" w:space="0" w:color="auto"/>
            </w:tcBorders>
          </w:tcPr>
          <w:p w14:paraId="59D3F65E" w14:textId="77777777" w:rsidR="0041627D" w:rsidRPr="000C68ED" w:rsidRDefault="0041627D" w:rsidP="00D8375E">
            <w:pPr>
              <w:pStyle w:val="TAH"/>
              <w:rPr>
                <w:lang w:val="en-US"/>
              </w:rPr>
            </w:pPr>
            <w:r w:rsidRPr="000C68ED">
              <w:rPr>
                <w:lang w:val="en-US"/>
              </w:rPr>
              <w:t>NR Band</w:t>
            </w:r>
          </w:p>
        </w:tc>
        <w:tc>
          <w:tcPr>
            <w:tcW w:w="4189" w:type="dxa"/>
            <w:tcBorders>
              <w:top w:val="single" w:sz="4" w:space="0" w:color="auto"/>
              <w:left w:val="single" w:sz="4" w:space="0" w:color="auto"/>
              <w:bottom w:val="single" w:sz="4" w:space="0" w:color="auto"/>
              <w:right w:val="single" w:sz="4" w:space="0" w:color="auto"/>
            </w:tcBorders>
          </w:tcPr>
          <w:p w14:paraId="339F5A80" w14:textId="77777777" w:rsidR="0041627D" w:rsidRPr="000C68ED" w:rsidRDefault="0041627D" w:rsidP="00D8375E">
            <w:pPr>
              <w:pStyle w:val="TAH"/>
              <w:rPr>
                <w:lang w:val="en-US"/>
              </w:rPr>
            </w:pPr>
            <w:r w:rsidRPr="000C68ED">
              <w:rPr>
                <w:lang w:val="en-US"/>
              </w:rPr>
              <w:t>Channel bandwidth (MHz)</w:t>
            </w:r>
          </w:p>
        </w:tc>
      </w:tr>
      <w:tr w:rsidR="0041627D" w:rsidRPr="000C68ED" w14:paraId="1EC8999B" w14:textId="77777777" w:rsidTr="00D8375E">
        <w:trPr>
          <w:trHeight w:val="113"/>
          <w:jc w:val="center"/>
        </w:trPr>
        <w:tc>
          <w:tcPr>
            <w:tcW w:w="1639" w:type="dxa"/>
            <w:tcBorders>
              <w:top w:val="single" w:sz="4" w:space="0" w:color="auto"/>
              <w:left w:val="single" w:sz="4" w:space="0" w:color="auto"/>
              <w:bottom w:val="single" w:sz="4" w:space="0" w:color="auto"/>
              <w:right w:val="single" w:sz="4" w:space="0" w:color="auto"/>
            </w:tcBorders>
            <w:vAlign w:val="center"/>
          </w:tcPr>
          <w:p w14:paraId="0B2EA543" w14:textId="77777777" w:rsidR="0041627D" w:rsidRPr="000C68ED" w:rsidRDefault="0041627D" w:rsidP="00D8375E">
            <w:pPr>
              <w:pStyle w:val="TAC"/>
              <w:rPr>
                <w:rFonts w:cs="Arial"/>
                <w:lang w:val="en-US"/>
              </w:rPr>
            </w:pPr>
            <w:r w:rsidRPr="000C68ED">
              <w:rPr>
                <w:rFonts w:cs="Arial"/>
                <w:lang w:val="en-US"/>
              </w:rPr>
              <w:t>NS_01</w:t>
            </w:r>
          </w:p>
        </w:tc>
        <w:tc>
          <w:tcPr>
            <w:tcW w:w="1623" w:type="dxa"/>
            <w:tcBorders>
              <w:top w:val="single" w:sz="4" w:space="0" w:color="auto"/>
              <w:left w:val="single" w:sz="4" w:space="0" w:color="auto"/>
              <w:bottom w:val="single" w:sz="4" w:space="0" w:color="auto"/>
              <w:right w:val="single" w:sz="4" w:space="0" w:color="auto"/>
            </w:tcBorders>
            <w:vAlign w:val="center"/>
          </w:tcPr>
          <w:p w14:paraId="1786BB68" w14:textId="77777777" w:rsidR="0041627D" w:rsidRPr="000C68ED" w:rsidRDefault="0041627D" w:rsidP="00D8375E">
            <w:pPr>
              <w:pStyle w:val="TAC"/>
              <w:rPr>
                <w:rFonts w:cs="Arial"/>
                <w:lang w:val="en-US" w:eastAsia="zh-CN"/>
              </w:rPr>
            </w:pPr>
            <w:r w:rsidRPr="000C68ED">
              <w:rPr>
                <w:rFonts w:cs="Arial"/>
                <w:lang w:val="en-US" w:eastAsia="zh-CN"/>
              </w:rPr>
              <w:t>n46, n96</w:t>
            </w:r>
          </w:p>
        </w:tc>
        <w:tc>
          <w:tcPr>
            <w:tcW w:w="4189" w:type="dxa"/>
            <w:tcBorders>
              <w:top w:val="single" w:sz="4" w:space="0" w:color="auto"/>
              <w:left w:val="single" w:sz="4" w:space="0" w:color="auto"/>
              <w:bottom w:val="single" w:sz="4" w:space="0" w:color="auto"/>
              <w:right w:val="single" w:sz="4" w:space="0" w:color="auto"/>
            </w:tcBorders>
            <w:vAlign w:val="center"/>
          </w:tcPr>
          <w:p w14:paraId="26D043DF"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0A37049C" w14:textId="77777777" w:rsidTr="00D8375E">
        <w:trPr>
          <w:trHeight w:val="70"/>
          <w:jc w:val="center"/>
        </w:trPr>
        <w:tc>
          <w:tcPr>
            <w:tcW w:w="1639" w:type="dxa"/>
            <w:tcBorders>
              <w:top w:val="single" w:sz="4" w:space="0" w:color="auto"/>
              <w:left w:val="single" w:sz="4" w:space="0" w:color="auto"/>
              <w:right w:val="single" w:sz="4" w:space="0" w:color="auto"/>
            </w:tcBorders>
            <w:vAlign w:val="center"/>
          </w:tcPr>
          <w:p w14:paraId="10B98FC0" w14:textId="77777777" w:rsidR="0041627D" w:rsidRPr="000C68ED" w:rsidRDefault="0041627D" w:rsidP="00D8375E">
            <w:pPr>
              <w:pStyle w:val="TAC"/>
              <w:rPr>
                <w:lang w:val="en-US"/>
              </w:rPr>
            </w:pPr>
            <w:r w:rsidRPr="000C68ED">
              <w:rPr>
                <w:lang w:val="en-US"/>
              </w:rPr>
              <w:t>NS_28</w:t>
            </w:r>
          </w:p>
        </w:tc>
        <w:tc>
          <w:tcPr>
            <w:tcW w:w="1623" w:type="dxa"/>
            <w:tcBorders>
              <w:top w:val="single" w:sz="4" w:space="0" w:color="auto"/>
              <w:left w:val="single" w:sz="4" w:space="0" w:color="auto"/>
              <w:right w:val="single" w:sz="4" w:space="0" w:color="auto"/>
            </w:tcBorders>
            <w:vAlign w:val="center"/>
          </w:tcPr>
          <w:p w14:paraId="39CC7452"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right w:val="single" w:sz="4" w:space="0" w:color="auto"/>
            </w:tcBorders>
            <w:vAlign w:val="center"/>
          </w:tcPr>
          <w:p w14:paraId="739730C6" w14:textId="77777777" w:rsidR="0041627D" w:rsidRPr="000C68ED" w:rsidRDefault="0041627D" w:rsidP="00D8375E">
            <w:pPr>
              <w:pStyle w:val="TAC"/>
              <w:rPr>
                <w:lang w:val="en-US"/>
              </w:rPr>
            </w:pPr>
            <w:r w:rsidRPr="000C68ED">
              <w:rPr>
                <w:rFonts w:cs="Arial"/>
                <w:lang w:val="en-US"/>
              </w:rPr>
              <w:t>20, 40, 60, 80</w:t>
            </w:r>
          </w:p>
        </w:tc>
      </w:tr>
      <w:tr w:rsidR="0041627D" w:rsidRPr="000C68ED" w14:paraId="4AE81ADE" w14:textId="77777777" w:rsidTr="00D8375E">
        <w:trPr>
          <w:trHeight w:val="70"/>
          <w:jc w:val="center"/>
        </w:trPr>
        <w:tc>
          <w:tcPr>
            <w:tcW w:w="1639" w:type="dxa"/>
            <w:tcBorders>
              <w:left w:val="single" w:sz="4" w:space="0" w:color="auto"/>
              <w:bottom w:val="single" w:sz="4" w:space="0" w:color="auto"/>
              <w:right w:val="single" w:sz="4" w:space="0" w:color="auto"/>
            </w:tcBorders>
            <w:vAlign w:val="center"/>
          </w:tcPr>
          <w:p w14:paraId="7BB87EB4" w14:textId="77777777" w:rsidR="0041627D" w:rsidRPr="000C68ED" w:rsidRDefault="0041627D" w:rsidP="00D8375E">
            <w:pPr>
              <w:pStyle w:val="TAC"/>
              <w:rPr>
                <w:lang w:val="en-US"/>
              </w:rPr>
            </w:pPr>
            <w:r w:rsidRPr="000C68ED">
              <w:rPr>
                <w:lang w:val="en-US"/>
              </w:rPr>
              <w:t>NS_29</w:t>
            </w:r>
          </w:p>
        </w:tc>
        <w:tc>
          <w:tcPr>
            <w:tcW w:w="1623" w:type="dxa"/>
            <w:tcBorders>
              <w:top w:val="single" w:sz="4" w:space="0" w:color="auto"/>
              <w:left w:val="single" w:sz="4" w:space="0" w:color="auto"/>
              <w:bottom w:val="single" w:sz="4" w:space="0" w:color="auto"/>
              <w:right w:val="single" w:sz="4" w:space="0" w:color="auto"/>
            </w:tcBorders>
            <w:vAlign w:val="center"/>
          </w:tcPr>
          <w:p w14:paraId="6FE1BBC5"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41ED627D" w14:textId="77777777" w:rsidR="0041627D" w:rsidRPr="000C68ED" w:rsidRDefault="0041627D" w:rsidP="00D8375E">
            <w:pPr>
              <w:pStyle w:val="TAC"/>
              <w:rPr>
                <w:lang w:val="en-US"/>
              </w:rPr>
            </w:pPr>
            <w:r w:rsidRPr="000C68ED">
              <w:rPr>
                <w:rFonts w:cs="Arial"/>
                <w:lang w:val="en-US"/>
              </w:rPr>
              <w:t>20, 40, 60, 80</w:t>
            </w:r>
          </w:p>
        </w:tc>
      </w:tr>
      <w:tr w:rsidR="0041627D" w:rsidRPr="000C68ED" w14:paraId="3000CD95"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455B9F19" w14:textId="77777777" w:rsidR="0041627D" w:rsidRPr="000C68ED" w:rsidRDefault="0041627D" w:rsidP="00D8375E">
            <w:pPr>
              <w:pStyle w:val="TAC"/>
              <w:rPr>
                <w:lang w:val="en-US"/>
              </w:rPr>
            </w:pPr>
            <w:r w:rsidRPr="000C68ED">
              <w:rPr>
                <w:lang w:val="en-US"/>
              </w:rPr>
              <w:t>NS_30</w:t>
            </w:r>
          </w:p>
        </w:tc>
        <w:tc>
          <w:tcPr>
            <w:tcW w:w="1623" w:type="dxa"/>
            <w:tcBorders>
              <w:top w:val="single" w:sz="4" w:space="0" w:color="auto"/>
              <w:left w:val="single" w:sz="4" w:space="0" w:color="auto"/>
              <w:bottom w:val="single" w:sz="4" w:space="0" w:color="auto"/>
              <w:right w:val="single" w:sz="4" w:space="0" w:color="auto"/>
            </w:tcBorders>
            <w:vAlign w:val="center"/>
          </w:tcPr>
          <w:p w14:paraId="66F363DD"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224AF0B3" w14:textId="77777777" w:rsidR="0041627D" w:rsidRPr="000C68ED" w:rsidRDefault="0041627D" w:rsidP="00D8375E">
            <w:pPr>
              <w:pStyle w:val="TAC"/>
              <w:rPr>
                <w:lang w:val="en-US"/>
              </w:rPr>
            </w:pPr>
            <w:r w:rsidRPr="000C68ED">
              <w:rPr>
                <w:rFonts w:cs="Arial"/>
                <w:lang w:val="en-US"/>
              </w:rPr>
              <w:t>20, 40, 60, 80</w:t>
            </w:r>
          </w:p>
        </w:tc>
      </w:tr>
      <w:tr w:rsidR="0041627D" w:rsidRPr="000C68ED" w14:paraId="3C7A52A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9DB9CB4" w14:textId="77777777" w:rsidR="0041627D" w:rsidRPr="000C68ED" w:rsidRDefault="0041627D" w:rsidP="00D8375E">
            <w:pPr>
              <w:pStyle w:val="TAC"/>
              <w:rPr>
                <w:lang w:val="en-US"/>
              </w:rPr>
            </w:pPr>
            <w:r w:rsidRPr="000C68ED">
              <w:rPr>
                <w:lang w:val="en-US"/>
              </w:rPr>
              <w:t>NS_31</w:t>
            </w:r>
          </w:p>
        </w:tc>
        <w:tc>
          <w:tcPr>
            <w:tcW w:w="1623" w:type="dxa"/>
            <w:tcBorders>
              <w:top w:val="single" w:sz="4" w:space="0" w:color="auto"/>
              <w:left w:val="single" w:sz="4" w:space="0" w:color="auto"/>
              <w:bottom w:val="single" w:sz="4" w:space="0" w:color="auto"/>
              <w:right w:val="single" w:sz="4" w:space="0" w:color="auto"/>
            </w:tcBorders>
            <w:vAlign w:val="center"/>
          </w:tcPr>
          <w:p w14:paraId="69177B7B"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44E91292" w14:textId="77777777" w:rsidR="0041627D" w:rsidRPr="000C68ED" w:rsidRDefault="0041627D" w:rsidP="00D8375E">
            <w:pPr>
              <w:pStyle w:val="TAC"/>
              <w:rPr>
                <w:lang w:val="en-US"/>
              </w:rPr>
            </w:pPr>
            <w:r w:rsidRPr="000C68ED">
              <w:rPr>
                <w:rFonts w:cs="Arial"/>
                <w:lang w:val="en-US"/>
              </w:rPr>
              <w:t>20, 40, 60, 80</w:t>
            </w:r>
          </w:p>
        </w:tc>
      </w:tr>
      <w:tr w:rsidR="0041627D" w:rsidRPr="000C68ED" w14:paraId="1A17DD49"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BC2259D" w14:textId="77777777" w:rsidR="0041627D" w:rsidRPr="000C68ED" w:rsidRDefault="0041627D" w:rsidP="00D8375E">
            <w:pPr>
              <w:pStyle w:val="TAC"/>
              <w:rPr>
                <w:lang w:val="en-US"/>
              </w:rPr>
            </w:pPr>
            <w:r w:rsidRPr="000C68ED">
              <w:rPr>
                <w:lang w:val="en-US"/>
              </w:rPr>
              <w:t>NS_53</w:t>
            </w:r>
          </w:p>
        </w:tc>
        <w:tc>
          <w:tcPr>
            <w:tcW w:w="1623" w:type="dxa"/>
            <w:tcBorders>
              <w:top w:val="single" w:sz="4" w:space="0" w:color="auto"/>
              <w:left w:val="single" w:sz="4" w:space="0" w:color="auto"/>
              <w:bottom w:val="single" w:sz="4" w:space="0" w:color="auto"/>
              <w:right w:val="single" w:sz="4" w:space="0" w:color="auto"/>
            </w:tcBorders>
            <w:vAlign w:val="center"/>
          </w:tcPr>
          <w:p w14:paraId="2229DA6B"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AAD014E"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550C18B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0910C18" w14:textId="77777777" w:rsidR="0041627D" w:rsidRPr="000C68ED" w:rsidRDefault="0041627D" w:rsidP="00D8375E">
            <w:pPr>
              <w:pStyle w:val="TAC"/>
              <w:rPr>
                <w:lang w:val="en-US"/>
              </w:rPr>
            </w:pPr>
            <w:r w:rsidRPr="000C68ED">
              <w:rPr>
                <w:lang w:val="en-US"/>
              </w:rPr>
              <w:t>NS_54</w:t>
            </w:r>
          </w:p>
        </w:tc>
        <w:tc>
          <w:tcPr>
            <w:tcW w:w="1623" w:type="dxa"/>
            <w:tcBorders>
              <w:top w:val="single" w:sz="4" w:space="0" w:color="auto"/>
              <w:left w:val="single" w:sz="4" w:space="0" w:color="auto"/>
              <w:bottom w:val="single" w:sz="4" w:space="0" w:color="auto"/>
              <w:right w:val="single" w:sz="4" w:space="0" w:color="auto"/>
            </w:tcBorders>
            <w:vAlign w:val="center"/>
          </w:tcPr>
          <w:p w14:paraId="7789AEA3"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77FD8CB6"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472BF29D"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4C1D8617" w14:textId="77777777" w:rsidR="0041627D" w:rsidRPr="000C68ED" w:rsidRDefault="0041627D" w:rsidP="00D8375E">
            <w:pPr>
              <w:pStyle w:val="TAC"/>
              <w:rPr>
                <w:lang w:val="en-US"/>
              </w:rPr>
            </w:pPr>
            <w:r w:rsidRPr="000C68ED">
              <w:rPr>
                <w:lang w:val="en-US"/>
              </w:rPr>
              <w:t>NS_58</w:t>
            </w:r>
          </w:p>
        </w:tc>
        <w:tc>
          <w:tcPr>
            <w:tcW w:w="1623" w:type="dxa"/>
            <w:tcBorders>
              <w:top w:val="single" w:sz="4" w:space="0" w:color="auto"/>
              <w:left w:val="single" w:sz="4" w:space="0" w:color="auto"/>
              <w:bottom w:val="single" w:sz="4" w:space="0" w:color="auto"/>
              <w:right w:val="single" w:sz="4" w:space="0" w:color="auto"/>
            </w:tcBorders>
            <w:vAlign w:val="center"/>
          </w:tcPr>
          <w:p w14:paraId="23ADF720" w14:textId="77777777" w:rsidR="0041627D" w:rsidRPr="000C68ED" w:rsidRDefault="0041627D" w:rsidP="00D8375E">
            <w:pPr>
              <w:pStyle w:val="TAC"/>
              <w:rPr>
                <w:lang w:val="en-US"/>
              </w:rPr>
            </w:pPr>
            <w:r w:rsidRPr="000C68ED">
              <w:rPr>
                <w:lang w:val="en-US"/>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63EE4723"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20C6108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7C075643" w14:textId="77777777" w:rsidR="0041627D" w:rsidRPr="000C68ED" w:rsidRDefault="0041627D" w:rsidP="00D8375E">
            <w:pPr>
              <w:pStyle w:val="TAC"/>
              <w:rPr>
                <w:lang w:val="en-US"/>
              </w:rPr>
            </w:pPr>
            <w:r w:rsidRPr="000C68ED">
              <w:rPr>
                <w:lang w:val="en-US"/>
              </w:rPr>
              <w:t>NS_59</w:t>
            </w:r>
          </w:p>
        </w:tc>
        <w:tc>
          <w:tcPr>
            <w:tcW w:w="1623" w:type="dxa"/>
            <w:tcBorders>
              <w:top w:val="single" w:sz="4" w:space="0" w:color="auto"/>
              <w:left w:val="single" w:sz="4" w:space="0" w:color="auto"/>
              <w:bottom w:val="single" w:sz="4" w:space="0" w:color="auto"/>
              <w:right w:val="single" w:sz="4" w:space="0" w:color="auto"/>
            </w:tcBorders>
            <w:vAlign w:val="center"/>
          </w:tcPr>
          <w:p w14:paraId="40853164"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50C49647"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38BFA3E8"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69754370" w14:textId="77777777" w:rsidR="0041627D" w:rsidRPr="000C68ED" w:rsidRDefault="0041627D" w:rsidP="00D8375E">
            <w:pPr>
              <w:pStyle w:val="TAC"/>
              <w:rPr>
                <w:lang w:val="en-US"/>
              </w:rPr>
            </w:pPr>
            <w:r w:rsidRPr="000C68ED">
              <w:rPr>
                <w:lang w:val="en-US"/>
              </w:rPr>
              <w:t>NS_60</w:t>
            </w:r>
          </w:p>
        </w:tc>
        <w:tc>
          <w:tcPr>
            <w:tcW w:w="1623" w:type="dxa"/>
            <w:tcBorders>
              <w:top w:val="single" w:sz="4" w:space="0" w:color="auto"/>
              <w:left w:val="single" w:sz="4" w:space="0" w:color="auto"/>
              <w:bottom w:val="single" w:sz="4" w:space="0" w:color="auto"/>
              <w:right w:val="single" w:sz="4" w:space="0" w:color="auto"/>
            </w:tcBorders>
            <w:vAlign w:val="center"/>
          </w:tcPr>
          <w:p w14:paraId="52A92090"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D531E56"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3D6F26E7"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AFFCCE1" w14:textId="77777777" w:rsidR="0041627D" w:rsidRPr="000C68ED" w:rsidRDefault="0041627D" w:rsidP="00D8375E">
            <w:pPr>
              <w:pStyle w:val="TAC"/>
              <w:rPr>
                <w:lang w:val="en-US"/>
              </w:rPr>
            </w:pPr>
            <w:r w:rsidRPr="000C68ED">
              <w:rPr>
                <w:lang w:val="en-US" w:eastAsia="ko-KR"/>
              </w:rPr>
              <w:t>NS_61</w:t>
            </w:r>
          </w:p>
        </w:tc>
        <w:tc>
          <w:tcPr>
            <w:tcW w:w="1623" w:type="dxa"/>
            <w:tcBorders>
              <w:top w:val="single" w:sz="4" w:space="0" w:color="auto"/>
              <w:left w:val="single" w:sz="4" w:space="0" w:color="auto"/>
              <w:bottom w:val="single" w:sz="4" w:space="0" w:color="auto"/>
              <w:right w:val="single" w:sz="4" w:space="0" w:color="auto"/>
            </w:tcBorders>
            <w:vAlign w:val="center"/>
          </w:tcPr>
          <w:p w14:paraId="3263A629" w14:textId="77777777" w:rsidR="0041627D" w:rsidRPr="000C68ED" w:rsidRDefault="0041627D" w:rsidP="00D8375E">
            <w:pPr>
              <w:pStyle w:val="TAC"/>
              <w:rPr>
                <w:lang w:val="en-US"/>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3EA453E"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1974EC69"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6C343B6A" w14:textId="77777777" w:rsidR="0041627D" w:rsidRPr="000C68ED" w:rsidRDefault="0041627D" w:rsidP="00D8375E">
            <w:pPr>
              <w:pStyle w:val="TAC"/>
              <w:rPr>
                <w:lang w:val="en-US" w:eastAsia="ko-KR"/>
              </w:rPr>
            </w:pPr>
            <w:r w:rsidRPr="000C68ED">
              <w:rPr>
                <w:lang w:val="en-US" w:eastAsia="ko-KR"/>
              </w:rPr>
              <w:t>NS_63</w:t>
            </w:r>
          </w:p>
        </w:tc>
        <w:tc>
          <w:tcPr>
            <w:tcW w:w="1623" w:type="dxa"/>
            <w:tcBorders>
              <w:top w:val="single" w:sz="4" w:space="0" w:color="auto"/>
              <w:left w:val="single" w:sz="4" w:space="0" w:color="auto"/>
              <w:bottom w:val="single" w:sz="4" w:space="0" w:color="auto"/>
              <w:right w:val="single" w:sz="4" w:space="0" w:color="auto"/>
            </w:tcBorders>
            <w:vAlign w:val="center"/>
          </w:tcPr>
          <w:p w14:paraId="2AD846FF"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46287748" w14:textId="77777777" w:rsidR="0041627D" w:rsidRPr="000C68ED" w:rsidRDefault="0041627D" w:rsidP="00D8375E">
            <w:pPr>
              <w:pStyle w:val="TAC"/>
              <w:rPr>
                <w:rFonts w:cs="Arial"/>
                <w:lang w:val="en-US"/>
              </w:rPr>
            </w:pPr>
            <w:r w:rsidRPr="000C68ED">
              <w:rPr>
                <w:rFonts w:cs="Arial"/>
                <w:lang w:val="en-US"/>
              </w:rPr>
              <w:t>20, 40, 80</w:t>
            </w:r>
          </w:p>
        </w:tc>
      </w:tr>
      <w:tr w:rsidR="0041627D" w:rsidRPr="000C68ED" w14:paraId="584D8CEE"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59E3729" w14:textId="77777777" w:rsidR="0041627D" w:rsidRPr="000C68ED" w:rsidRDefault="0041627D" w:rsidP="00D8375E">
            <w:pPr>
              <w:pStyle w:val="TAC"/>
              <w:rPr>
                <w:lang w:val="en-US" w:eastAsia="ko-KR"/>
              </w:rPr>
            </w:pPr>
            <w:r w:rsidRPr="000C68ED">
              <w:rPr>
                <w:lang w:val="en-US" w:eastAsia="ko-KR"/>
              </w:rPr>
              <w:t>NS_64</w:t>
            </w:r>
          </w:p>
        </w:tc>
        <w:tc>
          <w:tcPr>
            <w:tcW w:w="1623" w:type="dxa"/>
            <w:tcBorders>
              <w:top w:val="single" w:sz="4" w:space="0" w:color="auto"/>
              <w:left w:val="single" w:sz="4" w:space="0" w:color="auto"/>
              <w:bottom w:val="single" w:sz="4" w:space="0" w:color="auto"/>
              <w:right w:val="single" w:sz="4" w:space="0" w:color="auto"/>
            </w:tcBorders>
            <w:vAlign w:val="center"/>
          </w:tcPr>
          <w:p w14:paraId="11B6F085"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3235E2E1"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7D4DD89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2247355" w14:textId="77777777" w:rsidR="0041627D" w:rsidRPr="000C68ED" w:rsidRDefault="0041627D" w:rsidP="00D8375E">
            <w:pPr>
              <w:pStyle w:val="TAC"/>
              <w:rPr>
                <w:lang w:val="en-US" w:eastAsia="ko-KR"/>
              </w:rPr>
            </w:pPr>
            <w:r w:rsidRPr="000C68ED">
              <w:rPr>
                <w:lang w:val="en-US" w:eastAsia="ko-KR"/>
              </w:rPr>
              <w:t>NS_65</w:t>
            </w:r>
          </w:p>
        </w:tc>
        <w:tc>
          <w:tcPr>
            <w:tcW w:w="1623" w:type="dxa"/>
            <w:tcBorders>
              <w:top w:val="single" w:sz="4" w:space="0" w:color="auto"/>
              <w:left w:val="single" w:sz="4" w:space="0" w:color="auto"/>
              <w:bottom w:val="single" w:sz="4" w:space="0" w:color="auto"/>
              <w:right w:val="single" w:sz="4" w:space="0" w:color="auto"/>
            </w:tcBorders>
            <w:vAlign w:val="center"/>
          </w:tcPr>
          <w:p w14:paraId="3B695ACC"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53CD128F"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13F7D316"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E7B984A" w14:textId="77777777" w:rsidR="0041627D" w:rsidRPr="000C68ED" w:rsidRDefault="0041627D" w:rsidP="00D8375E">
            <w:pPr>
              <w:pStyle w:val="TAC"/>
              <w:rPr>
                <w:lang w:val="en-US" w:eastAsia="ko-KR"/>
              </w:rPr>
            </w:pPr>
            <w:r w:rsidRPr="000C68ED">
              <w:rPr>
                <w:lang w:val="en-US" w:eastAsia="ko-KR"/>
              </w:rPr>
              <w:t>NS_66</w:t>
            </w:r>
          </w:p>
        </w:tc>
        <w:tc>
          <w:tcPr>
            <w:tcW w:w="1623" w:type="dxa"/>
            <w:tcBorders>
              <w:top w:val="single" w:sz="4" w:space="0" w:color="auto"/>
              <w:left w:val="single" w:sz="4" w:space="0" w:color="auto"/>
              <w:bottom w:val="single" w:sz="4" w:space="0" w:color="auto"/>
              <w:right w:val="single" w:sz="4" w:space="0" w:color="auto"/>
            </w:tcBorders>
            <w:vAlign w:val="center"/>
          </w:tcPr>
          <w:p w14:paraId="568E0A9A" w14:textId="77777777" w:rsidR="0041627D" w:rsidRPr="000C68ED" w:rsidRDefault="0041627D" w:rsidP="00D8375E">
            <w:pPr>
              <w:pStyle w:val="TAC"/>
              <w:rPr>
                <w:lang w:val="en-US" w:eastAsia="ko-KR"/>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223986DF"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6E529438"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5699DB4" w14:textId="77777777" w:rsidR="0041627D" w:rsidRPr="000C68ED" w:rsidRDefault="0041627D" w:rsidP="00D8375E">
            <w:pPr>
              <w:pStyle w:val="TAC"/>
              <w:rPr>
                <w:lang w:val="en-US" w:eastAsia="ko-KR"/>
              </w:rPr>
            </w:pPr>
            <w:r w:rsidRPr="000C68ED">
              <w:rPr>
                <w:lang w:val="en-US" w:eastAsia="ko-KR"/>
              </w:rPr>
              <w:t>NS_67</w:t>
            </w:r>
          </w:p>
        </w:tc>
        <w:tc>
          <w:tcPr>
            <w:tcW w:w="1623" w:type="dxa"/>
            <w:tcBorders>
              <w:top w:val="single" w:sz="4" w:space="0" w:color="auto"/>
              <w:left w:val="single" w:sz="4" w:space="0" w:color="auto"/>
              <w:bottom w:val="single" w:sz="4" w:space="0" w:color="auto"/>
              <w:right w:val="single" w:sz="4" w:space="0" w:color="auto"/>
            </w:tcBorders>
            <w:vAlign w:val="center"/>
          </w:tcPr>
          <w:p w14:paraId="5FD3CA65" w14:textId="77777777" w:rsidR="0041627D" w:rsidRPr="000C68ED" w:rsidRDefault="0041627D" w:rsidP="00D8375E">
            <w:pPr>
              <w:pStyle w:val="TAC"/>
              <w:rPr>
                <w:lang w:val="en-US" w:eastAsia="ko-KR"/>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5B0873E2"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085F88E7"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710D107E" w14:textId="77777777" w:rsidR="0041627D" w:rsidRPr="000C68ED" w:rsidRDefault="0041627D" w:rsidP="00D8375E">
            <w:pPr>
              <w:pStyle w:val="TAC"/>
              <w:rPr>
                <w:lang w:val="en-US" w:eastAsia="ko-KR"/>
              </w:rPr>
            </w:pPr>
            <w:r w:rsidRPr="000C68ED">
              <w:rPr>
                <w:lang w:val="en-US" w:eastAsia="ko-KR"/>
              </w:rPr>
              <w:t>NS_68</w:t>
            </w:r>
          </w:p>
        </w:tc>
        <w:tc>
          <w:tcPr>
            <w:tcW w:w="1623" w:type="dxa"/>
            <w:tcBorders>
              <w:top w:val="single" w:sz="4" w:space="0" w:color="auto"/>
              <w:left w:val="single" w:sz="4" w:space="0" w:color="auto"/>
              <w:bottom w:val="single" w:sz="4" w:space="0" w:color="auto"/>
              <w:right w:val="single" w:sz="4" w:space="0" w:color="auto"/>
            </w:tcBorders>
            <w:vAlign w:val="center"/>
          </w:tcPr>
          <w:p w14:paraId="1D3E9E32"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0647B7B7"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016FA3CB"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5413B9D8" w14:textId="77777777" w:rsidR="0041627D" w:rsidRPr="000C68ED" w:rsidRDefault="0041627D" w:rsidP="00D8375E">
            <w:pPr>
              <w:pStyle w:val="TAC"/>
              <w:rPr>
                <w:lang w:val="en-US" w:eastAsia="ko-KR"/>
              </w:rPr>
            </w:pPr>
            <w:r w:rsidRPr="000C68ED">
              <w:rPr>
                <w:lang w:val="en-US" w:eastAsia="ko-KR"/>
              </w:rPr>
              <w:t>NS_69</w:t>
            </w:r>
          </w:p>
        </w:tc>
        <w:tc>
          <w:tcPr>
            <w:tcW w:w="1623" w:type="dxa"/>
            <w:tcBorders>
              <w:top w:val="single" w:sz="4" w:space="0" w:color="auto"/>
              <w:left w:val="single" w:sz="4" w:space="0" w:color="auto"/>
              <w:bottom w:val="single" w:sz="4" w:space="0" w:color="auto"/>
              <w:right w:val="single" w:sz="4" w:space="0" w:color="auto"/>
            </w:tcBorders>
            <w:vAlign w:val="center"/>
          </w:tcPr>
          <w:p w14:paraId="13CD6897"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4A322985" w14:textId="77777777" w:rsidR="0041627D" w:rsidRPr="000C68ED" w:rsidRDefault="0041627D" w:rsidP="00D8375E">
            <w:pPr>
              <w:pStyle w:val="TAC"/>
              <w:rPr>
                <w:rFonts w:cs="Arial"/>
                <w:lang w:val="en-US"/>
              </w:rPr>
            </w:pPr>
            <w:r w:rsidRPr="000C68ED">
              <w:rPr>
                <w:rFonts w:cs="Arial"/>
                <w:lang w:val="en-US"/>
              </w:rPr>
              <w:t>20, 40, 80</w:t>
            </w:r>
          </w:p>
        </w:tc>
      </w:tr>
      <w:tr w:rsidR="0041627D" w:rsidRPr="000C68ED" w14:paraId="09D054F4" w14:textId="77777777" w:rsidTr="00D8375E">
        <w:trPr>
          <w:jc w:val="center"/>
        </w:trPr>
        <w:tc>
          <w:tcPr>
            <w:tcW w:w="7451" w:type="dxa"/>
            <w:gridSpan w:val="3"/>
            <w:tcBorders>
              <w:top w:val="single" w:sz="4" w:space="0" w:color="auto"/>
              <w:left w:val="single" w:sz="4" w:space="0" w:color="auto"/>
              <w:bottom w:val="single" w:sz="4" w:space="0" w:color="auto"/>
              <w:right w:val="single" w:sz="4" w:space="0" w:color="auto"/>
            </w:tcBorders>
            <w:vAlign w:val="center"/>
          </w:tcPr>
          <w:p w14:paraId="32EB595F" w14:textId="77777777" w:rsidR="0041627D" w:rsidRPr="000C68ED" w:rsidRDefault="0041627D" w:rsidP="00D8375E">
            <w:pPr>
              <w:pStyle w:val="TAN"/>
              <w:rPr>
                <w:lang w:val="en-US"/>
              </w:rPr>
            </w:pPr>
            <w:r w:rsidRPr="000C68ED">
              <w:rPr>
                <w:lang w:val="en-US"/>
              </w:rPr>
              <w:t>NOTE 1:</w:t>
            </w:r>
            <w:r w:rsidRPr="000C68ED">
              <w:rPr>
                <w:lang w:val="en-US"/>
              </w:rPr>
              <w:tab/>
              <w:t>The A-MPR shall apply to all active 20 MHz sub-bands contiguously allocated in the channel.</w:t>
            </w:r>
          </w:p>
        </w:tc>
      </w:tr>
    </w:tbl>
    <w:p w14:paraId="1857BF8A" w14:textId="77777777" w:rsidR="0041627D" w:rsidRPr="000C68ED" w:rsidRDefault="0041627D" w:rsidP="0041627D">
      <w:pPr>
        <w:rPr>
          <w:lang w:val="en-US"/>
        </w:rPr>
      </w:pPr>
    </w:p>
    <w:p w14:paraId="5D20CCE9" w14:textId="02A0C8DE" w:rsidR="00266B16" w:rsidRDefault="00266B16" w:rsidP="0041627D">
      <w:pPr>
        <w:pStyle w:val="BodyText"/>
        <w:rPr>
          <w:rFonts w:eastAsia="Malgun Gothic"/>
          <w:lang w:val="en-US" w:eastAsia="ko-KR"/>
        </w:rPr>
      </w:pPr>
      <w:r>
        <w:rPr>
          <w:rFonts w:eastAsia="Malgun Gothic"/>
          <w:lang w:val="en-US" w:eastAsia="ko-KR"/>
        </w:rPr>
        <w:t>In the last meeting, the following NS values are agreed to be finalized in Rel-18.</w:t>
      </w:r>
    </w:p>
    <w:p w14:paraId="374C0DE5" w14:textId="77777777" w:rsidR="00266B16" w:rsidRPr="000C68ED" w:rsidRDefault="00266B16" w:rsidP="00266B16">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n46 :  NS_31</w:t>
      </w:r>
    </w:p>
    <w:p w14:paraId="7BBDED65" w14:textId="77777777" w:rsidR="00266B16" w:rsidRPr="000C68ED" w:rsidRDefault="00266B16" w:rsidP="00266B16">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n96 :  NS_53, NS_60, NS_61</w:t>
      </w:r>
    </w:p>
    <w:p w14:paraId="4049286A" w14:textId="77777777" w:rsidR="00266B16" w:rsidRPr="000C68ED" w:rsidRDefault="00266B16" w:rsidP="00266B16">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n102 : NS_58</w:t>
      </w:r>
    </w:p>
    <w:p w14:paraId="75DC0264" w14:textId="7AD2A43A" w:rsidR="0041627D" w:rsidRPr="000C68ED" w:rsidRDefault="0041627D" w:rsidP="0041627D">
      <w:pPr>
        <w:pStyle w:val="BodyText"/>
        <w:rPr>
          <w:rFonts w:eastAsia="Malgun Gothic"/>
          <w:lang w:val="en-US" w:eastAsia="ko-KR"/>
        </w:rPr>
      </w:pPr>
    </w:p>
    <w:p w14:paraId="265F8563" w14:textId="284E0688" w:rsidR="00E5734C" w:rsidRPr="000C68ED" w:rsidRDefault="00266B16" w:rsidP="00E5734C">
      <w:pPr>
        <w:pStyle w:val="BodyText"/>
        <w:rPr>
          <w:lang w:val="en-US"/>
        </w:rPr>
      </w:pPr>
      <w:r>
        <w:rPr>
          <w:rFonts w:eastAsia="Malgun Gothic"/>
          <w:lang w:val="en-US" w:eastAsia="ko-KR"/>
        </w:rPr>
        <w:t xml:space="preserve">For SL-U </w:t>
      </w:r>
      <w:r w:rsidR="00C03F39">
        <w:rPr>
          <w:rFonts w:eastAsia="Malgun Gothic"/>
          <w:lang w:val="en-US" w:eastAsia="ko-KR"/>
        </w:rPr>
        <w:t xml:space="preserve">PSSCH/PSCCH </w:t>
      </w:r>
      <w:r>
        <w:rPr>
          <w:rFonts w:eastAsia="Malgun Gothic"/>
          <w:lang w:val="en-US" w:eastAsia="ko-KR"/>
        </w:rPr>
        <w:t>A-MPR of the</w:t>
      </w:r>
      <w:r w:rsidR="0041627D" w:rsidRPr="000C68ED">
        <w:rPr>
          <w:rFonts w:eastAsia="Malgun Gothic"/>
          <w:lang w:val="en-US" w:eastAsia="ko-KR"/>
        </w:rPr>
        <w:t xml:space="preserve"> NS values</w:t>
      </w:r>
      <w:r>
        <w:rPr>
          <w:rFonts w:eastAsia="Malgun Gothic"/>
          <w:lang w:val="en-US" w:eastAsia="ko-KR"/>
        </w:rPr>
        <w:t>, t</w:t>
      </w:r>
      <w:r w:rsidR="0041627D" w:rsidRPr="000C68ED">
        <w:rPr>
          <w:lang w:val="en-US" w:eastAsia="ko-KR"/>
        </w:rPr>
        <w:t xml:space="preserve">he same test scenarios </w:t>
      </w:r>
      <w:r>
        <w:rPr>
          <w:lang w:val="en-US" w:eastAsia="ko-KR"/>
        </w:rPr>
        <w:t xml:space="preserve">in Table 2-1 </w:t>
      </w:r>
      <w:r w:rsidR="0041627D" w:rsidRPr="000C68ED">
        <w:rPr>
          <w:lang w:val="en-US" w:eastAsia="ko-KR"/>
        </w:rPr>
        <w:t xml:space="preserve">are considered. </w:t>
      </w:r>
    </w:p>
    <w:p w14:paraId="1734973D" w14:textId="0302A6ED" w:rsidR="00E5734C" w:rsidRPr="000C68ED" w:rsidRDefault="00E5734C" w:rsidP="00E5734C">
      <w:pPr>
        <w:pStyle w:val="BodyText"/>
        <w:rPr>
          <w:lang w:val="en-US"/>
        </w:rPr>
      </w:pPr>
    </w:p>
    <w:p w14:paraId="3EB3EA69" w14:textId="77777777" w:rsidR="00E5734C" w:rsidRPr="00E5734C" w:rsidRDefault="00E5734C" w:rsidP="0041627D">
      <w:pPr>
        <w:pStyle w:val="BodyText"/>
        <w:rPr>
          <w:lang w:val="en-US" w:eastAsia="ko-KR"/>
        </w:rPr>
      </w:pPr>
    </w:p>
    <w:p w14:paraId="466C3825" w14:textId="77777777" w:rsidR="0041627D" w:rsidRPr="000C68ED" w:rsidRDefault="0041627D" w:rsidP="0041627D">
      <w:pPr>
        <w:spacing w:line="276" w:lineRule="auto"/>
        <w:rPr>
          <w:lang w:val="en-US"/>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4B08ADA5" w14:textId="14266402" w:rsidR="0041627D" w:rsidRPr="000C68ED" w:rsidRDefault="00D8375E" w:rsidP="00D8375E">
      <w:pPr>
        <w:pStyle w:val="Heading3"/>
        <w:numPr>
          <w:ilvl w:val="0"/>
          <w:numId w:val="0"/>
        </w:numPr>
        <w:rPr>
          <w:lang w:val="en-US"/>
        </w:rPr>
      </w:pPr>
      <w:r w:rsidRPr="000C68ED">
        <w:rPr>
          <w:lang w:val="en-US"/>
        </w:rPr>
        <w:lastRenderedPageBreak/>
        <w:t xml:space="preserve">2.2.1 </w:t>
      </w:r>
      <w:r w:rsidR="0041627D" w:rsidRPr="000C68ED">
        <w:rPr>
          <w:lang w:val="en-US"/>
        </w:rPr>
        <w:t>NS_31 (A-MPR)</w:t>
      </w:r>
    </w:p>
    <w:p w14:paraId="3FC97A81" w14:textId="3FD9B971"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NS_31, Table 2-6 and Figure 2-2 show the A-MPR simulation results for the scenarios.</w:t>
      </w:r>
    </w:p>
    <w:p w14:paraId="0B59AD9E" w14:textId="7A7A646E" w:rsidR="0041627D" w:rsidRPr="000C68ED" w:rsidRDefault="0041627D" w:rsidP="0041627D">
      <w:pPr>
        <w:pStyle w:val="TH"/>
        <w:rPr>
          <w:rFonts w:ascii="Times New Roman" w:hAnsi="Times New Roman"/>
          <w:lang w:val="en-US"/>
        </w:rPr>
      </w:pPr>
      <w:r w:rsidRPr="000C68ED">
        <w:rPr>
          <w:rFonts w:ascii="Times New Roman" w:hAnsi="Times New Roman"/>
          <w:lang w:val="en-US"/>
        </w:rPr>
        <w:t>Table 2-6: NS_31-PSSCH/PSCCH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627D" w:rsidRPr="000C68ED" w14:paraId="077A7A83" w14:textId="77777777" w:rsidTr="00D8375E">
        <w:trPr>
          <w:trHeight w:val="266"/>
          <w:jc w:val="center"/>
        </w:trPr>
        <w:tc>
          <w:tcPr>
            <w:tcW w:w="988" w:type="dxa"/>
            <w:vMerge w:val="restart"/>
            <w:shd w:val="clear" w:color="auto" w:fill="auto"/>
            <w:noWrap/>
            <w:vAlign w:val="center"/>
            <w:hideMark/>
          </w:tcPr>
          <w:p w14:paraId="0A664A23" w14:textId="77777777" w:rsidR="0041627D" w:rsidRPr="000C68ED" w:rsidRDefault="0041627D" w:rsidP="0041627D">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1136DBFC"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00A22007" w14:textId="77777777" w:rsidR="0041627D" w:rsidRPr="000C68ED" w:rsidRDefault="0041627D" w:rsidP="0041627D">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66B358F9" w14:textId="77777777" w:rsidR="0041627D" w:rsidRPr="000C68ED" w:rsidRDefault="0041627D" w:rsidP="0041627D">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09693DA6" w14:textId="77777777" w:rsidR="0041627D" w:rsidRPr="000C68ED" w:rsidRDefault="0041627D" w:rsidP="0041627D">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256ECB8B" w14:textId="77777777" w:rsidR="0041627D" w:rsidRPr="000C68ED" w:rsidRDefault="0041627D" w:rsidP="0041627D">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26835CD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8DEA5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64E37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76A1A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2516BB"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7E5D63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5773A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FD147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067BDD"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CA78F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FA37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7ED48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C707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63B098" w14:textId="77777777" w:rsidR="0041627D" w:rsidRPr="000C68ED" w:rsidRDefault="0041627D" w:rsidP="0041627D">
            <w:pPr>
              <w:spacing w:after="0"/>
              <w:jc w:val="center"/>
              <w:rPr>
                <w:color w:val="000000"/>
                <w:lang w:val="en-US"/>
              </w:rPr>
            </w:pPr>
          </w:p>
        </w:tc>
      </w:tr>
      <w:tr w:rsidR="00266B16" w:rsidRPr="000C68ED" w14:paraId="391B3FD7" w14:textId="77777777" w:rsidTr="00D8375E">
        <w:trPr>
          <w:trHeight w:val="266"/>
          <w:jc w:val="center"/>
        </w:trPr>
        <w:tc>
          <w:tcPr>
            <w:tcW w:w="988" w:type="dxa"/>
            <w:vMerge/>
            <w:shd w:val="clear" w:color="auto" w:fill="auto"/>
            <w:noWrap/>
            <w:hideMark/>
          </w:tcPr>
          <w:p w14:paraId="00BA9C0E"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12017BDD"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5DF9784B" w14:textId="3443431F"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4688C4A0" w14:textId="33C3C0B3" w:rsidR="00266B16" w:rsidRPr="000C68ED" w:rsidRDefault="00266B16" w:rsidP="00266B16">
            <w:pPr>
              <w:spacing w:after="0"/>
              <w:jc w:val="center"/>
              <w:rPr>
                <w:color w:val="000000"/>
                <w:lang w:val="en-US"/>
              </w:rPr>
            </w:pPr>
            <w:r w:rsidRPr="001C2CE1">
              <w:rPr>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7EC1B86" w14:textId="46A825C7"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07E89EA7" w14:textId="04F80F7B" w:rsidR="00266B16" w:rsidRPr="000C68ED" w:rsidRDefault="00266B16" w:rsidP="00266B16">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021B1E4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65205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96C3A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DD064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45E021"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B416D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DD59E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CEA8F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33FDF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BA2D37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970A7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7964B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190F6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0BD4F" w14:textId="77777777" w:rsidR="00266B16" w:rsidRPr="000C68ED" w:rsidRDefault="00266B16" w:rsidP="00266B16">
            <w:pPr>
              <w:spacing w:after="0"/>
              <w:jc w:val="center"/>
              <w:rPr>
                <w:color w:val="000000"/>
                <w:lang w:val="en-US"/>
              </w:rPr>
            </w:pPr>
          </w:p>
        </w:tc>
      </w:tr>
      <w:tr w:rsidR="00266B16" w:rsidRPr="000C68ED" w14:paraId="1D0047CC" w14:textId="77777777" w:rsidTr="00D8375E">
        <w:trPr>
          <w:trHeight w:val="266"/>
          <w:jc w:val="center"/>
        </w:trPr>
        <w:tc>
          <w:tcPr>
            <w:tcW w:w="988" w:type="dxa"/>
            <w:vMerge/>
            <w:vAlign w:val="center"/>
            <w:hideMark/>
          </w:tcPr>
          <w:p w14:paraId="656CE129"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1D06DBBB"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2B2855C0" w14:textId="4D1770A8"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456E5ECC" w14:textId="00FC6612" w:rsidR="00266B16" w:rsidRPr="000C68ED" w:rsidRDefault="00266B16" w:rsidP="00266B16">
            <w:pPr>
              <w:spacing w:after="0"/>
              <w:jc w:val="center"/>
              <w:rPr>
                <w:color w:val="000000"/>
                <w:lang w:val="en-US"/>
              </w:rPr>
            </w:pPr>
            <w:r w:rsidRPr="001C2CE1">
              <w:rPr>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6378CDB" w14:textId="6D0D741C"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0C2371BF" w14:textId="180BB1D9" w:rsidR="00266B16" w:rsidRPr="000C68ED" w:rsidRDefault="00266B16" w:rsidP="00266B16">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46CF6B1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4C9F8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9205F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FCC15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1AE9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E4F44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7D5FC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D0306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DDDAD3"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20B0C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2AEA9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762E9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E7511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EDC8F" w14:textId="77777777" w:rsidR="00266B16" w:rsidRPr="000C68ED" w:rsidRDefault="00266B16" w:rsidP="00266B16">
            <w:pPr>
              <w:spacing w:after="0"/>
              <w:jc w:val="center"/>
              <w:rPr>
                <w:color w:val="000000"/>
                <w:lang w:val="en-US"/>
              </w:rPr>
            </w:pPr>
          </w:p>
        </w:tc>
      </w:tr>
      <w:tr w:rsidR="00266B16" w:rsidRPr="000C68ED" w14:paraId="151B39E3" w14:textId="77777777" w:rsidTr="00D8375E">
        <w:trPr>
          <w:trHeight w:val="266"/>
          <w:jc w:val="center"/>
        </w:trPr>
        <w:tc>
          <w:tcPr>
            <w:tcW w:w="988" w:type="dxa"/>
            <w:vMerge/>
            <w:vAlign w:val="center"/>
            <w:hideMark/>
          </w:tcPr>
          <w:p w14:paraId="2ECF1B87"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5A5FC948"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27B9B4B0" w14:textId="45B63695"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A557C23" w14:textId="3C1CD4B0"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C880708" w14:textId="71B090D8"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6982A036" w14:textId="3FFD827B" w:rsidR="00266B16" w:rsidRPr="000C68ED" w:rsidRDefault="00266B16" w:rsidP="00266B16">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53491D7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FB727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63D13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5F1B5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A83D43"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342DB6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E8C54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E434B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C8269A"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C7DCA0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BC073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6CD9D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EBED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1B0EFF" w14:textId="77777777" w:rsidR="00266B16" w:rsidRPr="000C68ED" w:rsidRDefault="00266B16" w:rsidP="00266B16">
            <w:pPr>
              <w:spacing w:after="0"/>
              <w:jc w:val="center"/>
              <w:rPr>
                <w:color w:val="000000"/>
                <w:lang w:val="en-US"/>
              </w:rPr>
            </w:pPr>
          </w:p>
        </w:tc>
      </w:tr>
      <w:tr w:rsidR="00266B16" w:rsidRPr="000C68ED" w14:paraId="167027FF" w14:textId="77777777" w:rsidTr="00D8375E">
        <w:trPr>
          <w:trHeight w:val="266"/>
          <w:jc w:val="center"/>
        </w:trPr>
        <w:tc>
          <w:tcPr>
            <w:tcW w:w="988" w:type="dxa"/>
            <w:vMerge/>
            <w:vAlign w:val="center"/>
            <w:hideMark/>
          </w:tcPr>
          <w:p w14:paraId="5088667F"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1BD0F659"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3A877080" w14:textId="7CB7DCEE"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78F3B2DE" w14:textId="014B1B5B"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821DCB8" w14:textId="78552AD4" w:rsidR="00266B16" w:rsidRPr="000C68ED" w:rsidRDefault="00266B16" w:rsidP="00266B16">
            <w:pPr>
              <w:spacing w:after="0"/>
              <w:jc w:val="center"/>
              <w:rPr>
                <w:color w:val="000000"/>
                <w:lang w:val="en-US"/>
              </w:rPr>
            </w:pPr>
            <w:r w:rsidRPr="001C2CE1">
              <w:rPr>
                <w:color w:val="000000"/>
              </w:rPr>
              <w:t>5.89</w:t>
            </w:r>
          </w:p>
        </w:tc>
        <w:tc>
          <w:tcPr>
            <w:tcW w:w="723" w:type="dxa"/>
            <w:tcBorders>
              <w:top w:val="single" w:sz="4" w:space="0" w:color="auto"/>
              <w:left w:val="single" w:sz="4" w:space="0" w:color="auto"/>
              <w:bottom w:val="single" w:sz="4" w:space="0" w:color="auto"/>
              <w:right w:val="nil"/>
            </w:tcBorders>
            <w:shd w:val="clear" w:color="000000" w:fill="C6C6C6"/>
            <w:noWrap/>
            <w:vAlign w:val="center"/>
            <w:hideMark/>
          </w:tcPr>
          <w:p w14:paraId="061D523E" w14:textId="4E37DAF5" w:rsidR="00266B16" w:rsidRPr="000C68ED" w:rsidRDefault="00266B16" w:rsidP="00266B16">
            <w:pPr>
              <w:spacing w:after="0"/>
              <w:jc w:val="center"/>
              <w:rPr>
                <w:color w:val="000000"/>
                <w:lang w:val="en-US"/>
              </w:rPr>
            </w:pPr>
            <w:r w:rsidRPr="001C2CE1">
              <w:rPr>
                <w:color w:val="000000"/>
              </w:rPr>
              <w:t>5.49</w:t>
            </w:r>
          </w:p>
        </w:tc>
        <w:tc>
          <w:tcPr>
            <w:tcW w:w="722" w:type="dxa"/>
            <w:tcBorders>
              <w:top w:val="nil"/>
              <w:left w:val="single" w:sz="4" w:space="0" w:color="auto"/>
              <w:bottom w:val="nil"/>
              <w:right w:val="nil"/>
            </w:tcBorders>
            <w:shd w:val="clear" w:color="auto" w:fill="FFFFFF" w:themeFill="background1"/>
            <w:noWrap/>
            <w:vAlign w:val="center"/>
          </w:tcPr>
          <w:p w14:paraId="2DE8CE5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41CEA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A2BD9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4FC4D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3F190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AB1540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F25D7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F7DFB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4F4321"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2CF314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A2B7B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6F3E3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B3010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3B27BC" w14:textId="77777777" w:rsidR="00266B16" w:rsidRPr="000C68ED" w:rsidRDefault="00266B16" w:rsidP="00266B16">
            <w:pPr>
              <w:spacing w:after="0"/>
              <w:jc w:val="center"/>
              <w:rPr>
                <w:color w:val="000000"/>
                <w:lang w:val="en-US"/>
              </w:rPr>
            </w:pPr>
          </w:p>
        </w:tc>
      </w:tr>
      <w:tr w:rsidR="00266B16" w:rsidRPr="000C68ED" w14:paraId="1F9C7237" w14:textId="77777777" w:rsidTr="00D8375E">
        <w:trPr>
          <w:trHeight w:val="266"/>
          <w:jc w:val="center"/>
        </w:trPr>
        <w:tc>
          <w:tcPr>
            <w:tcW w:w="988" w:type="dxa"/>
            <w:vMerge w:val="restart"/>
            <w:shd w:val="clear" w:color="auto" w:fill="auto"/>
            <w:noWrap/>
            <w:vAlign w:val="center"/>
            <w:hideMark/>
          </w:tcPr>
          <w:p w14:paraId="67BB2D2A" w14:textId="77777777" w:rsidR="00266B16" w:rsidRPr="000C68ED" w:rsidRDefault="00266B16" w:rsidP="00266B16">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12C081B2"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E3C508B" w14:textId="2160C0E7" w:rsidR="00266B16" w:rsidRPr="000C68ED" w:rsidRDefault="00266B16" w:rsidP="00266B16">
            <w:pPr>
              <w:spacing w:after="0"/>
              <w:jc w:val="center"/>
              <w:rPr>
                <w:color w:val="000000"/>
                <w:lang w:val="en-US"/>
              </w:rPr>
            </w:pPr>
            <w:r w:rsidRPr="001C2CE1">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6AEADE41" w14:textId="692DA621" w:rsidR="00266B16" w:rsidRPr="000C68ED" w:rsidRDefault="00266B16" w:rsidP="00266B16">
            <w:pPr>
              <w:spacing w:after="0"/>
              <w:jc w:val="center"/>
              <w:rPr>
                <w:color w:val="000000"/>
                <w:lang w:val="en-US"/>
              </w:rPr>
            </w:pPr>
            <w:r w:rsidRPr="001C2CE1">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4F5D43E5" w14:textId="3BB3F771" w:rsidR="00266B16" w:rsidRPr="000C68ED" w:rsidRDefault="00266B16" w:rsidP="00266B16">
            <w:pPr>
              <w:spacing w:after="0"/>
              <w:jc w:val="center"/>
              <w:rPr>
                <w:color w:val="000000"/>
                <w:lang w:val="en-US"/>
              </w:rPr>
            </w:pPr>
            <w:r w:rsidRPr="001C2CE1">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0291C4" w14:textId="64FCEEA8" w:rsidR="00266B16" w:rsidRPr="000C68ED" w:rsidRDefault="00266B16" w:rsidP="00266B16">
            <w:pPr>
              <w:spacing w:after="0"/>
              <w:jc w:val="center"/>
              <w:rPr>
                <w:color w:val="000000"/>
                <w:lang w:val="en-US"/>
              </w:rPr>
            </w:pPr>
            <w:r w:rsidRPr="001C2CE1">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259EE36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876A3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01D05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A25AB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7F18D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2E8BB5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6793C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9E1D3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325CA"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5D7E5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C3B6C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483EE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A2327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770234" w14:textId="77777777" w:rsidR="00266B16" w:rsidRPr="000C68ED" w:rsidRDefault="00266B16" w:rsidP="00266B16">
            <w:pPr>
              <w:spacing w:after="0"/>
              <w:jc w:val="center"/>
              <w:rPr>
                <w:color w:val="000000"/>
                <w:lang w:val="en-US"/>
              </w:rPr>
            </w:pPr>
          </w:p>
        </w:tc>
      </w:tr>
      <w:tr w:rsidR="00266B16" w:rsidRPr="000C68ED" w14:paraId="428253BD" w14:textId="77777777" w:rsidTr="00D8375E">
        <w:trPr>
          <w:trHeight w:val="266"/>
          <w:jc w:val="center"/>
        </w:trPr>
        <w:tc>
          <w:tcPr>
            <w:tcW w:w="988" w:type="dxa"/>
            <w:vMerge/>
            <w:shd w:val="clear" w:color="auto" w:fill="auto"/>
            <w:noWrap/>
            <w:hideMark/>
          </w:tcPr>
          <w:p w14:paraId="4FD65C0E"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6D966824"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3E260BDD" w14:textId="38543B7A"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4A1EE95" w14:textId="013F992B"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34AA70A" w14:textId="5DFCC78A" w:rsidR="00266B16" w:rsidRPr="000C68ED" w:rsidRDefault="00266B16" w:rsidP="00266B16">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41F70D77" w14:textId="55545A8A" w:rsidR="00266B16" w:rsidRPr="000C68ED" w:rsidRDefault="00266B16" w:rsidP="00266B16">
            <w:pPr>
              <w:spacing w:after="0"/>
              <w:jc w:val="center"/>
              <w:rPr>
                <w:color w:val="000000"/>
                <w:lang w:val="en-US"/>
              </w:rPr>
            </w:pPr>
            <w:r w:rsidRPr="001C2CE1">
              <w:rPr>
                <w:color w:val="000000"/>
              </w:rPr>
              <w:t>5.07</w:t>
            </w:r>
          </w:p>
        </w:tc>
        <w:tc>
          <w:tcPr>
            <w:tcW w:w="722" w:type="dxa"/>
            <w:tcBorders>
              <w:top w:val="nil"/>
              <w:left w:val="single" w:sz="4" w:space="0" w:color="auto"/>
              <w:bottom w:val="nil"/>
              <w:right w:val="nil"/>
            </w:tcBorders>
            <w:shd w:val="clear" w:color="auto" w:fill="FFFFFF" w:themeFill="background1"/>
            <w:noWrap/>
            <w:vAlign w:val="center"/>
          </w:tcPr>
          <w:p w14:paraId="3DCC581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5D07C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FF724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D098C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8151CE"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2BF19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E0696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3860B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2630E"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FEFA7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DC3E3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4A9AC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21320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8990BD" w14:textId="77777777" w:rsidR="00266B16" w:rsidRPr="000C68ED" w:rsidRDefault="00266B16" w:rsidP="00266B16">
            <w:pPr>
              <w:spacing w:after="0"/>
              <w:jc w:val="center"/>
              <w:rPr>
                <w:color w:val="000000"/>
                <w:lang w:val="en-US"/>
              </w:rPr>
            </w:pPr>
          </w:p>
        </w:tc>
      </w:tr>
      <w:tr w:rsidR="00266B16" w:rsidRPr="000C68ED" w14:paraId="477F8BF4" w14:textId="77777777" w:rsidTr="00D8375E">
        <w:trPr>
          <w:trHeight w:val="266"/>
          <w:jc w:val="center"/>
        </w:trPr>
        <w:tc>
          <w:tcPr>
            <w:tcW w:w="988" w:type="dxa"/>
            <w:vMerge/>
            <w:vAlign w:val="center"/>
            <w:hideMark/>
          </w:tcPr>
          <w:p w14:paraId="1CD35287"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7211C8DA"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2F533BCC" w14:textId="5E447E0A"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729CA77" w14:textId="2832ACCD"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9490A68" w14:textId="3D5B3060"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5220DCB8" w14:textId="4C03D0EA" w:rsidR="00266B16" w:rsidRPr="000C68ED" w:rsidRDefault="00266B16" w:rsidP="00266B16">
            <w:pPr>
              <w:spacing w:after="0"/>
              <w:jc w:val="center"/>
              <w:rPr>
                <w:color w:val="000000"/>
                <w:lang w:val="en-US"/>
              </w:rPr>
            </w:pPr>
            <w:r w:rsidRPr="001C2CE1">
              <w:rPr>
                <w:color w:val="000000"/>
              </w:rPr>
              <w:t>5.07</w:t>
            </w:r>
          </w:p>
        </w:tc>
        <w:tc>
          <w:tcPr>
            <w:tcW w:w="722" w:type="dxa"/>
            <w:tcBorders>
              <w:top w:val="nil"/>
              <w:left w:val="single" w:sz="4" w:space="0" w:color="auto"/>
              <w:bottom w:val="nil"/>
              <w:right w:val="nil"/>
            </w:tcBorders>
            <w:shd w:val="clear" w:color="auto" w:fill="FFFFFF" w:themeFill="background1"/>
            <w:noWrap/>
            <w:vAlign w:val="center"/>
          </w:tcPr>
          <w:p w14:paraId="51C06DB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3EBEE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2E9C8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38B7F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F78541"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BC003B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5BCCB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A444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AB2F69"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046CF7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931AB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5E28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8070B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72143F" w14:textId="77777777" w:rsidR="00266B16" w:rsidRPr="000C68ED" w:rsidRDefault="00266B16" w:rsidP="00266B16">
            <w:pPr>
              <w:spacing w:after="0"/>
              <w:jc w:val="center"/>
              <w:rPr>
                <w:color w:val="000000"/>
                <w:lang w:val="en-US"/>
              </w:rPr>
            </w:pPr>
          </w:p>
        </w:tc>
      </w:tr>
      <w:tr w:rsidR="00266B16" w:rsidRPr="000C68ED" w14:paraId="165A3CAD" w14:textId="77777777" w:rsidTr="00D8375E">
        <w:trPr>
          <w:trHeight w:val="266"/>
          <w:jc w:val="center"/>
        </w:trPr>
        <w:tc>
          <w:tcPr>
            <w:tcW w:w="988" w:type="dxa"/>
            <w:vMerge/>
            <w:vAlign w:val="center"/>
            <w:hideMark/>
          </w:tcPr>
          <w:p w14:paraId="0328EC08"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53F3A0F5"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4472BDBC" w14:textId="474A2F3B"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0E5A0E7" w14:textId="76BDDF4B"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45A7BF6" w14:textId="524774D7"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1E524F22" w14:textId="10D761F8" w:rsidR="00266B16" w:rsidRPr="000C68ED" w:rsidRDefault="00266B16" w:rsidP="00266B16">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56B2844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88954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D4B1D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B7838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3CFC7A"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AAE9D8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DE094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16BC5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441D62"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28394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2947C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B497D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3192B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D6ED4A" w14:textId="77777777" w:rsidR="00266B16" w:rsidRPr="000C68ED" w:rsidRDefault="00266B16" w:rsidP="00266B16">
            <w:pPr>
              <w:spacing w:after="0"/>
              <w:jc w:val="center"/>
              <w:rPr>
                <w:color w:val="000000"/>
                <w:lang w:val="en-US"/>
              </w:rPr>
            </w:pPr>
          </w:p>
        </w:tc>
      </w:tr>
      <w:tr w:rsidR="00266B16" w:rsidRPr="000C68ED" w14:paraId="7DC4BF33" w14:textId="77777777" w:rsidTr="00D8375E">
        <w:trPr>
          <w:trHeight w:val="266"/>
          <w:jc w:val="center"/>
        </w:trPr>
        <w:tc>
          <w:tcPr>
            <w:tcW w:w="988" w:type="dxa"/>
            <w:vMerge/>
            <w:vAlign w:val="center"/>
            <w:hideMark/>
          </w:tcPr>
          <w:p w14:paraId="1ED67804"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24C6E9A7"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7DFE67FB" w14:textId="004FC77D"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23E810DB" w14:textId="3BD29E47"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18DB6107" w14:textId="49C0063F"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3325F740" w14:textId="6584BF5B" w:rsidR="00266B16" w:rsidRPr="000C68ED" w:rsidRDefault="00266B16" w:rsidP="00266B16">
            <w:pPr>
              <w:spacing w:after="0"/>
              <w:jc w:val="center"/>
              <w:rPr>
                <w:color w:val="000000"/>
                <w:lang w:val="en-US"/>
              </w:rPr>
            </w:pPr>
            <w:r w:rsidRPr="001C2CE1">
              <w:rPr>
                <w:color w:val="000000"/>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528B2472"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F020D38"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CC1F516"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7E41B5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ABED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7801D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EB76B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36FE3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33762"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83080C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C8DB0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88B1F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FBFD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10ACDF" w14:textId="77777777" w:rsidR="00266B16" w:rsidRPr="000C68ED" w:rsidRDefault="00266B16" w:rsidP="00266B16">
            <w:pPr>
              <w:spacing w:after="0"/>
              <w:jc w:val="center"/>
              <w:rPr>
                <w:color w:val="000000"/>
                <w:lang w:val="en-US"/>
              </w:rPr>
            </w:pPr>
          </w:p>
        </w:tc>
      </w:tr>
      <w:tr w:rsidR="00266B16" w:rsidRPr="000C68ED" w14:paraId="0C2E5BD0" w14:textId="77777777" w:rsidTr="00D8375E">
        <w:trPr>
          <w:trHeight w:val="266"/>
          <w:jc w:val="center"/>
        </w:trPr>
        <w:tc>
          <w:tcPr>
            <w:tcW w:w="988" w:type="dxa"/>
            <w:vMerge w:val="restart"/>
            <w:shd w:val="clear" w:color="auto" w:fill="auto"/>
            <w:noWrap/>
            <w:vAlign w:val="center"/>
            <w:hideMark/>
          </w:tcPr>
          <w:p w14:paraId="7FE7FFB5" w14:textId="77777777" w:rsidR="00266B16" w:rsidRPr="000C68ED" w:rsidRDefault="00266B16" w:rsidP="00266B16">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0249D073"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4CE6B78" w14:textId="1B815490" w:rsidR="00266B16" w:rsidRPr="000C68ED" w:rsidRDefault="00266B16" w:rsidP="00266B16">
            <w:pPr>
              <w:spacing w:after="0"/>
              <w:jc w:val="center"/>
              <w:rPr>
                <w:color w:val="000000"/>
                <w:lang w:val="en-US"/>
              </w:rPr>
            </w:pPr>
            <w:r w:rsidRPr="001C2CE1">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5DFDD46E" w14:textId="4E9DA033" w:rsidR="00266B16" w:rsidRPr="000C68ED" w:rsidRDefault="00266B16" w:rsidP="00266B16">
            <w:pPr>
              <w:spacing w:after="0"/>
              <w:jc w:val="center"/>
              <w:rPr>
                <w:color w:val="000000"/>
                <w:lang w:val="en-US"/>
              </w:rPr>
            </w:pPr>
            <w:r w:rsidRPr="001C2CE1">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6DCB57C6" w14:textId="742EF8CF" w:rsidR="00266B16" w:rsidRPr="000C68ED" w:rsidRDefault="00266B16" w:rsidP="00266B16">
            <w:pPr>
              <w:spacing w:after="0"/>
              <w:jc w:val="center"/>
              <w:rPr>
                <w:color w:val="000000"/>
                <w:lang w:val="en-US"/>
              </w:rPr>
            </w:pPr>
            <w:r w:rsidRPr="001C2CE1">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2CF342A3" w14:textId="71802233" w:rsidR="00266B16" w:rsidRPr="000C68ED" w:rsidRDefault="00266B16" w:rsidP="00266B16">
            <w:pPr>
              <w:spacing w:after="0"/>
              <w:jc w:val="center"/>
              <w:rPr>
                <w:color w:val="000000"/>
                <w:lang w:val="en-US"/>
              </w:rPr>
            </w:pPr>
            <w:r w:rsidRPr="001C2CE1">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0B503CDD" w14:textId="13766322" w:rsidR="00266B16" w:rsidRPr="000C68ED" w:rsidRDefault="00266B16" w:rsidP="00266B16">
            <w:pPr>
              <w:spacing w:after="0"/>
              <w:jc w:val="center"/>
              <w:rPr>
                <w:color w:val="000000"/>
                <w:lang w:val="en-US"/>
              </w:rPr>
            </w:pPr>
            <w:r w:rsidRPr="001C2CE1">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203B8F01" w14:textId="23179670" w:rsidR="00266B16" w:rsidRPr="000C68ED" w:rsidRDefault="00266B16" w:rsidP="00266B16">
            <w:pPr>
              <w:spacing w:after="0"/>
              <w:jc w:val="center"/>
              <w:rPr>
                <w:color w:val="000000"/>
                <w:lang w:val="en-US"/>
              </w:rPr>
            </w:pPr>
            <w:r w:rsidRPr="001C2CE1">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27E9CCFE" w14:textId="377F42E7" w:rsidR="00266B16" w:rsidRPr="000C68ED" w:rsidRDefault="00266B16" w:rsidP="00266B16">
            <w:pPr>
              <w:spacing w:after="0"/>
              <w:jc w:val="center"/>
              <w:rPr>
                <w:color w:val="000000"/>
                <w:lang w:val="en-US"/>
              </w:rPr>
            </w:pPr>
            <w:r w:rsidRPr="001C2CE1">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F69E585" w14:textId="4BB41147" w:rsidR="00266B16" w:rsidRPr="000C68ED" w:rsidRDefault="00266B16" w:rsidP="00266B16">
            <w:pPr>
              <w:spacing w:after="0"/>
              <w:jc w:val="center"/>
              <w:rPr>
                <w:color w:val="000000"/>
                <w:lang w:val="en-US"/>
              </w:rPr>
            </w:pPr>
            <w:r w:rsidRPr="001C2CE1">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2C96F07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93D43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40B9F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2B01D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F3398E"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6F3C4E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D5438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8C970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8B444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C75C57" w14:textId="77777777" w:rsidR="00266B16" w:rsidRPr="000C68ED" w:rsidRDefault="00266B16" w:rsidP="00266B16">
            <w:pPr>
              <w:spacing w:after="0"/>
              <w:jc w:val="center"/>
              <w:rPr>
                <w:color w:val="000000"/>
                <w:lang w:val="en-US"/>
              </w:rPr>
            </w:pPr>
          </w:p>
        </w:tc>
      </w:tr>
      <w:tr w:rsidR="00266B16" w:rsidRPr="000C68ED" w14:paraId="4BED3751" w14:textId="77777777" w:rsidTr="00D8375E">
        <w:trPr>
          <w:trHeight w:val="266"/>
          <w:jc w:val="center"/>
        </w:trPr>
        <w:tc>
          <w:tcPr>
            <w:tcW w:w="988" w:type="dxa"/>
            <w:vMerge/>
            <w:shd w:val="clear" w:color="auto" w:fill="auto"/>
            <w:noWrap/>
            <w:hideMark/>
          </w:tcPr>
          <w:p w14:paraId="6984E4BF"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2A485758"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344B8A49" w14:textId="7FB6B42F"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04D8A7" w14:textId="5EC37AD9"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1F8591B" w14:textId="77FF872D"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F7F43DC" w14:textId="747AF2A9"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5B5413" w14:textId="70DE7987"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AB507D6" w14:textId="09E9D2D7"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DFA79A8" w14:textId="3E99E869"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D19ECE3" w14:textId="10594F2A" w:rsidR="00266B16" w:rsidRPr="000C68ED" w:rsidRDefault="00266B16" w:rsidP="00266B16">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56A1858C"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8D37D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A3B66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9966F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0FA13D"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A9920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52F91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2BDC0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A5A4A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A9B764" w14:textId="77777777" w:rsidR="00266B16" w:rsidRPr="000C68ED" w:rsidRDefault="00266B16" w:rsidP="00266B16">
            <w:pPr>
              <w:spacing w:after="0"/>
              <w:jc w:val="center"/>
              <w:rPr>
                <w:color w:val="000000"/>
                <w:lang w:val="en-US"/>
              </w:rPr>
            </w:pPr>
          </w:p>
        </w:tc>
      </w:tr>
      <w:tr w:rsidR="00266B16" w:rsidRPr="000C68ED" w14:paraId="089AB0C9" w14:textId="77777777" w:rsidTr="00D8375E">
        <w:trPr>
          <w:trHeight w:val="266"/>
          <w:jc w:val="center"/>
        </w:trPr>
        <w:tc>
          <w:tcPr>
            <w:tcW w:w="988" w:type="dxa"/>
            <w:vMerge/>
            <w:vAlign w:val="center"/>
            <w:hideMark/>
          </w:tcPr>
          <w:p w14:paraId="666FFCE9"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7146525B"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31D2537D" w14:textId="798E66F5"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D9A193" w14:textId="07734A90"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41862F6" w14:textId="3916AA27"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995A32" w14:textId="19D69651"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26207C" w14:textId="4640D06A"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5B8F33C" w14:textId="69929343"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3583BDD" w14:textId="23AA496A"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AFD3273" w14:textId="64F72870" w:rsidR="00266B16" w:rsidRPr="000C68ED" w:rsidRDefault="00266B16" w:rsidP="00266B16">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0E85433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9705BF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83E08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4A5D5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EA829A"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A1452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E6E91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8833B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3443E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1DC1A5" w14:textId="77777777" w:rsidR="00266B16" w:rsidRPr="000C68ED" w:rsidRDefault="00266B16" w:rsidP="00266B16">
            <w:pPr>
              <w:spacing w:after="0"/>
              <w:jc w:val="center"/>
              <w:rPr>
                <w:color w:val="000000"/>
                <w:lang w:val="en-US"/>
              </w:rPr>
            </w:pPr>
          </w:p>
        </w:tc>
      </w:tr>
      <w:tr w:rsidR="00266B16" w:rsidRPr="000C68ED" w14:paraId="2F27E9A5" w14:textId="77777777" w:rsidTr="00D8375E">
        <w:trPr>
          <w:trHeight w:val="266"/>
          <w:jc w:val="center"/>
        </w:trPr>
        <w:tc>
          <w:tcPr>
            <w:tcW w:w="988" w:type="dxa"/>
            <w:vMerge/>
            <w:vAlign w:val="center"/>
            <w:hideMark/>
          </w:tcPr>
          <w:p w14:paraId="317CBA54"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190501E8"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7026EF81" w14:textId="73F432C7"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BF19FB" w14:textId="7548F3D9" w:rsidR="00266B16" w:rsidRPr="000C68ED" w:rsidRDefault="00266B16" w:rsidP="00266B16">
            <w:pPr>
              <w:spacing w:after="0"/>
              <w:jc w:val="center"/>
              <w:rPr>
                <w:color w:val="000000"/>
                <w:lang w:val="en-US"/>
              </w:rPr>
            </w:pPr>
            <w:r w:rsidRPr="001C2CE1">
              <w:rPr>
                <w:color w:val="000000"/>
              </w:rPr>
              <w:t>4.29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E547E3C" w14:textId="79B5D604" w:rsidR="00266B16" w:rsidRPr="000C68ED" w:rsidRDefault="00266B16" w:rsidP="00266B16">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7BABA5" w14:textId="6A70524B"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74CFB4" w14:textId="36B7CF57" w:rsidR="00266B16" w:rsidRPr="000C68ED" w:rsidRDefault="00266B16" w:rsidP="00266B16">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D510269" w14:textId="6661A4D3"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7D63DB3" w14:textId="6D475C3B" w:rsidR="00266B16" w:rsidRPr="000C68ED" w:rsidRDefault="00266B16" w:rsidP="00266B16">
            <w:pPr>
              <w:spacing w:after="0"/>
              <w:jc w:val="center"/>
              <w:rPr>
                <w:color w:val="000000"/>
                <w:lang w:val="en-US"/>
              </w:rPr>
            </w:pPr>
            <w:r w:rsidRPr="001C2CE1">
              <w:rPr>
                <w:color w:val="000000"/>
              </w:rPr>
              <w:t>3.15</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109E7C6" w14:textId="4CC6FA6E" w:rsidR="00266B16" w:rsidRPr="000C68ED" w:rsidRDefault="00266B16" w:rsidP="00266B16">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240D7890"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D6F9D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3C6D0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30566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70711C"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B00D0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F06E7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CA38B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EEF04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8533FB" w14:textId="77777777" w:rsidR="00266B16" w:rsidRPr="000C68ED" w:rsidRDefault="00266B16" w:rsidP="00266B16">
            <w:pPr>
              <w:spacing w:after="0"/>
              <w:jc w:val="center"/>
              <w:rPr>
                <w:color w:val="000000"/>
                <w:lang w:val="en-US"/>
              </w:rPr>
            </w:pPr>
          </w:p>
        </w:tc>
      </w:tr>
      <w:tr w:rsidR="00266B16" w:rsidRPr="000C68ED" w14:paraId="569DA1D9" w14:textId="77777777" w:rsidTr="00D8375E">
        <w:trPr>
          <w:trHeight w:val="266"/>
          <w:jc w:val="center"/>
        </w:trPr>
        <w:tc>
          <w:tcPr>
            <w:tcW w:w="988" w:type="dxa"/>
            <w:vMerge/>
            <w:vAlign w:val="center"/>
            <w:hideMark/>
          </w:tcPr>
          <w:p w14:paraId="293B2108"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5C6EEB53"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646AA91" w14:textId="06E6F680"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000A473C" w14:textId="276D6AA9"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255B7202" w14:textId="74174A9D"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318CD2" w14:textId="6FE8CB25"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F43073" w14:textId="60E59C60"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7DF395A6" w14:textId="7E3A05B0"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4C0F466" w14:textId="7D046211"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96CA087" w14:textId="3EFB6417" w:rsidR="00266B16" w:rsidRPr="000C68ED" w:rsidRDefault="00266B16" w:rsidP="00266B16">
            <w:pPr>
              <w:spacing w:after="0"/>
              <w:jc w:val="center"/>
              <w:rPr>
                <w:color w:val="000000"/>
                <w:lang w:val="en-US"/>
              </w:rPr>
            </w:pPr>
            <w:r w:rsidRPr="001C2CE1">
              <w:rPr>
                <w:color w:val="000000"/>
              </w:rPr>
              <w:t>5.87</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7575314" w14:textId="77777777" w:rsidR="00266B16" w:rsidRPr="000C68ED" w:rsidRDefault="00266B16" w:rsidP="00266B16">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4C1AFFCE"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2D45DFF"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826E98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D91351"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DC6E44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2FD65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3FFA4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70D10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0EE617" w14:textId="77777777" w:rsidR="00266B16" w:rsidRPr="000C68ED" w:rsidRDefault="00266B16" w:rsidP="00266B16">
            <w:pPr>
              <w:spacing w:after="0"/>
              <w:jc w:val="center"/>
              <w:rPr>
                <w:color w:val="000000"/>
                <w:lang w:val="en-US"/>
              </w:rPr>
            </w:pPr>
          </w:p>
        </w:tc>
      </w:tr>
      <w:tr w:rsidR="00266B16" w:rsidRPr="000C68ED" w14:paraId="4725DED3" w14:textId="77777777" w:rsidTr="00D8375E">
        <w:trPr>
          <w:trHeight w:val="266"/>
          <w:jc w:val="center"/>
        </w:trPr>
        <w:tc>
          <w:tcPr>
            <w:tcW w:w="988" w:type="dxa"/>
            <w:vMerge w:val="restart"/>
            <w:shd w:val="clear" w:color="auto" w:fill="auto"/>
            <w:noWrap/>
            <w:vAlign w:val="center"/>
            <w:hideMark/>
          </w:tcPr>
          <w:p w14:paraId="7856E316" w14:textId="77777777" w:rsidR="00266B16" w:rsidRPr="000C68ED" w:rsidRDefault="00266B16" w:rsidP="00266B16">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3852C7FE"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ACF1EA2" w14:textId="025B1CE7" w:rsidR="00266B16" w:rsidRPr="000C68ED" w:rsidRDefault="00266B16" w:rsidP="00266B16">
            <w:pPr>
              <w:spacing w:after="0"/>
              <w:jc w:val="center"/>
              <w:rPr>
                <w:color w:val="000000"/>
                <w:lang w:val="en-US"/>
              </w:rPr>
            </w:pPr>
            <w:r w:rsidRPr="001C2CE1">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56D71201" w14:textId="0198C81B" w:rsidR="00266B16" w:rsidRPr="000C68ED" w:rsidRDefault="00266B16" w:rsidP="00266B16">
            <w:pPr>
              <w:spacing w:after="0"/>
              <w:jc w:val="center"/>
              <w:rPr>
                <w:color w:val="000000"/>
                <w:lang w:val="en-US"/>
              </w:rPr>
            </w:pPr>
            <w:r w:rsidRPr="001C2CE1">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13DA9273" w14:textId="2E4A0E0B" w:rsidR="00266B16" w:rsidRPr="000C68ED" w:rsidRDefault="00266B16" w:rsidP="00266B16">
            <w:pPr>
              <w:spacing w:after="0"/>
              <w:jc w:val="center"/>
              <w:rPr>
                <w:color w:val="000000"/>
                <w:lang w:val="en-US"/>
              </w:rPr>
            </w:pPr>
            <w:r w:rsidRPr="001C2CE1">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4330F056" w14:textId="0A5080BD" w:rsidR="00266B16" w:rsidRPr="000C68ED" w:rsidRDefault="00266B16" w:rsidP="00266B16">
            <w:pPr>
              <w:spacing w:after="0"/>
              <w:jc w:val="center"/>
              <w:rPr>
                <w:color w:val="000000"/>
                <w:lang w:val="en-US"/>
              </w:rPr>
            </w:pPr>
            <w:r w:rsidRPr="001C2CE1">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4780F3AD" w14:textId="1A85BC60" w:rsidR="00266B16" w:rsidRPr="000C68ED" w:rsidRDefault="00266B16" w:rsidP="00266B16">
            <w:pPr>
              <w:spacing w:after="0"/>
              <w:jc w:val="center"/>
              <w:rPr>
                <w:color w:val="000000"/>
                <w:lang w:val="en-US"/>
              </w:rPr>
            </w:pPr>
            <w:r w:rsidRPr="001C2CE1">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391104EC" w14:textId="503D979C" w:rsidR="00266B16" w:rsidRPr="000C68ED" w:rsidRDefault="00266B16" w:rsidP="00266B16">
            <w:pPr>
              <w:spacing w:after="0"/>
              <w:jc w:val="center"/>
              <w:rPr>
                <w:color w:val="000000"/>
                <w:lang w:val="en-US"/>
              </w:rPr>
            </w:pPr>
            <w:r w:rsidRPr="001C2CE1">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5CF699BD" w14:textId="7C8D93CC" w:rsidR="00266B16" w:rsidRPr="000C68ED" w:rsidRDefault="00266B16" w:rsidP="00266B16">
            <w:pPr>
              <w:spacing w:after="0"/>
              <w:jc w:val="center"/>
              <w:rPr>
                <w:color w:val="000000"/>
                <w:lang w:val="en-US"/>
              </w:rPr>
            </w:pPr>
            <w:r w:rsidRPr="001C2CE1">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7B74D6DA" w14:textId="6F6DA20D" w:rsidR="00266B16" w:rsidRPr="000C68ED" w:rsidRDefault="00266B16" w:rsidP="00266B16">
            <w:pPr>
              <w:spacing w:after="0"/>
              <w:jc w:val="center"/>
              <w:rPr>
                <w:color w:val="000000"/>
                <w:lang w:val="en-US"/>
              </w:rPr>
            </w:pPr>
            <w:r w:rsidRPr="001C2CE1">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4C635850" w14:textId="70DFACF2" w:rsidR="00266B16" w:rsidRPr="000C68ED" w:rsidRDefault="00266B16" w:rsidP="00266B16">
            <w:pPr>
              <w:spacing w:after="0"/>
              <w:jc w:val="center"/>
              <w:rPr>
                <w:color w:val="000000"/>
                <w:lang w:val="en-US"/>
              </w:rPr>
            </w:pPr>
            <w:r w:rsidRPr="001C2CE1">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1A3FDD4A" w14:textId="6086BDC8" w:rsidR="00266B16" w:rsidRPr="000C68ED" w:rsidRDefault="00266B16" w:rsidP="00266B16">
            <w:pPr>
              <w:spacing w:after="0"/>
              <w:jc w:val="center"/>
              <w:rPr>
                <w:color w:val="000000"/>
                <w:lang w:val="en-US"/>
              </w:rPr>
            </w:pPr>
            <w:r w:rsidRPr="001C2CE1">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1F192CC3" w14:textId="1C559B7E" w:rsidR="00266B16" w:rsidRPr="000C68ED" w:rsidRDefault="00266B16" w:rsidP="00266B16">
            <w:pPr>
              <w:spacing w:after="0"/>
              <w:jc w:val="center"/>
              <w:rPr>
                <w:color w:val="000000"/>
                <w:lang w:val="en-US"/>
              </w:rPr>
            </w:pPr>
            <w:r w:rsidRPr="001C2CE1">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3D6F641" w14:textId="3CE321F7" w:rsidR="00266B16" w:rsidRPr="000C68ED" w:rsidRDefault="00266B16" w:rsidP="00266B16">
            <w:pPr>
              <w:spacing w:after="0"/>
              <w:jc w:val="center"/>
              <w:rPr>
                <w:color w:val="000000"/>
                <w:lang w:val="en-US"/>
              </w:rPr>
            </w:pPr>
            <w:r w:rsidRPr="001C2CE1">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08B1E50C"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BACB12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1452E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BD0A7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47209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BA24E2" w14:textId="77777777" w:rsidR="00266B16" w:rsidRPr="000C68ED" w:rsidRDefault="00266B16" w:rsidP="00266B16">
            <w:pPr>
              <w:spacing w:after="0"/>
              <w:jc w:val="center"/>
              <w:rPr>
                <w:color w:val="000000"/>
                <w:lang w:val="en-US"/>
              </w:rPr>
            </w:pPr>
          </w:p>
        </w:tc>
      </w:tr>
      <w:tr w:rsidR="00266B16" w:rsidRPr="000C68ED" w14:paraId="60480C85" w14:textId="77777777" w:rsidTr="00D8375E">
        <w:trPr>
          <w:trHeight w:val="266"/>
          <w:jc w:val="center"/>
        </w:trPr>
        <w:tc>
          <w:tcPr>
            <w:tcW w:w="988" w:type="dxa"/>
            <w:vMerge/>
            <w:shd w:val="clear" w:color="auto" w:fill="auto"/>
            <w:noWrap/>
            <w:hideMark/>
          </w:tcPr>
          <w:p w14:paraId="12E20DB6"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0534B66B"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5246DC4B" w14:textId="00C578F2" w:rsidR="00266B16" w:rsidRPr="000C68ED" w:rsidRDefault="00266B16" w:rsidP="00266B16">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7E16A5" w14:textId="2E6EF2C7"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73772EA" w14:textId="37D6DB02"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5402C9C" w14:textId="3C536B5A"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FC3FF4" w14:textId="24706064"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D2E40F7" w14:textId="48A7E5F3"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227F2EF4" w14:textId="261E1B24" w:rsidR="00266B16" w:rsidRPr="000C68ED" w:rsidRDefault="00266B16" w:rsidP="00266B16">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391DC9" w14:textId="723AC62E"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E386503" w14:textId="304DD285" w:rsidR="00266B16" w:rsidRPr="000C68ED" w:rsidRDefault="00266B16" w:rsidP="00266B16">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87F862" w14:textId="602618DA"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0AEB5" w14:textId="44889653" w:rsidR="00266B16" w:rsidRPr="000C68ED" w:rsidRDefault="00266B16" w:rsidP="00266B16">
            <w:pPr>
              <w:spacing w:after="0"/>
              <w:jc w:val="center"/>
              <w:rPr>
                <w:color w:val="000000"/>
                <w:lang w:val="en-US"/>
              </w:rPr>
            </w:pPr>
            <w:r w:rsidRPr="001C2CE1">
              <w:rPr>
                <w:color w:val="000000"/>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754B06D4" w14:textId="46703336" w:rsidR="00266B16" w:rsidRPr="000C68ED" w:rsidRDefault="00266B16" w:rsidP="00266B16">
            <w:pPr>
              <w:spacing w:after="0"/>
              <w:jc w:val="center"/>
              <w:rPr>
                <w:color w:val="000000"/>
                <w:lang w:val="en-US"/>
              </w:rPr>
            </w:pPr>
            <w:r w:rsidRPr="001C2CE1">
              <w:rPr>
                <w:color w:val="000000"/>
              </w:rPr>
              <w:t>2.81</w:t>
            </w:r>
          </w:p>
        </w:tc>
        <w:tc>
          <w:tcPr>
            <w:tcW w:w="723" w:type="dxa"/>
            <w:tcBorders>
              <w:top w:val="nil"/>
              <w:left w:val="single" w:sz="4" w:space="0" w:color="auto"/>
              <w:bottom w:val="nil"/>
              <w:right w:val="nil"/>
            </w:tcBorders>
            <w:shd w:val="clear" w:color="auto" w:fill="FFFFFF" w:themeFill="background1"/>
            <w:noWrap/>
            <w:vAlign w:val="center"/>
          </w:tcPr>
          <w:p w14:paraId="5A51F23E"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4C71ED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F73B0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F7CD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85180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F788CE" w14:textId="77777777" w:rsidR="00266B16" w:rsidRPr="000C68ED" w:rsidRDefault="00266B16" w:rsidP="00266B16">
            <w:pPr>
              <w:spacing w:after="0"/>
              <w:jc w:val="center"/>
              <w:rPr>
                <w:color w:val="000000"/>
                <w:lang w:val="en-US"/>
              </w:rPr>
            </w:pPr>
          </w:p>
        </w:tc>
      </w:tr>
      <w:tr w:rsidR="00266B16" w:rsidRPr="000C68ED" w14:paraId="14B864B8" w14:textId="77777777" w:rsidTr="00D8375E">
        <w:trPr>
          <w:trHeight w:val="266"/>
          <w:jc w:val="center"/>
        </w:trPr>
        <w:tc>
          <w:tcPr>
            <w:tcW w:w="988" w:type="dxa"/>
            <w:vMerge/>
            <w:vAlign w:val="center"/>
            <w:hideMark/>
          </w:tcPr>
          <w:p w14:paraId="4715214F"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10ABA91F"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483C070" w14:textId="3C02EBEA" w:rsidR="00266B16" w:rsidRPr="000C68ED" w:rsidRDefault="00266B16" w:rsidP="00266B16">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7A48AC" w14:textId="2F74A589"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742F356" w14:textId="657E62F0"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7DDFAB" w14:textId="5A13BE4E" w:rsidR="00266B16" w:rsidRPr="000C68ED" w:rsidRDefault="00266B16" w:rsidP="00266B16">
            <w:pPr>
              <w:spacing w:after="0"/>
              <w:jc w:val="center"/>
              <w:rPr>
                <w:color w:val="000000"/>
                <w:lang w:val="en-US"/>
              </w:rPr>
            </w:pPr>
            <w:r w:rsidRPr="001C2CE1">
              <w:rPr>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FA6A28" w14:textId="280EAB33"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AC73B7F" w14:textId="5740A520"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48427577" w14:textId="64C08E9A"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A139A9" w14:textId="02ADA4B9"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C2DE3A9" w14:textId="1E820B32" w:rsidR="00266B16" w:rsidRPr="000C68ED" w:rsidRDefault="00266B16" w:rsidP="00266B16">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7838703" w14:textId="1CAD0D3C" w:rsidR="00266B16" w:rsidRPr="000C68ED" w:rsidRDefault="00266B16" w:rsidP="00266B16">
            <w:pPr>
              <w:spacing w:after="0"/>
              <w:jc w:val="center"/>
              <w:rPr>
                <w:color w:val="000000"/>
                <w:lang w:val="en-US"/>
              </w:rPr>
            </w:pPr>
            <w:r w:rsidRPr="001C2CE1">
              <w:rPr>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F55E7" w14:textId="2599BB60" w:rsidR="00266B16" w:rsidRPr="000C68ED" w:rsidRDefault="00266B16" w:rsidP="00266B16">
            <w:pPr>
              <w:spacing w:after="0"/>
              <w:jc w:val="center"/>
              <w:rPr>
                <w:color w:val="000000"/>
                <w:lang w:val="en-US"/>
              </w:rPr>
            </w:pPr>
            <w:r w:rsidRPr="001C2CE1">
              <w:rPr>
                <w:color w:val="000000"/>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41EF7AA0" w14:textId="0861A109" w:rsidR="00266B16" w:rsidRPr="000C68ED" w:rsidRDefault="00266B16" w:rsidP="00266B16">
            <w:pPr>
              <w:spacing w:after="0"/>
              <w:jc w:val="center"/>
              <w:rPr>
                <w:color w:val="000000"/>
                <w:lang w:val="en-US"/>
              </w:rPr>
            </w:pPr>
            <w:r w:rsidRPr="001C2CE1">
              <w:rPr>
                <w:color w:val="000000"/>
              </w:rPr>
              <w:t>2.80</w:t>
            </w:r>
          </w:p>
        </w:tc>
        <w:tc>
          <w:tcPr>
            <w:tcW w:w="723" w:type="dxa"/>
            <w:tcBorders>
              <w:top w:val="nil"/>
              <w:left w:val="single" w:sz="4" w:space="0" w:color="auto"/>
              <w:bottom w:val="nil"/>
              <w:right w:val="nil"/>
            </w:tcBorders>
            <w:shd w:val="clear" w:color="auto" w:fill="FFFFFF" w:themeFill="background1"/>
            <w:noWrap/>
            <w:vAlign w:val="center"/>
          </w:tcPr>
          <w:p w14:paraId="1B4021C5"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65C4DA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1B8CE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FA661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2A91B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3DBE9" w14:textId="77777777" w:rsidR="00266B16" w:rsidRPr="000C68ED" w:rsidRDefault="00266B16" w:rsidP="00266B16">
            <w:pPr>
              <w:spacing w:after="0"/>
              <w:jc w:val="center"/>
              <w:rPr>
                <w:color w:val="000000"/>
                <w:lang w:val="en-US"/>
              </w:rPr>
            </w:pPr>
          </w:p>
        </w:tc>
      </w:tr>
      <w:tr w:rsidR="00266B16" w:rsidRPr="000C68ED" w14:paraId="023E8052" w14:textId="77777777" w:rsidTr="00D8375E">
        <w:trPr>
          <w:trHeight w:val="266"/>
          <w:jc w:val="center"/>
        </w:trPr>
        <w:tc>
          <w:tcPr>
            <w:tcW w:w="988" w:type="dxa"/>
            <w:vMerge/>
            <w:vAlign w:val="center"/>
            <w:hideMark/>
          </w:tcPr>
          <w:p w14:paraId="00FCAFFA"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78F7C815"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54C3CBA9" w14:textId="4DC6A817" w:rsidR="00266B16" w:rsidRPr="000C68ED" w:rsidRDefault="00266B16" w:rsidP="00266B16">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68E556" w14:textId="7082FA3A"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133175E" w14:textId="3808F8CD"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144632" w14:textId="15AAA889"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D5A5DB" w14:textId="3C8669DB"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348BD84" w14:textId="57654A48"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89B4DA3" w14:textId="12498C1F"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FE5A81" w14:textId="1FCF0644"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0E2DD1B" w14:textId="24C2EE8A" w:rsidR="00266B16" w:rsidRPr="000C68ED" w:rsidRDefault="00266B16" w:rsidP="00266B16">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493146" w14:textId="445EC27B"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4F40373" w14:textId="7B9AA2AD"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10353563" w14:textId="52F12B92" w:rsidR="00266B16" w:rsidRPr="000C68ED" w:rsidRDefault="00266B16" w:rsidP="00266B16">
            <w:pPr>
              <w:spacing w:after="0"/>
              <w:jc w:val="center"/>
              <w:rPr>
                <w:color w:val="000000"/>
                <w:lang w:val="en-US"/>
              </w:rPr>
            </w:pPr>
            <w:r w:rsidRPr="001C2CE1">
              <w:rPr>
                <w:color w:val="000000"/>
              </w:rPr>
              <w:t>2.80</w:t>
            </w:r>
          </w:p>
        </w:tc>
        <w:tc>
          <w:tcPr>
            <w:tcW w:w="723" w:type="dxa"/>
            <w:tcBorders>
              <w:top w:val="nil"/>
              <w:left w:val="single" w:sz="4" w:space="0" w:color="auto"/>
              <w:bottom w:val="nil"/>
              <w:right w:val="nil"/>
            </w:tcBorders>
            <w:shd w:val="clear" w:color="auto" w:fill="FFFFFF" w:themeFill="background1"/>
            <w:noWrap/>
            <w:vAlign w:val="center"/>
          </w:tcPr>
          <w:p w14:paraId="644DCBF0"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795A02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D326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F3BBD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7ADF5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D695D2" w14:textId="77777777" w:rsidR="00266B16" w:rsidRPr="000C68ED" w:rsidRDefault="00266B16" w:rsidP="00266B16">
            <w:pPr>
              <w:spacing w:after="0"/>
              <w:jc w:val="center"/>
              <w:rPr>
                <w:color w:val="000000"/>
                <w:lang w:val="en-US"/>
              </w:rPr>
            </w:pPr>
          </w:p>
        </w:tc>
      </w:tr>
      <w:tr w:rsidR="00266B16" w:rsidRPr="000C68ED" w14:paraId="7B62135C" w14:textId="77777777" w:rsidTr="00D8375E">
        <w:trPr>
          <w:trHeight w:val="266"/>
          <w:jc w:val="center"/>
        </w:trPr>
        <w:tc>
          <w:tcPr>
            <w:tcW w:w="988" w:type="dxa"/>
            <w:vMerge/>
            <w:vAlign w:val="center"/>
            <w:hideMark/>
          </w:tcPr>
          <w:p w14:paraId="32CD73E6"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0EE41B8C"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60017DEF" w14:textId="5FCC9B0C"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4491CE1" w14:textId="083EEA45"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73E5C285" w14:textId="618E31DF"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645FE7" w14:textId="7D808BDC" w:rsidR="00266B16" w:rsidRPr="000C68ED" w:rsidRDefault="00266B16" w:rsidP="00266B16">
            <w:pPr>
              <w:spacing w:after="0"/>
              <w:jc w:val="center"/>
              <w:rPr>
                <w:color w:val="000000"/>
                <w:lang w:val="en-US"/>
              </w:rPr>
            </w:pPr>
            <w:r w:rsidRPr="001C2CE1">
              <w:rPr>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35BFF6DD" w14:textId="738293F9"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206E3CE0" w14:textId="3693A003"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402226E1" w14:textId="1C9857B1"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793A66D8" w14:textId="20DCDAC7"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08855E4" w14:textId="49E1D02B" w:rsidR="00266B16" w:rsidRPr="000C68ED" w:rsidRDefault="00266B16" w:rsidP="00266B16">
            <w:pPr>
              <w:spacing w:after="0"/>
              <w:jc w:val="center"/>
              <w:rPr>
                <w:color w:val="000000"/>
                <w:lang w:val="en-US"/>
              </w:rPr>
            </w:pPr>
            <w:r w:rsidRPr="001C2CE1">
              <w:rPr>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53FB8D" w14:textId="38ABBDB1" w:rsidR="00266B16" w:rsidRPr="000C68ED" w:rsidRDefault="00266B16" w:rsidP="00266B16">
            <w:pPr>
              <w:spacing w:after="0"/>
              <w:jc w:val="center"/>
              <w:rPr>
                <w:color w:val="000000"/>
                <w:lang w:val="en-US"/>
              </w:rPr>
            </w:pPr>
            <w:r w:rsidRPr="001C2CE1">
              <w:rPr>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5E5FD08" w14:textId="1DF1F0E4"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nil"/>
            </w:tcBorders>
            <w:shd w:val="clear" w:color="000000" w:fill="CDCDCD"/>
            <w:noWrap/>
            <w:vAlign w:val="center"/>
            <w:hideMark/>
          </w:tcPr>
          <w:p w14:paraId="2328E736" w14:textId="2104DA56" w:rsidR="00266B16" w:rsidRPr="000C68ED" w:rsidRDefault="00266B16" w:rsidP="00266B16">
            <w:pPr>
              <w:spacing w:after="0"/>
              <w:jc w:val="center"/>
              <w:rPr>
                <w:color w:val="000000"/>
                <w:lang w:val="en-US"/>
              </w:rPr>
            </w:pPr>
            <w:r w:rsidRPr="001C2CE1">
              <w:rPr>
                <w:color w:val="000000"/>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33ACB25" w14:textId="77777777" w:rsidR="00266B16" w:rsidRPr="000C68ED" w:rsidRDefault="00266B16" w:rsidP="00266B16">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190440D"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68F7913"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92472EB"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65970DF"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04BEA24" w14:textId="77777777" w:rsidR="00266B16" w:rsidRPr="000C68ED" w:rsidRDefault="00266B16" w:rsidP="00266B16">
            <w:pPr>
              <w:spacing w:after="0"/>
              <w:jc w:val="center"/>
              <w:rPr>
                <w:color w:val="000000"/>
                <w:lang w:val="en-US"/>
              </w:rPr>
            </w:pPr>
          </w:p>
        </w:tc>
      </w:tr>
      <w:tr w:rsidR="00266B16" w:rsidRPr="000C68ED" w14:paraId="4D910F17" w14:textId="77777777" w:rsidTr="00D8375E">
        <w:trPr>
          <w:trHeight w:val="266"/>
          <w:jc w:val="center"/>
        </w:trPr>
        <w:tc>
          <w:tcPr>
            <w:tcW w:w="988" w:type="dxa"/>
            <w:vMerge w:val="restart"/>
            <w:shd w:val="clear" w:color="auto" w:fill="auto"/>
            <w:noWrap/>
            <w:vAlign w:val="center"/>
            <w:hideMark/>
          </w:tcPr>
          <w:p w14:paraId="7C8D97AC" w14:textId="77777777" w:rsidR="00266B16" w:rsidRPr="000C68ED" w:rsidRDefault="00266B16" w:rsidP="00266B16">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5F00953F"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46A8427" w14:textId="6CC5CF79" w:rsidR="00266B16" w:rsidRPr="000C68ED" w:rsidRDefault="00266B16" w:rsidP="00266B16">
            <w:pPr>
              <w:spacing w:after="0"/>
              <w:jc w:val="center"/>
              <w:rPr>
                <w:color w:val="000000"/>
                <w:lang w:val="en-US"/>
              </w:rPr>
            </w:pPr>
            <w:r w:rsidRPr="001C2CE1">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755CA614" w14:textId="7274C6F9" w:rsidR="00266B16" w:rsidRPr="000C68ED" w:rsidRDefault="00266B16" w:rsidP="00266B16">
            <w:pPr>
              <w:spacing w:after="0"/>
              <w:jc w:val="center"/>
              <w:rPr>
                <w:color w:val="000000"/>
                <w:lang w:val="en-US"/>
              </w:rPr>
            </w:pPr>
            <w:r w:rsidRPr="001C2CE1">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7E5C4C44" w14:textId="3F398D06" w:rsidR="00266B16" w:rsidRPr="000C68ED" w:rsidRDefault="00266B16" w:rsidP="00266B16">
            <w:pPr>
              <w:spacing w:after="0"/>
              <w:jc w:val="center"/>
              <w:rPr>
                <w:color w:val="000000"/>
                <w:lang w:val="en-US"/>
              </w:rPr>
            </w:pPr>
            <w:r w:rsidRPr="001C2CE1">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35E6C869" w14:textId="4FA3D1AB" w:rsidR="00266B16" w:rsidRPr="000C68ED" w:rsidRDefault="00266B16" w:rsidP="00266B16">
            <w:pPr>
              <w:spacing w:after="0"/>
              <w:jc w:val="center"/>
              <w:rPr>
                <w:color w:val="000000"/>
                <w:lang w:val="en-US"/>
              </w:rPr>
            </w:pPr>
            <w:r w:rsidRPr="001C2CE1">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71A339C9" w14:textId="144A7159" w:rsidR="00266B16" w:rsidRPr="000C68ED" w:rsidRDefault="00266B16" w:rsidP="00266B16">
            <w:pPr>
              <w:spacing w:after="0"/>
              <w:jc w:val="center"/>
              <w:rPr>
                <w:color w:val="000000"/>
                <w:lang w:val="en-US"/>
              </w:rPr>
            </w:pPr>
            <w:r w:rsidRPr="001C2CE1">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1DECC577" w14:textId="02FF3E93" w:rsidR="00266B16" w:rsidRPr="000C68ED" w:rsidRDefault="00266B16" w:rsidP="00266B16">
            <w:pPr>
              <w:spacing w:after="0"/>
              <w:jc w:val="center"/>
              <w:rPr>
                <w:color w:val="000000"/>
                <w:lang w:val="en-US"/>
              </w:rPr>
            </w:pPr>
            <w:r w:rsidRPr="001C2CE1">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1F601A02" w14:textId="2BD7E671" w:rsidR="00266B16" w:rsidRPr="000C68ED" w:rsidRDefault="00266B16" w:rsidP="00266B16">
            <w:pPr>
              <w:spacing w:after="0"/>
              <w:jc w:val="center"/>
              <w:rPr>
                <w:color w:val="000000"/>
                <w:lang w:val="en-US"/>
              </w:rPr>
            </w:pPr>
            <w:r w:rsidRPr="001C2CE1">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44D285E9" w14:textId="46EEF4F5" w:rsidR="00266B16" w:rsidRPr="000C68ED" w:rsidRDefault="00266B16" w:rsidP="00266B16">
            <w:pPr>
              <w:spacing w:after="0"/>
              <w:jc w:val="center"/>
              <w:rPr>
                <w:color w:val="000000"/>
                <w:lang w:val="en-US"/>
              </w:rPr>
            </w:pPr>
            <w:r w:rsidRPr="001C2CE1">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5B68048C" w14:textId="7CAF7266" w:rsidR="00266B16" w:rsidRPr="000C68ED" w:rsidRDefault="00266B16" w:rsidP="00266B16">
            <w:pPr>
              <w:spacing w:after="0"/>
              <w:jc w:val="center"/>
              <w:rPr>
                <w:color w:val="000000"/>
                <w:lang w:val="en-US"/>
              </w:rPr>
            </w:pPr>
            <w:r w:rsidRPr="001C2CE1">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408364F2" w14:textId="22D5B473" w:rsidR="00266B16" w:rsidRPr="000C68ED" w:rsidRDefault="00266B16" w:rsidP="00266B16">
            <w:pPr>
              <w:spacing w:after="0"/>
              <w:jc w:val="center"/>
              <w:rPr>
                <w:color w:val="000000"/>
                <w:lang w:val="en-US"/>
              </w:rPr>
            </w:pPr>
            <w:r w:rsidRPr="001C2CE1">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0BC47BF2" w14:textId="53D3A2A0" w:rsidR="00266B16" w:rsidRPr="000C68ED" w:rsidRDefault="00266B16" w:rsidP="00266B16">
            <w:pPr>
              <w:spacing w:after="0"/>
              <w:jc w:val="center"/>
              <w:rPr>
                <w:color w:val="000000"/>
                <w:lang w:val="en-US"/>
              </w:rPr>
            </w:pPr>
            <w:r w:rsidRPr="001C2CE1">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0BD3B933" w14:textId="607A026E" w:rsidR="00266B16" w:rsidRPr="000C68ED" w:rsidRDefault="00266B16" w:rsidP="00266B16">
            <w:pPr>
              <w:spacing w:after="0"/>
              <w:jc w:val="center"/>
              <w:rPr>
                <w:color w:val="000000"/>
                <w:lang w:val="en-US"/>
              </w:rPr>
            </w:pPr>
            <w:r w:rsidRPr="001C2CE1">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54749B8A" w14:textId="2368DE1C" w:rsidR="00266B16" w:rsidRPr="000C68ED" w:rsidRDefault="00266B16" w:rsidP="00266B16">
            <w:pPr>
              <w:spacing w:after="0"/>
              <w:jc w:val="center"/>
              <w:rPr>
                <w:color w:val="000000"/>
                <w:lang w:val="en-US"/>
              </w:rPr>
            </w:pPr>
            <w:r w:rsidRPr="001C2CE1">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187FD7F3" w14:textId="4EB3E344" w:rsidR="00266B16" w:rsidRPr="000C68ED" w:rsidRDefault="00266B16" w:rsidP="00266B16">
            <w:pPr>
              <w:spacing w:after="0"/>
              <w:jc w:val="center"/>
              <w:rPr>
                <w:color w:val="000000"/>
                <w:lang w:val="en-US"/>
              </w:rPr>
            </w:pPr>
            <w:r w:rsidRPr="001C2CE1">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7B8C3E72" w14:textId="5845DB56" w:rsidR="00266B16" w:rsidRPr="000C68ED" w:rsidRDefault="00266B16" w:rsidP="00266B16">
            <w:pPr>
              <w:spacing w:after="0"/>
              <w:jc w:val="center"/>
              <w:rPr>
                <w:color w:val="000000"/>
                <w:lang w:val="en-US"/>
              </w:rPr>
            </w:pPr>
            <w:r w:rsidRPr="001C2CE1">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4E448BF5" w14:textId="0B6FD9C5" w:rsidR="00266B16" w:rsidRPr="000C68ED" w:rsidRDefault="00266B16" w:rsidP="00266B16">
            <w:pPr>
              <w:spacing w:after="0"/>
              <w:jc w:val="center"/>
              <w:rPr>
                <w:color w:val="000000"/>
                <w:lang w:val="en-US"/>
              </w:rPr>
            </w:pPr>
            <w:r w:rsidRPr="001C2CE1">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36BA0940" w14:textId="34F275DF" w:rsidR="00266B16" w:rsidRPr="000C68ED" w:rsidRDefault="00266B16" w:rsidP="00266B16">
            <w:pPr>
              <w:spacing w:after="0"/>
              <w:jc w:val="center"/>
              <w:rPr>
                <w:color w:val="000000"/>
                <w:lang w:val="en-US"/>
              </w:rPr>
            </w:pPr>
            <w:r w:rsidRPr="001C2CE1">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1A01AE86" w14:textId="381ABF20" w:rsidR="00266B16" w:rsidRPr="000C68ED" w:rsidRDefault="00266B16" w:rsidP="00266B16">
            <w:pPr>
              <w:spacing w:after="0"/>
              <w:jc w:val="center"/>
              <w:rPr>
                <w:color w:val="000000"/>
                <w:lang w:val="en-US"/>
              </w:rPr>
            </w:pPr>
            <w:r w:rsidRPr="001C2CE1">
              <w:rPr>
                <w:color w:val="000000"/>
              </w:rPr>
              <w:t>#46</w:t>
            </w:r>
          </w:p>
        </w:tc>
      </w:tr>
      <w:tr w:rsidR="00266B16" w:rsidRPr="000C68ED" w14:paraId="4F584EC2" w14:textId="77777777" w:rsidTr="00D8375E">
        <w:trPr>
          <w:trHeight w:val="266"/>
          <w:jc w:val="center"/>
        </w:trPr>
        <w:tc>
          <w:tcPr>
            <w:tcW w:w="988" w:type="dxa"/>
            <w:vMerge/>
            <w:shd w:val="clear" w:color="auto" w:fill="auto"/>
            <w:noWrap/>
            <w:hideMark/>
          </w:tcPr>
          <w:p w14:paraId="50FCB8FA"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0A511D93"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64E84034" w14:textId="5A8D1FF9" w:rsidR="00266B16" w:rsidRPr="000C68ED" w:rsidRDefault="00266B16" w:rsidP="00266B16">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CF406BF" w14:textId="593AC2E6"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8B3B0E3" w14:textId="32C80FAC" w:rsidR="00266B16" w:rsidRPr="000C68ED" w:rsidRDefault="00266B16" w:rsidP="00266B16">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095FD10" w14:textId="733C9489"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1A0762" w14:textId="0C338FC4" w:rsidR="00266B16" w:rsidRPr="000C68ED" w:rsidRDefault="00266B16" w:rsidP="00266B16">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29A19C3" w14:textId="0D43C03B"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2CDB1B8B" w14:textId="56C937C7" w:rsidR="00266B16" w:rsidRPr="000C68ED" w:rsidRDefault="00266B16" w:rsidP="00266B16">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BC64D5" w14:textId="098F1694"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2752835" w14:textId="34565855" w:rsidR="00266B16" w:rsidRPr="000C68ED" w:rsidRDefault="00266B16" w:rsidP="00266B16">
            <w:pPr>
              <w:spacing w:after="0"/>
              <w:jc w:val="center"/>
              <w:rPr>
                <w:color w:val="000000"/>
                <w:lang w:val="en-US"/>
              </w:rPr>
            </w:pPr>
            <w:r w:rsidRPr="001C2CE1">
              <w:rPr>
                <w:color w:val="000000"/>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94313A" w14:textId="3F2492E3"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7314BD8" w14:textId="6F942106"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378C24" w14:textId="1697F11C"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7FF6C" w14:textId="2C6331C3" w:rsidR="00266B16" w:rsidRPr="000C68ED" w:rsidRDefault="00266B16" w:rsidP="00266B16">
            <w:pPr>
              <w:spacing w:after="0"/>
              <w:jc w:val="center"/>
              <w:rPr>
                <w:color w:val="000000"/>
                <w:lang w:val="en-US"/>
              </w:rPr>
            </w:pPr>
            <w:r w:rsidRPr="001C2CE1">
              <w:rPr>
                <w:color w:val="000000"/>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4DE8A81" w14:textId="594CE8DC" w:rsidR="00266B16" w:rsidRPr="000C68ED" w:rsidRDefault="00266B16" w:rsidP="00266B16">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48746084" w14:textId="46B2862A" w:rsidR="00266B16" w:rsidRPr="000C68ED" w:rsidRDefault="00266B16" w:rsidP="00266B16">
            <w:pPr>
              <w:spacing w:after="0"/>
              <w:jc w:val="center"/>
              <w:rPr>
                <w:color w:val="000000"/>
                <w:lang w:val="en-US"/>
              </w:rPr>
            </w:pPr>
            <w:r w:rsidRPr="001C2CE1">
              <w:rPr>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3A776C7" w14:textId="11403BE5"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A848D6E" w14:textId="7442DC99"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328656" w14:textId="12D86239" w:rsidR="00266B16" w:rsidRPr="000C68ED" w:rsidRDefault="00266B16" w:rsidP="00266B16">
            <w:pPr>
              <w:spacing w:after="0"/>
              <w:jc w:val="center"/>
              <w:rPr>
                <w:color w:val="000000"/>
                <w:lang w:val="en-US"/>
              </w:rPr>
            </w:pPr>
            <w:r w:rsidRPr="001C2CE1">
              <w:rPr>
                <w:color w:val="000000"/>
              </w:rPr>
              <w:t>5.88</w:t>
            </w:r>
          </w:p>
        </w:tc>
      </w:tr>
      <w:tr w:rsidR="00266B16" w:rsidRPr="000C68ED" w14:paraId="6A702C7E" w14:textId="77777777" w:rsidTr="00D8375E">
        <w:trPr>
          <w:trHeight w:val="266"/>
          <w:jc w:val="center"/>
        </w:trPr>
        <w:tc>
          <w:tcPr>
            <w:tcW w:w="988" w:type="dxa"/>
            <w:vMerge/>
            <w:vAlign w:val="center"/>
            <w:hideMark/>
          </w:tcPr>
          <w:p w14:paraId="09D24731"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6301C6B1"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56304E5D" w14:textId="421C01CF" w:rsidR="00266B16" w:rsidRPr="000C68ED" w:rsidRDefault="00266B16" w:rsidP="00266B16">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163B2C5D" w14:textId="4FE3880A"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721B8CF" w14:textId="3D0C36F7" w:rsidR="00266B16" w:rsidRPr="000C68ED" w:rsidRDefault="00266B16" w:rsidP="00266B16">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3BBD2E9" w14:textId="20F53108"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971C45" w14:textId="74BD1F9B"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B2464EC" w14:textId="40152A0C"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7E40941D" w14:textId="601E3B8E"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7F0956" w14:textId="57D97E91"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A95D1D4" w14:textId="29272376" w:rsidR="00266B16" w:rsidRPr="000C68ED" w:rsidRDefault="00266B16" w:rsidP="00266B16">
            <w:pPr>
              <w:spacing w:after="0"/>
              <w:jc w:val="center"/>
              <w:rPr>
                <w:color w:val="000000"/>
                <w:lang w:val="en-US"/>
              </w:rPr>
            </w:pPr>
            <w:r w:rsidRPr="001C2CE1">
              <w:rPr>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9F8497" w14:textId="4E379D7A"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2AE4EC7" w14:textId="32ECF3F1" w:rsidR="00266B16" w:rsidRPr="000C68ED" w:rsidRDefault="00266B16" w:rsidP="00266B16">
            <w:pPr>
              <w:spacing w:after="0"/>
              <w:jc w:val="center"/>
              <w:rPr>
                <w:color w:val="000000"/>
                <w:lang w:val="en-US"/>
              </w:rPr>
            </w:pPr>
            <w:r w:rsidRPr="001C2CE1">
              <w:rPr>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10EB6F" w14:textId="7957901E"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4AB35" w14:textId="62FCF9B6" w:rsidR="00266B16" w:rsidRPr="000C68ED" w:rsidRDefault="00266B16" w:rsidP="00266B16">
            <w:pPr>
              <w:spacing w:after="0"/>
              <w:jc w:val="center"/>
              <w:rPr>
                <w:color w:val="000000"/>
                <w:lang w:val="en-US"/>
              </w:rPr>
            </w:pPr>
            <w:r w:rsidRPr="001C2CE1">
              <w:rPr>
                <w:color w:val="000000"/>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1C8FEB2" w14:textId="312C68AB" w:rsidR="00266B16" w:rsidRPr="000C68ED" w:rsidRDefault="00266B16" w:rsidP="00266B16">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76DFE8D3" w14:textId="28D042AC" w:rsidR="00266B16" w:rsidRPr="000C68ED" w:rsidRDefault="00266B16" w:rsidP="00266B16">
            <w:pPr>
              <w:spacing w:after="0"/>
              <w:jc w:val="center"/>
              <w:rPr>
                <w:color w:val="000000"/>
                <w:lang w:val="en-US"/>
              </w:rPr>
            </w:pPr>
            <w:r w:rsidRPr="001C2CE1">
              <w:rPr>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6F3D1A7" w14:textId="3CE5E1EC"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BEB5D4" w14:textId="08ADF120" w:rsidR="00266B16" w:rsidRPr="000C68ED" w:rsidRDefault="00266B16" w:rsidP="00266B16">
            <w:pPr>
              <w:spacing w:after="0"/>
              <w:jc w:val="center"/>
              <w:rPr>
                <w:color w:val="000000"/>
                <w:lang w:val="en-US"/>
              </w:rPr>
            </w:pPr>
            <w:r w:rsidRPr="001C2CE1">
              <w:rPr>
                <w:color w:val="000000"/>
              </w:rPr>
              <w:t>3.51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9526EC3" w14:textId="11B14B0C" w:rsidR="00266B16" w:rsidRPr="000C68ED" w:rsidRDefault="00266B16" w:rsidP="00266B16">
            <w:pPr>
              <w:spacing w:after="0"/>
              <w:jc w:val="center"/>
              <w:rPr>
                <w:color w:val="000000"/>
                <w:lang w:val="en-US"/>
              </w:rPr>
            </w:pPr>
            <w:r w:rsidRPr="001C2CE1">
              <w:rPr>
                <w:color w:val="000000"/>
              </w:rPr>
              <w:t>5.88</w:t>
            </w:r>
          </w:p>
        </w:tc>
      </w:tr>
      <w:tr w:rsidR="00266B16" w:rsidRPr="000C68ED" w14:paraId="6A57ADA7" w14:textId="77777777" w:rsidTr="00D8375E">
        <w:trPr>
          <w:trHeight w:val="266"/>
          <w:jc w:val="center"/>
        </w:trPr>
        <w:tc>
          <w:tcPr>
            <w:tcW w:w="988" w:type="dxa"/>
            <w:vMerge/>
            <w:vAlign w:val="center"/>
            <w:hideMark/>
          </w:tcPr>
          <w:p w14:paraId="6C67CF23"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65826B19"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575381CF" w14:textId="5311D298" w:rsidR="00266B16" w:rsidRPr="000C68ED" w:rsidRDefault="00266B16" w:rsidP="00266B16">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9A7D956" w14:textId="5377E762" w:rsidR="00266B16" w:rsidRPr="000C68ED" w:rsidRDefault="00266B16" w:rsidP="00266B16">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7498ABC" w14:textId="73041AA2"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5C4DF9" w14:textId="394F39B3" w:rsidR="00266B16" w:rsidRPr="000C68ED" w:rsidRDefault="00266B16" w:rsidP="00266B16">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283713" w14:textId="5D6E6A15" w:rsidR="00266B16" w:rsidRPr="000C68ED" w:rsidRDefault="00266B16" w:rsidP="00266B16">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4D5CA24" w14:textId="45207140" w:rsidR="00266B16" w:rsidRPr="000C68ED" w:rsidRDefault="00266B16" w:rsidP="00266B16">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8B892D4" w14:textId="4EAC97FE" w:rsidR="00266B16" w:rsidRPr="000C68ED" w:rsidRDefault="00266B16" w:rsidP="00266B16">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E5C15B" w14:textId="68ADD426"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837A0F0" w14:textId="66A85A66" w:rsidR="00266B16" w:rsidRPr="000C68ED" w:rsidRDefault="00266B16" w:rsidP="00266B16">
            <w:pPr>
              <w:spacing w:after="0"/>
              <w:jc w:val="center"/>
              <w:rPr>
                <w:color w:val="000000"/>
                <w:lang w:val="en-US"/>
              </w:rPr>
            </w:pPr>
            <w:r w:rsidRPr="001C2CE1">
              <w:rPr>
                <w:color w:val="000000"/>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261213" w14:textId="31556A57" w:rsidR="00266B16" w:rsidRPr="000C68ED" w:rsidRDefault="00266B16" w:rsidP="00266B16">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490122F" w14:textId="2AE5EAF8" w:rsidR="00266B16" w:rsidRPr="000C68ED" w:rsidRDefault="00266B16" w:rsidP="00266B16">
            <w:pPr>
              <w:spacing w:after="0"/>
              <w:jc w:val="center"/>
              <w:rPr>
                <w:color w:val="000000"/>
                <w:lang w:val="en-US"/>
              </w:rPr>
            </w:pPr>
            <w:r w:rsidRPr="001C2CE1">
              <w:rPr>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6166026" w14:textId="69318938"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3739228" w14:textId="7FFC6F33" w:rsidR="00266B16" w:rsidRPr="000C68ED" w:rsidRDefault="00266B16" w:rsidP="00266B16">
            <w:pPr>
              <w:spacing w:after="0"/>
              <w:jc w:val="center"/>
              <w:rPr>
                <w:color w:val="000000"/>
                <w:lang w:val="en-US"/>
              </w:rPr>
            </w:pPr>
            <w:r w:rsidRPr="001C2CE1">
              <w:rPr>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13BAE838" w14:textId="2E770F10" w:rsidR="00266B16" w:rsidRPr="000C68ED" w:rsidRDefault="00266B16" w:rsidP="00266B16">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46B5E1A" w14:textId="40C659D2"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605AFF0" w14:textId="4132C9E0" w:rsidR="00266B16" w:rsidRPr="000C68ED" w:rsidRDefault="00266B16" w:rsidP="00266B16">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33B4F46" w14:textId="052CDEC0" w:rsidR="00266B16" w:rsidRPr="000C68ED" w:rsidRDefault="00266B16" w:rsidP="00266B16">
            <w:pPr>
              <w:spacing w:after="0"/>
              <w:jc w:val="center"/>
              <w:rPr>
                <w:color w:val="000000"/>
                <w:lang w:val="en-US"/>
              </w:rPr>
            </w:pPr>
            <w:r w:rsidRPr="001C2CE1">
              <w:rPr>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55CF609" w14:textId="74989617" w:rsidR="00266B16" w:rsidRPr="000C68ED" w:rsidRDefault="00266B16" w:rsidP="00266B16">
            <w:pPr>
              <w:spacing w:after="0"/>
              <w:jc w:val="center"/>
              <w:rPr>
                <w:color w:val="000000"/>
                <w:lang w:val="en-US"/>
              </w:rPr>
            </w:pPr>
            <w:r w:rsidRPr="001C2CE1">
              <w:rPr>
                <w:color w:val="000000"/>
              </w:rPr>
              <w:t>5.88</w:t>
            </w:r>
          </w:p>
        </w:tc>
      </w:tr>
      <w:tr w:rsidR="00266B16" w:rsidRPr="000C68ED" w14:paraId="01E1A9F3" w14:textId="77777777" w:rsidTr="00D8375E">
        <w:trPr>
          <w:trHeight w:val="266"/>
          <w:jc w:val="center"/>
        </w:trPr>
        <w:tc>
          <w:tcPr>
            <w:tcW w:w="988" w:type="dxa"/>
            <w:vMerge/>
            <w:vAlign w:val="center"/>
            <w:hideMark/>
          </w:tcPr>
          <w:p w14:paraId="40ADDF92"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6966C033"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5E84E67" w14:textId="7D85106A"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5C149225" w14:textId="77D7E94F"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1C376F48" w14:textId="7681C152"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B4EED5" w14:textId="0A5992D1" w:rsidR="00266B16" w:rsidRPr="000C68ED" w:rsidRDefault="00266B16" w:rsidP="00266B16">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93B1467" w14:textId="2FB6CDF5" w:rsidR="00266B16" w:rsidRPr="000C68ED" w:rsidRDefault="00266B16" w:rsidP="00266B16">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4A8AA802" w14:textId="3366580F" w:rsidR="00266B16" w:rsidRPr="000C68ED" w:rsidRDefault="00266B16" w:rsidP="00266B16">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45C207B" w14:textId="3F919613"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1D56DAAA" w14:textId="1002E0FB"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80F6647" w14:textId="44B2E34B" w:rsidR="00266B16" w:rsidRPr="000C68ED" w:rsidRDefault="00266B16" w:rsidP="00266B16">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71D3864F" w14:textId="64264098"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AD480B4" w14:textId="6461DDC0" w:rsidR="00266B16" w:rsidRPr="000C68ED" w:rsidRDefault="00266B16" w:rsidP="00266B16">
            <w:pPr>
              <w:spacing w:after="0"/>
              <w:jc w:val="center"/>
              <w:rPr>
                <w:color w:val="000000"/>
                <w:lang w:val="en-US"/>
              </w:rPr>
            </w:pPr>
            <w:r w:rsidRPr="001C2CE1">
              <w:rPr>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55A6AE9" w14:textId="1F8784BB"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C4273E" w14:textId="4FF312E6" w:rsidR="00266B16" w:rsidRPr="000C68ED" w:rsidRDefault="00266B16" w:rsidP="00266B16">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8222AA6" w14:textId="2C04E5E1"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CAF3D4" w14:textId="6996DACD"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1F8D778" w14:textId="6206D42D" w:rsidR="00266B16" w:rsidRPr="000C68ED" w:rsidRDefault="00266B16" w:rsidP="00266B16">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26EED10" w14:textId="09745A2A" w:rsidR="00266B16" w:rsidRPr="000C68ED" w:rsidRDefault="00266B16" w:rsidP="00266B16">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8949D0" w14:textId="392E8963" w:rsidR="00266B16" w:rsidRPr="000C68ED" w:rsidRDefault="00266B16" w:rsidP="00266B16">
            <w:pPr>
              <w:spacing w:after="0"/>
              <w:jc w:val="center"/>
              <w:rPr>
                <w:color w:val="000000"/>
                <w:lang w:val="en-US"/>
              </w:rPr>
            </w:pPr>
            <w:r w:rsidRPr="001C2CE1">
              <w:rPr>
                <w:color w:val="000000"/>
              </w:rPr>
              <w:t>5.88</w:t>
            </w:r>
          </w:p>
        </w:tc>
      </w:tr>
    </w:tbl>
    <w:p w14:paraId="70A1E106" w14:textId="77777777" w:rsidR="0041627D" w:rsidRPr="000C68ED" w:rsidRDefault="0041627D" w:rsidP="0041627D">
      <w:pPr>
        <w:pStyle w:val="BodyText"/>
        <w:rPr>
          <w:rFonts w:eastAsia="Malgun Gothic"/>
          <w:lang w:val="en-US" w:eastAsia="ko-KR"/>
        </w:rPr>
      </w:pPr>
    </w:p>
    <w:p w14:paraId="26E88273" w14:textId="1EAC0BD4"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 </w:t>
      </w:r>
    </w:p>
    <w:p w14:paraId="2E3D7C04" w14:textId="77777777" w:rsidR="0041627D" w:rsidRPr="000C68ED" w:rsidRDefault="0041627D" w:rsidP="0041627D">
      <w:pPr>
        <w:spacing w:line="276" w:lineRule="auto"/>
        <w:ind w:left="100" w:hangingChars="50" w:hanging="100"/>
        <w:rPr>
          <w:lang w:val="en-US"/>
        </w:rPr>
      </w:pPr>
    </w:p>
    <w:p w14:paraId="7211AC8B" w14:textId="77777777" w:rsidR="00266B16" w:rsidRDefault="00266B16" w:rsidP="0041627D">
      <w:pPr>
        <w:pStyle w:val="TH"/>
        <w:rPr>
          <w:rFonts w:ascii="Times New Roman" w:hAnsi="Times New Roman"/>
          <w:lang w:val="en-US"/>
        </w:rPr>
      </w:pPr>
      <w:r w:rsidRPr="005A2A00">
        <w:rPr>
          <w:rFonts w:eastAsiaTheme="minorEastAsia"/>
          <w:noProof/>
          <w:lang w:val="en-US" w:eastAsia="ko-KR"/>
        </w:rPr>
        <w:lastRenderedPageBreak/>
        <w:drawing>
          <wp:inline distT="0" distB="0" distL="0" distR="0" wp14:anchorId="3F982482" wp14:editId="0C38D7B9">
            <wp:extent cx="9074785" cy="3048319"/>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4785" cy="3048319"/>
                    </a:xfrm>
                    <a:prstGeom prst="rect">
                      <a:avLst/>
                    </a:prstGeom>
                    <a:noFill/>
                    <a:ln>
                      <a:noFill/>
                    </a:ln>
                  </pic:spPr>
                </pic:pic>
              </a:graphicData>
            </a:graphic>
          </wp:inline>
        </w:drawing>
      </w:r>
    </w:p>
    <w:p w14:paraId="6BB91594" w14:textId="4DA521F1" w:rsidR="0041627D" w:rsidRPr="000C68ED" w:rsidRDefault="0041627D" w:rsidP="0041627D">
      <w:pPr>
        <w:pStyle w:val="TH"/>
        <w:rPr>
          <w:rFonts w:ascii="Times New Roman" w:hAnsi="Times New Roman"/>
          <w:lang w:val="en-US"/>
        </w:rPr>
      </w:pPr>
      <w:r w:rsidRPr="000C68ED">
        <w:rPr>
          <w:rFonts w:ascii="Times New Roman" w:hAnsi="Times New Roman"/>
          <w:lang w:val="en-US"/>
        </w:rPr>
        <w:t xml:space="preserve">Figure 2-2: NS_31-PSSCH/PSCCH </w:t>
      </w:r>
      <w:r w:rsidR="00C03F39">
        <w:rPr>
          <w:rFonts w:ascii="Times New Roman" w:hAnsi="Times New Roman"/>
          <w:lang w:val="en-US"/>
        </w:rPr>
        <w:t>A-</w:t>
      </w:r>
      <w:r w:rsidRPr="000C68ED">
        <w:rPr>
          <w:rFonts w:ascii="Times New Roman" w:hAnsi="Times New Roman"/>
          <w:lang w:val="en-US"/>
        </w:rPr>
        <w:t>MPR simulation results for SL-U power class 5</w:t>
      </w:r>
    </w:p>
    <w:p w14:paraId="474371A9" w14:textId="77777777" w:rsidR="0041627D" w:rsidRPr="000C68ED" w:rsidRDefault="0041627D">
      <w:pPr>
        <w:spacing w:after="0"/>
        <w:rPr>
          <w:lang w:val="en-US" w:eastAsia="zh-CN"/>
        </w:rPr>
        <w:sectPr w:rsidR="0041627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875AAA2" w14:textId="532CE3F9" w:rsidR="0041627D" w:rsidRPr="000C68ED" w:rsidRDefault="0041627D" w:rsidP="0041627D">
      <w:pPr>
        <w:pStyle w:val="BodyText"/>
        <w:rPr>
          <w:rFonts w:eastAsiaTheme="minorEastAsia"/>
          <w:lang w:val="en-US" w:eastAsia="ko-KR"/>
        </w:rPr>
      </w:pPr>
      <w:r w:rsidRPr="000C68ED">
        <w:rPr>
          <w:rFonts w:eastAsiaTheme="minorEastAsia"/>
          <w:lang w:val="en-US" w:eastAsia="ko-KR"/>
        </w:rPr>
        <w:lastRenderedPageBreak/>
        <w:t>Table 2-7 shows the maximum value of simulation results considering combinations of Outer/Inner sub-band configuration and Full/Partial RB allocation.</w:t>
      </w:r>
    </w:p>
    <w:p w14:paraId="551FF56C" w14:textId="4139C60D" w:rsidR="0041627D" w:rsidRPr="000C68ED" w:rsidRDefault="0041627D" w:rsidP="0041627D">
      <w:pPr>
        <w:pStyle w:val="TH"/>
        <w:rPr>
          <w:rFonts w:ascii="Times New Roman" w:hAnsi="Times New Roman"/>
          <w:lang w:val="en-US"/>
        </w:rPr>
      </w:pPr>
      <w:r w:rsidRPr="000C68ED">
        <w:rPr>
          <w:rFonts w:ascii="Times New Roman" w:hAnsi="Times New Roman"/>
          <w:lang w:val="en-US"/>
        </w:rPr>
        <w:t>Table 2-7 : NS_31-PSSCH/PSCCH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41627D" w:rsidRPr="000C68ED" w14:paraId="36903ABB" w14:textId="77777777" w:rsidTr="00D8375E">
        <w:trPr>
          <w:trHeight w:val="237"/>
          <w:jc w:val="center"/>
        </w:trPr>
        <w:tc>
          <w:tcPr>
            <w:tcW w:w="1692" w:type="dxa"/>
            <w:tcBorders>
              <w:bottom w:val="nil"/>
            </w:tcBorders>
            <w:shd w:val="clear" w:color="auto" w:fill="auto"/>
          </w:tcPr>
          <w:p w14:paraId="461711B7"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E0F7F61" w14:textId="77777777" w:rsidR="0041627D" w:rsidRPr="000C68ED" w:rsidRDefault="0041627D" w:rsidP="00D8375E">
            <w:pPr>
              <w:pStyle w:val="TAH"/>
              <w:rPr>
                <w:lang w:val="en-US"/>
              </w:rPr>
            </w:pPr>
            <w:r w:rsidRPr="000C68ED">
              <w:rPr>
                <w:lang w:val="en-US"/>
              </w:rPr>
              <w:t>Modulation</w:t>
            </w:r>
          </w:p>
        </w:tc>
        <w:tc>
          <w:tcPr>
            <w:tcW w:w="5670" w:type="dxa"/>
            <w:gridSpan w:val="4"/>
          </w:tcPr>
          <w:p w14:paraId="3396ADA4" w14:textId="77777777" w:rsidR="0041627D" w:rsidRPr="000C68ED" w:rsidRDefault="0041627D" w:rsidP="00D8375E">
            <w:pPr>
              <w:pStyle w:val="TAH"/>
              <w:rPr>
                <w:lang w:val="en-US"/>
              </w:rPr>
            </w:pPr>
            <w:r w:rsidRPr="000C68ED">
              <w:rPr>
                <w:lang w:val="en-US"/>
              </w:rPr>
              <w:t>RB Allocation</w:t>
            </w:r>
          </w:p>
        </w:tc>
      </w:tr>
      <w:tr w:rsidR="0041627D" w:rsidRPr="000C68ED" w14:paraId="3E0CF4A9" w14:textId="77777777" w:rsidTr="00D8375E">
        <w:trPr>
          <w:trHeight w:val="237"/>
          <w:jc w:val="center"/>
        </w:trPr>
        <w:tc>
          <w:tcPr>
            <w:tcW w:w="1692" w:type="dxa"/>
            <w:tcBorders>
              <w:top w:val="nil"/>
              <w:bottom w:val="nil"/>
            </w:tcBorders>
            <w:shd w:val="clear" w:color="auto" w:fill="auto"/>
          </w:tcPr>
          <w:p w14:paraId="5629DCB7"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1F054EF2" w14:textId="77777777" w:rsidR="0041627D" w:rsidRPr="000C68ED" w:rsidRDefault="0041627D" w:rsidP="00D8375E">
            <w:pPr>
              <w:pStyle w:val="TAH"/>
              <w:rPr>
                <w:lang w:val="en-US"/>
              </w:rPr>
            </w:pPr>
          </w:p>
        </w:tc>
        <w:tc>
          <w:tcPr>
            <w:tcW w:w="2790" w:type="dxa"/>
            <w:gridSpan w:val="2"/>
          </w:tcPr>
          <w:p w14:paraId="29B2540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394F9B7E"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p>
        </w:tc>
      </w:tr>
      <w:tr w:rsidR="0041627D" w:rsidRPr="000C68ED" w14:paraId="0523E506" w14:textId="77777777" w:rsidTr="00D8375E">
        <w:trPr>
          <w:trHeight w:val="237"/>
          <w:jc w:val="center"/>
        </w:trPr>
        <w:tc>
          <w:tcPr>
            <w:tcW w:w="1692" w:type="dxa"/>
            <w:tcBorders>
              <w:top w:val="nil"/>
              <w:bottom w:val="single" w:sz="4" w:space="0" w:color="auto"/>
            </w:tcBorders>
            <w:shd w:val="clear" w:color="auto" w:fill="auto"/>
          </w:tcPr>
          <w:p w14:paraId="1212C09A" w14:textId="77777777" w:rsidR="0041627D" w:rsidRPr="000C68ED" w:rsidRDefault="0041627D" w:rsidP="00D8375E">
            <w:pPr>
              <w:pStyle w:val="TAH"/>
              <w:rPr>
                <w:lang w:val="en-US"/>
              </w:rPr>
            </w:pPr>
          </w:p>
        </w:tc>
        <w:tc>
          <w:tcPr>
            <w:tcW w:w="1548" w:type="dxa"/>
            <w:tcBorders>
              <w:top w:val="nil"/>
            </w:tcBorders>
            <w:shd w:val="clear" w:color="auto" w:fill="auto"/>
          </w:tcPr>
          <w:p w14:paraId="7473992D" w14:textId="77777777" w:rsidR="0041627D" w:rsidRPr="000C68ED" w:rsidRDefault="0041627D" w:rsidP="00D8375E">
            <w:pPr>
              <w:pStyle w:val="TAH"/>
              <w:rPr>
                <w:lang w:val="en-US"/>
              </w:rPr>
            </w:pPr>
          </w:p>
        </w:tc>
        <w:tc>
          <w:tcPr>
            <w:tcW w:w="1350" w:type="dxa"/>
          </w:tcPr>
          <w:p w14:paraId="11C84D42" w14:textId="77777777" w:rsidR="0041627D" w:rsidRPr="000C68ED" w:rsidRDefault="0041627D" w:rsidP="00D8375E">
            <w:pPr>
              <w:pStyle w:val="TAH"/>
              <w:rPr>
                <w:lang w:val="en-US"/>
              </w:rPr>
            </w:pPr>
            <w:r w:rsidRPr="000C68ED">
              <w:rPr>
                <w:lang w:val="en-US"/>
              </w:rPr>
              <w:t>Full (dB)</w:t>
            </w:r>
          </w:p>
        </w:tc>
        <w:tc>
          <w:tcPr>
            <w:tcW w:w="1440" w:type="dxa"/>
          </w:tcPr>
          <w:p w14:paraId="4C48A4D5" w14:textId="77777777" w:rsidR="0041627D" w:rsidRPr="000C68ED" w:rsidRDefault="0041627D" w:rsidP="00D8375E">
            <w:pPr>
              <w:pStyle w:val="TAH"/>
              <w:rPr>
                <w:lang w:val="en-US"/>
              </w:rPr>
            </w:pPr>
            <w:r w:rsidRPr="000C68ED">
              <w:rPr>
                <w:lang w:val="en-US"/>
              </w:rPr>
              <w:t>Partial (dB)</w:t>
            </w:r>
          </w:p>
        </w:tc>
        <w:tc>
          <w:tcPr>
            <w:tcW w:w="1440" w:type="dxa"/>
          </w:tcPr>
          <w:p w14:paraId="19E860A3" w14:textId="77777777" w:rsidR="0041627D" w:rsidRPr="000C68ED" w:rsidRDefault="0041627D" w:rsidP="00D8375E">
            <w:pPr>
              <w:pStyle w:val="TAH"/>
              <w:rPr>
                <w:lang w:val="en-US"/>
              </w:rPr>
            </w:pPr>
            <w:r w:rsidRPr="000C68ED">
              <w:rPr>
                <w:lang w:val="en-US"/>
              </w:rPr>
              <w:t>Full(dB)</w:t>
            </w:r>
          </w:p>
        </w:tc>
        <w:tc>
          <w:tcPr>
            <w:tcW w:w="1440" w:type="dxa"/>
          </w:tcPr>
          <w:p w14:paraId="02D01E37" w14:textId="77777777" w:rsidR="0041627D" w:rsidRPr="000C68ED" w:rsidRDefault="0041627D" w:rsidP="00D8375E">
            <w:pPr>
              <w:pStyle w:val="TAH"/>
              <w:rPr>
                <w:lang w:val="en-US"/>
              </w:rPr>
            </w:pPr>
            <w:r w:rsidRPr="000C68ED">
              <w:rPr>
                <w:lang w:val="en-US"/>
              </w:rPr>
              <w:t>Partial (dB)</w:t>
            </w:r>
          </w:p>
        </w:tc>
      </w:tr>
      <w:tr w:rsidR="00266B16" w:rsidRPr="000C68ED" w14:paraId="660C5B3C" w14:textId="77777777" w:rsidTr="00D8375E">
        <w:trPr>
          <w:trHeight w:val="20"/>
          <w:jc w:val="center"/>
        </w:trPr>
        <w:tc>
          <w:tcPr>
            <w:tcW w:w="1692" w:type="dxa"/>
            <w:tcBorders>
              <w:bottom w:val="nil"/>
            </w:tcBorders>
            <w:shd w:val="clear" w:color="auto" w:fill="auto"/>
          </w:tcPr>
          <w:p w14:paraId="4D15BDC5"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548" w:type="dxa"/>
          </w:tcPr>
          <w:p w14:paraId="561E0DF1"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5A09A9DF" w14:textId="2B757C3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FC6A940" w14:textId="0A62141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4357E2E7" w14:textId="5AD6544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DA88BEA" w14:textId="05D290C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70F8B357" w14:textId="77777777" w:rsidTr="00D8375E">
        <w:trPr>
          <w:trHeight w:val="20"/>
          <w:jc w:val="center"/>
        </w:trPr>
        <w:tc>
          <w:tcPr>
            <w:tcW w:w="1692" w:type="dxa"/>
            <w:tcBorders>
              <w:top w:val="nil"/>
              <w:bottom w:val="nil"/>
            </w:tcBorders>
            <w:shd w:val="clear" w:color="auto" w:fill="auto"/>
          </w:tcPr>
          <w:p w14:paraId="0314F4BA" w14:textId="77777777" w:rsidR="00266B16" w:rsidRPr="000C68ED" w:rsidRDefault="00266B16" w:rsidP="00266B16">
            <w:pPr>
              <w:pStyle w:val="FL"/>
              <w:spacing w:before="0" w:after="0"/>
              <w:rPr>
                <w:b w:val="0"/>
                <w:bCs/>
                <w:sz w:val="18"/>
                <w:szCs w:val="18"/>
                <w:lang w:val="en-US"/>
              </w:rPr>
            </w:pPr>
          </w:p>
        </w:tc>
        <w:tc>
          <w:tcPr>
            <w:tcW w:w="1548" w:type="dxa"/>
          </w:tcPr>
          <w:p w14:paraId="55FD34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DD6BD4D" w14:textId="49274EB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4.68</w:t>
            </w:r>
          </w:p>
        </w:tc>
        <w:tc>
          <w:tcPr>
            <w:tcW w:w="1440" w:type="dxa"/>
            <w:vAlign w:val="center"/>
          </w:tcPr>
          <w:p w14:paraId="622911E8" w14:textId="0FFFB5A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5CA0D084" w14:textId="71FA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206C2CA0" w14:textId="58E538B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5DE8D6EE" w14:textId="77777777" w:rsidTr="00D8375E">
        <w:trPr>
          <w:trHeight w:val="20"/>
          <w:jc w:val="center"/>
        </w:trPr>
        <w:tc>
          <w:tcPr>
            <w:tcW w:w="1692" w:type="dxa"/>
            <w:tcBorders>
              <w:top w:val="nil"/>
              <w:bottom w:val="nil"/>
            </w:tcBorders>
            <w:shd w:val="clear" w:color="auto" w:fill="auto"/>
          </w:tcPr>
          <w:p w14:paraId="1004F9CF" w14:textId="77777777" w:rsidR="00266B16" w:rsidRPr="000C68ED" w:rsidRDefault="00266B16" w:rsidP="00266B16">
            <w:pPr>
              <w:pStyle w:val="FL"/>
              <w:spacing w:before="0" w:after="0"/>
              <w:rPr>
                <w:b w:val="0"/>
                <w:bCs/>
                <w:sz w:val="18"/>
                <w:szCs w:val="18"/>
                <w:lang w:val="en-US"/>
              </w:rPr>
            </w:pPr>
          </w:p>
        </w:tc>
        <w:tc>
          <w:tcPr>
            <w:tcW w:w="1548" w:type="dxa"/>
          </w:tcPr>
          <w:p w14:paraId="29F02E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7E3795F7" w14:textId="3494358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5811965" w14:textId="2ED78AE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34B80A7D" w14:textId="68D2CF3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3772C3D" w14:textId="23A34E1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3A8A8F78" w14:textId="77777777" w:rsidTr="00D8375E">
        <w:trPr>
          <w:trHeight w:val="20"/>
          <w:jc w:val="center"/>
        </w:trPr>
        <w:tc>
          <w:tcPr>
            <w:tcW w:w="1692" w:type="dxa"/>
            <w:tcBorders>
              <w:top w:val="nil"/>
            </w:tcBorders>
            <w:shd w:val="clear" w:color="auto" w:fill="auto"/>
          </w:tcPr>
          <w:p w14:paraId="488A6032" w14:textId="77777777" w:rsidR="00266B16" w:rsidRPr="000C68ED" w:rsidRDefault="00266B16" w:rsidP="00266B16">
            <w:pPr>
              <w:pStyle w:val="FL"/>
              <w:spacing w:before="0" w:after="0"/>
              <w:rPr>
                <w:b w:val="0"/>
                <w:bCs/>
                <w:sz w:val="18"/>
                <w:szCs w:val="18"/>
                <w:lang w:val="en-US"/>
              </w:rPr>
            </w:pPr>
          </w:p>
        </w:tc>
        <w:tc>
          <w:tcPr>
            <w:tcW w:w="1548" w:type="dxa"/>
          </w:tcPr>
          <w:p w14:paraId="7F99420A"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5877EB5" w14:textId="12B5734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2A14B002" w14:textId="799E836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76B116CA" w14:textId="6CD1628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02C429F7" w14:textId="69CCA73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bl>
    <w:p w14:paraId="70AEC4E9" w14:textId="57441B34" w:rsidR="0041627D" w:rsidRPr="000C68ED" w:rsidRDefault="0041627D" w:rsidP="0041627D">
      <w:pPr>
        <w:pStyle w:val="BodyText"/>
        <w:rPr>
          <w:rFonts w:eastAsia="Malgun Gothic"/>
          <w:lang w:val="en-US" w:eastAsia="ko-KR"/>
        </w:rPr>
      </w:pPr>
    </w:p>
    <w:p w14:paraId="73575F61" w14:textId="77777777" w:rsidR="00CB3BB1" w:rsidRPr="000C68ED" w:rsidRDefault="00CB3BB1" w:rsidP="00CB3BB1">
      <w:pPr>
        <w:pStyle w:val="BodyText"/>
        <w:rPr>
          <w:lang w:val="en-US" w:eastAsia="ko-KR"/>
        </w:rPr>
      </w:pPr>
      <w:r w:rsidRPr="000C68ED">
        <w:rPr>
          <w:lang w:val="en-US" w:eastAsia="ko-KR"/>
        </w:rPr>
        <w:t>For NS_31, Full RB allocation and Partial RB allocation for sub-band operation can be reused as Table 6.2F.3.5-1 in TS38.101-1.</w:t>
      </w:r>
    </w:p>
    <w:p w14:paraId="79F2FE5A" w14:textId="77777777" w:rsidR="00CB3BB1" w:rsidRPr="000C68ED" w:rsidRDefault="00CB3BB1" w:rsidP="00CB3BB1">
      <w:pPr>
        <w:pStyle w:val="TH"/>
        <w:rPr>
          <w:lang w:val="en-US"/>
        </w:rPr>
      </w:pPr>
      <w:r w:rsidRPr="000C68ED">
        <w:rPr>
          <w:lang w:val="en-US"/>
        </w:rPr>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CB3BB1" w:rsidRPr="000C68ED" w14:paraId="3369E4AC" w14:textId="77777777" w:rsidTr="00D8375E">
        <w:trPr>
          <w:trHeight w:val="237"/>
          <w:jc w:val="center"/>
        </w:trPr>
        <w:tc>
          <w:tcPr>
            <w:tcW w:w="1574" w:type="dxa"/>
            <w:tcBorders>
              <w:bottom w:val="nil"/>
            </w:tcBorders>
            <w:shd w:val="clear" w:color="auto" w:fill="auto"/>
          </w:tcPr>
          <w:p w14:paraId="7A14B51C" w14:textId="77777777" w:rsidR="00CB3BB1" w:rsidRPr="000C68ED" w:rsidRDefault="00CB3BB1" w:rsidP="00D8375E">
            <w:pPr>
              <w:pStyle w:val="TAH"/>
              <w:rPr>
                <w:lang w:val="en-US"/>
              </w:rPr>
            </w:pPr>
            <w:r w:rsidRPr="000C68ED">
              <w:rPr>
                <w:lang w:val="en-US"/>
              </w:rPr>
              <w:t>Pre-coding</w:t>
            </w:r>
          </w:p>
        </w:tc>
        <w:tc>
          <w:tcPr>
            <w:tcW w:w="1498" w:type="dxa"/>
            <w:tcBorders>
              <w:bottom w:val="nil"/>
            </w:tcBorders>
            <w:shd w:val="clear" w:color="auto" w:fill="auto"/>
          </w:tcPr>
          <w:p w14:paraId="0774DB1A" w14:textId="77777777" w:rsidR="00CB3BB1" w:rsidRPr="000C68ED" w:rsidRDefault="00CB3BB1" w:rsidP="00D8375E">
            <w:pPr>
              <w:pStyle w:val="TAH"/>
              <w:rPr>
                <w:lang w:val="en-US"/>
              </w:rPr>
            </w:pPr>
            <w:r w:rsidRPr="000C68ED">
              <w:rPr>
                <w:lang w:val="en-US"/>
              </w:rPr>
              <w:t>Modulation</w:t>
            </w:r>
          </w:p>
        </w:tc>
        <w:tc>
          <w:tcPr>
            <w:tcW w:w="1278" w:type="dxa"/>
          </w:tcPr>
          <w:p w14:paraId="29062586" w14:textId="77777777" w:rsidR="00CB3BB1" w:rsidRPr="000C68ED" w:rsidRDefault="00CB3BB1" w:rsidP="00D8375E">
            <w:pPr>
              <w:pStyle w:val="TAH"/>
              <w:rPr>
                <w:lang w:val="en-US"/>
              </w:rPr>
            </w:pPr>
            <w:r w:rsidRPr="000C68ED">
              <w:rPr>
                <w:lang w:val="en-US"/>
              </w:rPr>
              <w:t>RB Allocation (Note 2)</w:t>
            </w:r>
          </w:p>
        </w:tc>
        <w:tc>
          <w:tcPr>
            <w:tcW w:w="2556" w:type="dxa"/>
            <w:gridSpan w:val="2"/>
          </w:tcPr>
          <w:p w14:paraId="6BDA5E8B" w14:textId="77777777" w:rsidR="00CB3BB1" w:rsidRPr="000C68ED" w:rsidRDefault="00CB3BB1" w:rsidP="00D8375E">
            <w:pPr>
              <w:pStyle w:val="TAH"/>
              <w:rPr>
                <w:lang w:val="en-US"/>
              </w:rPr>
            </w:pPr>
            <w:r w:rsidRPr="000C68ED">
              <w:rPr>
                <w:lang w:val="en-US"/>
              </w:rPr>
              <w:t>RB Allocation (Note 3)</w:t>
            </w:r>
          </w:p>
        </w:tc>
      </w:tr>
      <w:tr w:rsidR="00CB3BB1" w:rsidRPr="000C68ED" w14:paraId="0683D27F" w14:textId="77777777" w:rsidTr="00D8375E">
        <w:trPr>
          <w:trHeight w:val="237"/>
          <w:jc w:val="center"/>
        </w:trPr>
        <w:tc>
          <w:tcPr>
            <w:tcW w:w="1574" w:type="dxa"/>
            <w:tcBorders>
              <w:top w:val="nil"/>
              <w:bottom w:val="single" w:sz="4" w:space="0" w:color="auto"/>
            </w:tcBorders>
            <w:shd w:val="clear" w:color="auto" w:fill="auto"/>
          </w:tcPr>
          <w:p w14:paraId="00765CCD" w14:textId="77777777" w:rsidR="00CB3BB1" w:rsidRPr="000C68ED" w:rsidRDefault="00CB3BB1" w:rsidP="00D8375E">
            <w:pPr>
              <w:pStyle w:val="TAH"/>
              <w:rPr>
                <w:lang w:val="en-US"/>
              </w:rPr>
            </w:pPr>
          </w:p>
        </w:tc>
        <w:tc>
          <w:tcPr>
            <w:tcW w:w="1498" w:type="dxa"/>
            <w:tcBorders>
              <w:top w:val="nil"/>
            </w:tcBorders>
            <w:shd w:val="clear" w:color="auto" w:fill="auto"/>
          </w:tcPr>
          <w:p w14:paraId="57D2CE6E" w14:textId="77777777" w:rsidR="00CB3BB1" w:rsidRPr="000C68ED" w:rsidRDefault="00CB3BB1" w:rsidP="00D8375E">
            <w:pPr>
              <w:pStyle w:val="TAH"/>
              <w:rPr>
                <w:lang w:val="en-US"/>
              </w:rPr>
            </w:pPr>
          </w:p>
        </w:tc>
        <w:tc>
          <w:tcPr>
            <w:tcW w:w="1278" w:type="dxa"/>
            <w:tcBorders>
              <w:bottom w:val="single" w:sz="4" w:space="0" w:color="auto"/>
            </w:tcBorders>
          </w:tcPr>
          <w:p w14:paraId="4D464760" w14:textId="77777777" w:rsidR="00CB3BB1" w:rsidRPr="000C68ED" w:rsidRDefault="00CB3BB1" w:rsidP="00D8375E">
            <w:pPr>
              <w:pStyle w:val="TAH"/>
              <w:rPr>
                <w:lang w:val="en-US"/>
              </w:rPr>
            </w:pPr>
            <w:r w:rsidRPr="000C68ED">
              <w:rPr>
                <w:lang w:val="en-US"/>
              </w:rPr>
              <w:t>Full/Partial</w:t>
            </w:r>
          </w:p>
        </w:tc>
        <w:tc>
          <w:tcPr>
            <w:tcW w:w="1278" w:type="dxa"/>
          </w:tcPr>
          <w:p w14:paraId="1C2D0505" w14:textId="77777777" w:rsidR="00CB3BB1" w:rsidRPr="000C68ED" w:rsidRDefault="00CB3BB1" w:rsidP="00D8375E">
            <w:pPr>
              <w:pStyle w:val="TAH"/>
              <w:rPr>
                <w:lang w:val="en-US"/>
              </w:rPr>
            </w:pPr>
            <w:r w:rsidRPr="000C68ED">
              <w:rPr>
                <w:lang w:val="en-US"/>
              </w:rPr>
              <w:t>Full (dB)</w:t>
            </w:r>
          </w:p>
        </w:tc>
        <w:tc>
          <w:tcPr>
            <w:tcW w:w="1278" w:type="dxa"/>
          </w:tcPr>
          <w:p w14:paraId="06264DD0" w14:textId="77777777" w:rsidR="00CB3BB1" w:rsidRPr="000C68ED" w:rsidRDefault="00CB3BB1" w:rsidP="00D8375E">
            <w:pPr>
              <w:pStyle w:val="TAH"/>
              <w:rPr>
                <w:lang w:val="en-US"/>
              </w:rPr>
            </w:pPr>
            <w:r w:rsidRPr="000C68ED">
              <w:rPr>
                <w:lang w:val="en-US"/>
              </w:rPr>
              <w:t>Partial (dB)</w:t>
            </w:r>
          </w:p>
        </w:tc>
      </w:tr>
      <w:tr w:rsidR="00CB3BB1" w:rsidRPr="000C68ED" w14:paraId="0F6DB5CC" w14:textId="77777777" w:rsidTr="00D8375E">
        <w:trPr>
          <w:trHeight w:val="237"/>
          <w:jc w:val="center"/>
        </w:trPr>
        <w:tc>
          <w:tcPr>
            <w:tcW w:w="1574" w:type="dxa"/>
            <w:vMerge w:val="restart"/>
            <w:tcBorders>
              <w:top w:val="nil"/>
            </w:tcBorders>
            <w:shd w:val="clear" w:color="auto" w:fill="auto"/>
          </w:tcPr>
          <w:p w14:paraId="0A2F12E1" w14:textId="77777777" w:rsidR="00CB3BB1" w:rsidRPr="000C68ED" w:rsidRDefault="00CB3BB1" w:rsidP="00D8375E">
            <w:pPr>
              <w:pStyle w:val="TAC"/>
              <w:rPr>
                <w:lang w:val="en-US"/>
              </w:rPr>
            </w:pPr>
            <w:r w:rsidRPr="000C68ED">
              <w:rPr>
                <w:lang w:val="en-US"/>
              </w:rPr>
              <w:t>DFT-s-OF</w:t>
            </w:r>
            <w:r w:rsidRPr="000C68ED">
              <w:rPr>
                <w:rFonts w:eastAsia="SimSun"/>
                <w:lang w:val="en-US" w:eastAsia="zh-CN"/>
              </w:rPr>
              <w:t>D</w:t>
            </w:r>
            <w:r w:rsidRPr="000C68ED">
              <w:rPr>
                <w:lang w:val="en-US"/>
              </w:rPr>
              <w:t>M</w:t>
            </w:r>
          </w:p>
        </w:tc>
        <w:tc>
          <w:tcPr>
            <w:tcW w:w="1498" w:type="dxa"/>
            <w:tcBorders>
              <w:top w:val="nil"/>
            </w:tcBorders>
            <w:shd w:val="clear" w:color="auto" w:fill="auto"/>
          </w:tcPr>
          <w:p w14:paraId="4AF3F2D1" w14:textId="77777777" w:rsidR="00CB3BB1" w:rsidRPr="000C68ED" w:rsidRDefault="00CB3BB1" w:rsidP="00D8375E">
            <w:pPr>
              <w:pStyle w:val="TAC"/>
              <w:rPr>
                <w:b/>
                <w:lang w:val="en-US"/>
              </w:rPr>
            </w:pPr>
            <w:r w:rsidRPr="000C68ED">
              <w:rPr>
                <w:lang w:val="en-US"/>
              </w:rPr>
              <w:t>PI/2 BPSK</w:t>
            </w:r>
            <w:r w:rsidRPr="000C68ED">
              <w:rPr>
                <w:b/>
                <w:vertAlign w:val="superscript"/>
                <w:lang w:val="en-US"/>
              </w:rPr>
              <w:t>4</w:t>
            </w:r>
          </w:p>
        </w:tc>
        <w:tc>
          <w:tcPr>
            <w:tcW w:w="1278" w:type="dxa"/>
            <w:vMerge w:val="restart"/>
          </w:tcPr>
          <w:p w14:paraId="0BB714CB" w14:textId="77777777" w:rsidR="00CB3BB1" w:rsidRPr="000C68ED" w:rsidRDefault="00CB3BB1" w:rsidP="00D8375E">
            <w:pPr>
              <w:pStyle w:val="TAC"/>
              <w:rPr>
                <w:b/>
                <w:lang w:val="en-US"/>
              </w:rPr>
            </w:pPr>
            <w:r w:rsidRPr="000C68ED">
              <w:rPr>
                <w:rFonts w:cs="Arial"/>
                <w:lang w:val="en-US"/>
              </w:rPr>
              <w:t>See Table 6.2F.2-1</w:t>
            </w:r>
          </w:p>
        </w:tc>
        <w:tc>
          <w:tcPr>
            <w:tcW w:w="1278" w:type="dxa"/>
          </w:tcPr>
          <w:p w14:paraId="09A5738F" w14:textId="77777777" w:rsidR="00CB3BB1" w:rsidRPr="000C68ED" w:rsidRDefault="00CB3BB1" w:rsidP="00D8375E">
            <w:pPr>
              <w:pStyle w:val="TAC"/>
              <w:rPr>
                <w:b/>
                <w:lang w:val="en-US"/>
              </w:rPr>
            </w:pPr>
            <w:r w:rsidRPr="000C68ED">
              <w:rPr>
                <w:rFonts w:cs="Arial"/>
                <w:lang w:val="en-US"/>
              </w:rPr>
              <w:t>≤</w:t>
            </w:r>
            <w:r w:rsidRPr="000C68ED">
              <w:rPr>
                <w:lang w:val="en-US"/>
              </w:rPr>
              <w:t xml:space="preserve"> 4.0</w:t>
            </w:r>
          </w:p>
        </w:tc>
        <w:tc>
          <w:tcPr>
            <w:tcW w:w="1278" w:type="dxa"/>
          </w:tcPr>
          <w:p w14:paraId="2B4EF730" w14:textId="77777777" w:rsidR="00CB3BB1" w:rsidRPr="000C68ED" w:rsidRDefault="00CB3BB1" w:rsidP="00D8375E">
            <w:pPr>
              <w:pStyle w:val="TAC"/>
              <w:rPr>
                <w:b/>
                <w:lang w:val="en-US"/>
              </w:rPr>
            </w:pPr>
            <w:r w:rsidRPr="000C68ED">
              <w:rPr>
                <w:rFonts w:cs="Arial"/>
                <w:lang w:val="en-US"/>
              </w:rPr>
              <w:t>≤</w:t>
            </w:r>
            <w:r w:rsidRPr="000C68ED">
              <w:rPr>
                <w:lang w:val="en-US"/>
              </w:rPr>
              <w:t xml:space="preserve"> 6.5</w:t>
            </w:r>
          </w:p>
        </w:tc>
      </w:tr>
      <w:tr w:rsidR="00CB3BB1" w:rsidRPr="000C68ED" w14:paraId="32FF4367" w14:textId="77777777" w:rsidTr="00D8375E">
        <w:trPr>
          <w:trHeight w:val="20"/>
          <w:jc w:val="center"/>
        </w:trPr>
        <w:tc>
          <w:tcPr>
            <w:tcW w:w="1574" w:type="dxa"/>
            <w:vMerge/>
            <w:shd w:val="clear" w:color="auto" w:fill="auto"/>
          </w:tcPr>
          <w:p w14:paraId="7EE3FFEA" w14:textId="77777777" w:rsidR="00CB3BB1" w:rsidRPr="000C68ED" w:rsidRDefault="00CB3BB1" w:rsidP="00D8375E">
            <w:pPr>
              <w:pStyle w:val="TAC"/>
              <w:rPr>
                <w:b/>
                <w:lang w:val="en-US"/>
              </w:rPr>
            </w:pPr>
          </w:p>
        </w:tc>
        <w:tc>
          <w:tcPr>
            <w:tcW w:w="1498" w:type="dxa"/>
          </w:tcPr>
          <w:p w14:paraId="0BDDA5AD" w14:textId="77777777" w:rsidR="00CB3BB1" w:rsidRPr="000C68ED" w:rsidRDefault="00CB3BB1" w:rsidP="00D8375E">
            <w:pPr>
              <w:pStyle w:val="TAC"/>
              <w:rPr>
                <w:b/>
                <w:lang w:val="en-US"/>
              </w:rPr>
            </w:pPr>
            <w:r w:rsidRPr="000C68ED">
              <w:rPr>
                <w:lang w:val="en-US"/>
              </w:rPr>
              <w:t>QPSK</w:t>
            </w:r>
          </w:p>
        </w:tc>
        <w:tc>
          <w:tcPr>
            <w:tcW w:w="1278" w:type="dxa"/>
            <w:vMerge/>
            <w:shd w:val="clear" w:color="auto" w:fill="auto"/>
            <w:vAlign w:val="center"/>
          </w:tcPr>
          <w:p w14:paraId="5129A674" w14:textId="77777777" w:rsidR="00CB3BB1" w:rsidRPr="000C68ED" w:rsidRDefault="00CB3BB1" w:rsidP="00D8375E">
            <w:pPr>
              <w:pStyle w:val="TAC"/>
              <w:rPr>
                <w:rFonts w:cs="Arial"/>
                <w:b/>
                <w:lang w:val="en-US"/>
              </w:rPr>
            </w:pPr>
          </w:p>
        </w:tc>
        <w:tc>
          <w:tcPr>
            <w:tcW w:w="1278" w:type="dxa"/>
          </w:tcPr>
          <w:p w14:paraId="45E38A5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1278" w:type="dxa"/>
          </w:tcPr>
          <w:p w14:paraId="453F933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5A3D058" w14:textId="77777777" w:rsidTr="00D8375E">
        <w:trPr>
          <w:trHeight w:val="20"/>
          <w:jc w:val="center"/>
        </w:trPr>
        <w:tc>
          <w:tcPr>
            <w:tcW w:w="1574" w:type="dxa"/>
            <w:vMerge/>
            <w:tcBorders>
              <w:bottom w:val="nil"/>
            </w:tcBorders>
            <w:shd w:val="clear" w:color="auto" w:fill="auto"/>
          </w:tcPr>
          <w:p w14:paraId="05C99685" w14:textId="77777777" w:rsidR="00CB3BB1" w:rsidRPr="000C68ED" w:rsidRDefault="00CB3BB1" w:rsidP="00D8375E">
            <w:pPr>
              <w:pStyle w:val="TAC"/>
              <w:rPr>
                <w:b/>
                <w:lang w:val="en-US"/>
              </w:rPr>
            </w:pPr>
          </w:p>
        </w:tc>
        <w:tc>
          <w:tcPr>
            <w:tcW w:w="1498" w:type="dxa"/>
          </w:tcPr>
          <w:p w14:paraId="21A02677" w14:textId="77777777" w:rsidR="00CB3BB1" w:rsidRPr="000C68ED" w:rsidRDefault="00CB3BB1" w:rsidP="00D8375E">
            <w:pPr>
              <w:pStyle w:val="TAC"/>
              <w:rPr>
                <w:b/>
                <w:lang w:val="en-US"/>
              </w:rPr>
            </w:pPr>
            <w:r w:rsidRPr="000C68ED">
              <w:rPr>
                <w:lang w:val="en-US"/>
              </w:rPr>
              <w:t>16 QAM</w:t>
            </w:r>
          </w:p>
        </w:tc>
        <w:tc>
          <w:tcPr>
            <w:tcW w:w="1278" w:type="dxa"/>
            <w:vMerge/>
            <w:shd w:val="clear" w:color="auto" w:fill="auto"/>
          </w:tcPr>
          <w:p w14:paraId="17F054E9" w14:textId="77777777" w:rsidR="00CB3BB1" w:rsidRPr="000C68ED" w:rsidRDefault="00CB3BB1" w:rsidP="00D8375E">
            <w:pPr>
              <w:pStyle w:val="TAC"/>
              <w:rPr>
                <w:rFonts w:cs="Arial"/>
                <w:b/>
                <w:lang w:val="en-US"/>
              </w:rPr>
            </w:pPr>
          </w:p>
        </w:tc>
        <w:tc>
          <w:tcPr>
            <w:tcW w:w="1278" w:type="dxa"/>
          </w:tcPr>
          <w:p w14:paraId="79F63287"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1278" w:type="dxa"/>
          </w:tcPr>
          <w:p w14:paraId="74FD549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0760BA73" w14:textId="77777777" w:rsidTr="00D8375E">
        <w:trPr>
          <w:trHeight w:val="20"/>
          <w:jc w:val="center"/>
        </w:trPr>
        <w:tc>
          <w:tcPr>
            <w:tcW w:w="1574" w:type="dxa"/>
            <w:tcBorders>
              <w:top w:val="nil"/>
              <w:bottom w:val="nil"/>
            </w:tcBorders>
            <w:shd w:val="clear" w:color="auto" w:fill="auto"/>
          </w:tcPr>
          <w:p w14:paraId="687C9A8E" w14:textId="77777777" w:rsidR="00CB3BB1" w:rsidRPr="000C68ED" w:rsidRDefault="00CB3BB1" w:rsidP="00D8375E">
            <w:pPr>
              <w:pStyle w:val="TAC"/>
              <w:rPr>
                <w:b/>
                <w:lang w:val="en-US"/>
              </w:rPr>
            </w:pPr>
          </w:p>
        </w:tc>
        <w:tc>
          <w:tcPr>
            <w:tcW w:w="1498" w:type="dxa"/>
          </w:tcPr>
          <w:p w14:paraId="0F422A95" w14:textId="77777777" w:rsidR="00CB3BB1" w:rsidRPr="000C68ED" w:rsidRDefault="00CB3BB1" w:rsidP="00D8375E">
            <w:pPr>
              <w:pStyle w:val="TAC"/>
              <w:rPr>
                <w:b/>
                <w:lang w:val="en-US"/>
              </w:rPr>
            </w:pPr>
            <w:r w:rsidRPr="000C68ED">
              <w:rPr>
                <w:lang w:val="en-US"/>
              </w:rPr>
              <w:t>64 QAM</w:t>
            </w:r>
          </w:p>
        </w:tc>
        <w:tc>
          <w:tcPr>
            <w:tcW w:w="1278" w:type="dxa"/>
            <w:vMerge/>
            <w:tcBorders>
              <w:bottom w:val="nil"/>
            </w:tcBorders>
            <w:shd w:val="clear" w:color="auto" w:fill="auto"/>
          </w:tcPr>
          <w:p w14:paraId="7868464E" w14:textId="77777777" w:rsidR="00CB3BB1" w:rsidRPr="000C68ED" w:rsidRDefault="00CB3BB1" w:rsidP="00D8375E">
            <w:pPr>
              <w:pStyle w:val="TAC"/>
              <w:rPr>
                <w:rFonts w:cs="Arial"/>
                <w:b/>
                <w:lang w:val="en-US"/>
              </w:rPr>
            </w:pPr>
          </w:p>
        </w:tc>
        <w:tc>
          <w:tcPr>
            <w:tcW w:w="1278" w:type="dxa"/>
          </w:tcPr>
          <w:p w14:paraId="535E16AC" w14:textId="77777777" w:rsidR="00CB3BB1" w:rsidRPr="000C68ED" w:rsidRDefault="00CB3BB1" w:rsidP="00D8375E">
            <w:pPr>
              <w:pStyle w:val="TAC"/>
              <w:rPr>
                <w:rFonts w:cs="Arial"/>
                <w:b/>
                <w:lang w:val="en-US"/>
              </w:rPr>
            </w:pPr>
            <w:r w:rsidRPr="000C68ED">
              <w:rPr>
                <w:rFonts w:cs="Arial"/>
                <w:lang w:val="en-US"/>
              </w:rPr>
              <w:t>≤ 4.0</w:t>
            </w:r>
          </w:p>
        </w:tc>
        <w:tc>
          <w:tcPr>
            <w:tcW w:w="1278" w:type="dxa"/>
          </w:tcPr>
          <w:p w14:paraId="5B98938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1FF824A" w14:textId="77777777" w:rsidTr="00D8375E">
        <w:trPr>
          <w:trHeight w:val="20"/>
          <w:jc w:val="center"/>
        </w:trPr>
        <w:tc>
          <w:tcPr>
            <w:tcW w:w="1574" w:type="dxa"/>
            <w:tcBorders>
              <w:top w:val="nil"/>
              <w:bottom w:val="single" w:sz="4" w:space="0" w:color="auto"/>
            </w:tcBorders>
            <w:shd w:val="clear" w:color="auto" w:fill="auto"/>
          </w:tcPr>
          <w:p w14:paraId="24DD92CA" w14:textId="77777777" w:rsidR="00CB3BB1" w:rsidRPr="000C68ED" w:rsidRDefault="00CB3BB1" w:rsidP="00D8375E">
            <w:pPr>
              <w:pStyle w:val="TAC"/>
              <w:rPr>
                <w:b/>
                <w:lang w:val="en-US"/>
              </w:rPr>
            </w:pPr>
          </w:p>
        </w:tc>
        <w:tc>
          <w:tcPr>
            <w:tcW w:w="1498" w:type="dxa"/>
          </w:tcPr>
          <w:p w14:paraId="63550E05" w14:textId="77777777" w:rsidR="00CB3BB1" w:rsidRPr="000C68ED" w:rsidRDefault="00CB3BB1" w:rsidP="00D8375E">
            <w:pPr>
              <w:pStyle w:val="TAC"/>
              <w:rPr>
                <w:b/>
                <w:lang w:val="en-US"/>
              </w:rPr>
            </w:pPr>
            <w:r w:rsidRPr="000C68ED">
              <w:rPr>
                <w:lang w:val="en-US"/>
              </w:rPr>
              <w:t>256 QAM</w:t>
            </w:r>
          </w:p>
        </w:tc>
        <w:tc>
          <w:tcPr>
            <w:tcW w:w="1278" w:type="dxa"/>
            <w:tcBorders>
              <w:top w:val="nil"/>
              <w:bottom w:val="nil"/>
            </w:tcBorders>
            <w:shd w:val="clear" w:color="auto" w:fill="auto"/>
          </w:tcPr>
          <w:p w14:paraId="5107D053" w14:textId="77777777" w:rsidR="00CB3BB1" w:rsidRPr="000C68ED" w:rsidRDefault="00CB3BB1" w:rsidP="00D8375E">
            <w:pPr>
              <w:pStyle w:val="TAC"/>
              <w:rPr>
                <w:rFonts w:cs="Arial"/>
                <w:b/>
                <w:lang w:val="en-US"/>
              </w:rPr>
            </w:pPr>
          </w:p>
        </w:tc>
        <w:tc>
          <w:tcPr>
            <w:tcW w:w="1278" w:type="dxa"/>
          </w:tcPr>
          <w:p w14:paraId="33CFD951"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5.0</w:t>
            </w:r>
          </w:p>
        </w:tc>
        <w:tc>
          <w:tcPr>
            <w:tcW w:w="1278" w:type="dxa"/>
          </w:tcPr>
          <w:p w14:paraId="47D0D81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13BB1910" w14:textId="77777777" w:rsidTr="00D8375E">
        <w:trPr>
          <w:trHeight w:val="20"/>
          <w:jc w:val="center"/>
        </w:trPr>
        <w:tc>
          <w:tcPr>
            <w:tcW w:w="1574" w:type="dxa"/>
            <w:tcBorders>
              <w:bottom w:val="nil"/>
            </w:tcBorders>
            <w:shd w:val="clear" w:color="auto" w:fill="auto"/>
          </w:tcPr>
          <w:p w14:paraId="32361BBD" w14:textId="77777777" w:rsidR="00CB3BB1" w:rsidRPr="000C68ED" w:rsidRDefault="00CB3BB1" w:rsidP="00D8375E">
            <w:pPr>
              <w:pStyle w:val="TAC"/>
              <w:rPr>
                <w:b/>
                <w:lang w:val="en-US"/>
              </w:rPr>
            </w:pPr>
            <w:r w:rsidRPr="000C68ED">
              <w:rPr>
                <w:lang w:val="en-US"/>
              </w:rPr>
              <w:t>CP-OFDM</w:t>
            </w:r>
          </w:p>
        </w:tc>
        <w:tc>
          <w:tcPr>
            <w:tcW w:w="1498" w:type="dxa"/>
          </w:tcPr>
          <w:p w14:paraId="60D2E6BE" w14:textId="77777777" w:rsidR="00CB3BB1" w:rsidRPr="000C68ED" w:rsidRDefault="00CB3BB1" w:rsidP="00D8375E">
            <w:pPr>
              <w:pStyle w:val="TAC"/>
              <w:rPr>
                <w:b/>
                <w:lang w:val="en-US"/>
              </w:rPr>
            </w:pPr>
            <w:r w:rsidRPr="000C68ED">
              <w:rPr>
                <w:lang w:val="en-US"/>
              </w:rPr>
              <w:t>QPSK</w:t>
            </w:r>
          </w:p>
        </w:tc>
        <w:tc>
          <w:tcPr>
            <w:tcW w:w="1278" w:type="dxa"/>
            <w:tcBorders>
              <w:top w:val="nil"/>
              <w:bottom w:val="nil"/>
            </w:tcBorders>
            <w:shd w:val="clear" w:color="auto" w:fill="auto"/>
          </w:tcPr>
          <w:p w14:paraId="15EAF2FF" w14:textId="77777777" w:rsidR="00CB3BB1" w:rsidRPr="000C68ED" w:rsidRDefault="00CB3BB1" w:rsidP="00D8375E">
            <w:pPr>
              <w:pStyle w:val="TAC"/>
              <w:rPr>
                <w:rFonts w:cs="Arial"/>
                <w:b/>
                <w:lang w:val="en-US"/>
              </w:rPr>
            </w:pPr>
          </w:p>
        </w:tc>
        <w:tc>
          <w:tcPr>
            <w:tcW w:w="1278" w:type="dxa"/>
          </w:tcPr>
          <w:p w14:paraId="7178F0A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47B55CE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C6F43BC" w14:textId="77777777" w:rsidTr="00D8375E">
        <w:trPr>
          <w:trHeight w:val="20"/>
          <w:jc w:val="center"/>
        </w:trPr>
        <w:tc>
          <w:tcPr>
            <w:tcW w:w="1574" w:type="dxa"/>
            <w:tcBorders>
              <w:top w:val="nil"/>
              <w:bottom w:val="nil"/>
            </w:tcBorders>
            <w:shd w:val="clear" w:color="auto" w:fill="auto"/>
          </w:tcPr>
          <w:p w14:paraId="0BBD454B" w14:textId="77777777" w:rsidR="00CB3BB1" w:rsidRPr="000C68ED" w:rsidRDefault="00CB3BB1" w:rsidP="00D8375E">
            <w:pPr>
              <w:pStyle w:val="TAC"/>
              <w:rPr>
                <w:b/>
                <w:lang w:val="en-US"/>
              </w:rPr>
            </w:pPr>
          </w:p>
        </w:tc>
        <w:tc>
          <w:tcPr>
            <w:tcW w:w="1498" w:type="dxa"/>
          </w:tcPr>
          <w:p w14:paraId="771816D9" w14:textId="77777777" w:rsidR="00CB3BB1" w:rsidRPr="000C68ED" w:rsidRDefault="00CB3BB1" w:rsidP="00D8375E">
            <w:pPr>
              <w:pStyle w:val="TAC"/>
              <w:rPr>
                <w:b/>
                <w:lang w:val="en-US"/>
              </w:rPr>
            </w:pPr>
            <w:r w:rsidRPr="000C68ED">
              <w:rPr>
                <w:lang w:val="en-US"/>
              </w:rPr>
              <w:t>16 QAM</w:t>
            </w:r>
          </w:p>
        </w:tc>
        <w:tc>
          <w:tcPr>
            <w:tcW w:w="1278" w:type="dxa"/>
            <w:tcBorders>
              <w:top w:val="nil"/>
              <w:bottom w:val="nil"/>
            </w:tcBorders>
            <w:shd w:val="clear" w:color="auto" w:fill="auto"/>
          </w:tcPr>
          <w:p w14:paraId="72318368" w14:textId="77777777" w:rsidR="00CB3BB1" w:rsidRPr="000C68ED" w:rsidRDefault="00CB3BB1" w:rsidP="00D8375E">
            <w:pPr>
              <w:pStyle w:val="TAC"/>
              <w:rPr>
                <w:rFonts w:cs="Arial"/>
                <w:b/>
                <w:lang w:val="en-US"/>
              </w:rPr>
            </w:pPr>
          </w:p>
        </w:tc>
        <w:tc>
          <w:tcPr>
            <w:tcW w:w="1278" w:type="dxa"/>
          </w:tcPr>
          <w:p w14:paraId="708B214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2489257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38AB1387" w14:textId="77777777" w:rsidTr="00D8375E">
        <w:trPr>
          <w:trHeight w:val="20"/>
          <w:jc w:val="center"/>
        </w:trPr>
        <w:tc>
          <w:tcPr>
            <w:tcW w:w="1574" w:type="dxa"/>
            <w:tcBorders>
              <w:top w:val="nil"/>
              <w:bottom w:val="nil"/>
            </w:tcBorders>
            <w:shd w:val="clear" w:color="auto" w:fill="auto"/>
          </w:tcPr>
          <w:p w14:paraId="138666A8" w14:textId="77777777" w:rsidR="00CB3BB1" w:rsidRPr="000C68ED" w:rsidRDefault="00CB3BB1" w:rsidP="00D8375E">
            <w:pPr>
              <w:pStyle w:val="TAC"/>
              <w:rPr>
                <w:b/>
                <w:lang w:val="en-US"/>
              </w:rPr>
            </w:pPr>
          </w:p>
        </w:tc>
        <w:tc>
          <w:tcPr>
            <w:tcW w:w="1498" w:type="dxa"/>
          </w:tcPr>
          <w:p w14:paraId="261CE8F7" w14:textId="77777777" w:rsidR="00CB3BB1" w:rsidRPr="000C68ED" w:rsidRDefault="00CB3BB1" w:rsidP="00D8375E">
            <w:pPr>
              <w:pStyle w:val="TAC"/>
              <w:rPr>
                <w:b/>
                <w:lang w:val="en-US"/>
              </w:rPr>
            </w:pPr>
            <w:r w:rsidRPr="000C68ED">
              <w:rPr>
                <w:lang w:val="en-US"/>
              </w:rPr>
              <w:t>64 QAM</w:t>
            </w:r>
          </w:p>
        </w:tc>
        <w:tc>
          <w:tcPr>
            <w:tcW w:w="1278" w:type="dxa"/>
            <w:tcBorders>
              <w:top w:val="nil"/>
              <w:bottom w:val="nil"/>
            </w:tcBorders>
            <w:shd w:val="clear" w:color="auto" w:fill="auto"/>
          </w:tcPr>
          <w:p w14:paraId="3E220C78" w14:textId="77777777" w:rsidR="00CB3BB1" w:rsidRPr="000C68ED" w:rsidRDefault="00CB3BB1" w:rsidP="00D8375E">
            <w:pPr>
              <w:pStyle w:val="TAC"/>
              <w:rPr>
                <w:rFonts w:cs="Arial"/>
                <w:b/>
                <w:lang w:val="en-US"/>
              </w:rPr>
            </w:pPr>
          </w:p>
        </w:tc>
        <w:tc>
          <w:tcPr>
            <w:tcW w:w="1278" w:type="dxa"/>
          </w:tcPr>
          <w:p w14:paraId="3B452F09"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682A4522"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2B3EC9B4" w14:textId="77777777" w:rsidTr="00D8375E">
        <w:trPr>
          <w:trHeight w:val="20"/>
          <w:jc w:val="center"/>
        </w:trPr>
        <w:tc>
          <w:tcPr>
            <w:tcW w:w="1574" w:type="dxa"/>
            <w:tcBorders>
              <w:top w:val="nil"/>
            </w:tcBorders>
            <w:shd w:val="clear" w:color="auto" w:fill="auto"/>
          </w:tcPr>
          <w:p w14:paraId="1618E448" w14:textId="77777777" w:rsidR="00CB3BB1" w:rsidRPr="000C68ED" w:rsidRDefault="00CB3BB1" w:rsidP="00D8375E">
            <w:pPr>
              <w:pStyle w:val="TAC"/>
              <w:rPr>
                <w:b/>
                <w:lang w:val="en-US"/>
              </w:rPr>
            </w:pPr>
          </w:p>
        </w:tc>
        <w:tc>
          <w:tcPr>
            <w:tcW w:w="1498" w:type="dxa"/>
          </w:tcPr>
          <w:p w14:paraId="53FA6783" w14:textId="77777777" w:rsidR="00CB3BB1" w:rsidRPr="000C68ED" w:rsidRDefault="00CB3BB1" w:rsidP="00D8375E">
            <w:pPr>
              <w:pStyle w:val="TAC"/>
              <w:rPr>
                <w:b/>
                <w:lang w:val="en-US"/>
              </w:rPr>
            </w:pPr>
            <w:r w:rsidRPr="000C68ED">
              <w:rPr>
                <w:lang w:val="en-US"/>
              </w:rPr>
              <w:t>256 QAM</w:t>
            </w:r>
          </w:p>
        </w:tc>
        <w:tc>
          <w:tcPr>
            <w:tcW w:w="1278" w:type="dxa"/>
            <w:tcBorders>
              <w:top w:val="nil"/>
            </w:tcBorders>
            <w:shd w:val="clear" w:color="auto" w:fill="auto"/>
          </w:tcPr>
          <w:p w14:paraId="4861DFC3" w14:textId="77777777" w:rsidR="00CB3BB1" w:rsidRPr="000C68ED" w:rsidRDefault="00CB3BB1" w:rsidP="00D8375E">
            <w:pPr>
              <w:pStyle w:val="TAC"/>
              <w:rPr>
                <w:rFonts w:cs="Arial"/>
                <w:b/>
                <w:lang w:val="en-US"/>
              </w:rPr>
            </w:pPr>
          </w:p>
        </w:tc>
        <w:tc>
          <w:tcPr>
            <w:tcW w:w="1278" w:type="dxa"/>
          </w:tcPr>
          <w:p w14:paraId="6DD2072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1278" w:type="dxa"/>
          </w:tcPr>
          <w:p w14:paraId="2D68DEF9"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03FB9B9A" w14:textId="77777777" w:rsidTr="00D8375E">
        <w:trPr>
          <w:trHeight w:val="20"/>
          <w:jc w:val="center"/>
        </w:trPr>
        <w:tc>
          <w:tcPr>
            <w:tcW w:w="6906" w:type="dxa"/>
            <w:gridSpan w:val="5"/>
          </w:tcPr>
          <w:p w14:paraId="22CCD0AA" w14:textId="77777777" w:rsidR="00CB3BB1" w:rsidRPr="000C68ED" w:rsidRDefault="00CB3BB1" w:rsidP="00D8375E">
            <w:pPr>
              <w:pStyle w:val="TAN"/>
              <w:rPr>
                <w:rFonts w:cs="Arial"/>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66DCE2B" w14:textId="77777777" w:rsidR="00CB3BB1" w:rsidRPr="000C68ED" w:rsidRDefault="00CB3BB1" w:rsidP="00D8375E">
            <w:pPr>
              <w:pStyle w:val="TAN"/>
              <w:rPr>
                <w:rFonts w:cs="Arial"/>
                <w:lang w:val="en-US"/>
              </w:rPr>
            </w:pPr>
            <w:r w:rsidRPr="000C68ED">
              <w:rPr>
                <w:rFonts w:cs="Arial"/>
                <w:lang w:val="en-US"/>
              </w:rPr>
              <w:t>NOTE 2:</w:t>
            </w:r>
            <w:r w:rsidRPr="000C68ED">
              <w:rPr>
                <w:rFonts w:cs="Arial"/>
                <w:lang w:val="en-US"/>
              </w:rPr>
              <w:tab/>
              <w:t xml:space="preserve">Applicable for 20 MHz channels centered at the nearest NR-ARFCN corresponding to 5180, 5200, 5220, 5280, 5300, 5320, 5500, 5520, 5540, 5560, 5580, 5600, 5620, 5640, 5660, 5680, 5745, 5765, 5785, and 5805 </w:t>
            </w:r>
            <w:proofErr w:type="spellStart"/>
            <w:r w:rsidRPr="000C68ED">
              <w:rPr>
                <w:rFonts w:cs="Arial"/>
                <w:lang w:val="en-US"/>
              </w:rPr>
              <w:t>MHz.</w:t>
            </w:r>
            <w:proofErr w:type="spellEnd"/>
          </w:p>
          <w:p w14:paraId="5D8B1B3D" w14:textId="77777777" w:rsidR="00CB3BB1" w:rsidRPr="000C68ED" w:rsidRDefault="00CB3BB1" w:rsidP="00D8375E">
            <w:pPr>
              <w:pStyle w:val="TAN"/>
              <w:rPr>
                <w:rFonts w:cs="Arial"/>
                <w:lang w:val="en-US"/>
              </w:rPr>
            </w:pPr>
            <w:r w:rsidRPr="000C68ED">
              <w:rPr>
                <w:rFonts w:cs="Arial"/>
                <w:lang w:val="en-US"/>
              </w:rPr>
              <w:t>NOTE 3:</w:t>
            </w:r>
            <w:r w:rsidRPr="000C68ED">
              <w:rPr>
                <w:rFonts w:cs="Arial"/>
                <w:lang w:val="en-US"/>
              </w:rPr>
              <w:tab/>
              <w:t>Applicable for all valid channels and bandwidths other than those enumerated in NOTE 2.</w:t>
            </w:r>
          </w:p>
          <w:p w14:paraId="3CA0E846" w14:textId="77777777" w:rsidR="00CB3BB1" w:rsidRPr="000C68ED" w:rsidRDefault="00CB3BB1" w:rsidP="00D8375E">
            <w:pPr>
              <w:pStyle w:val="TAN"/>
              <w:rPr>
                <w:lang w:val="en-US"/>
              </w:rPr>
            </w:pPr>
            <w:r w:rsidRPr="000C68ED">
              <w:rPr>
                <w:lang w:val="en-US"/>
              </w:rPr>
              <w:t>NOTE 4:</w:t>
            </w:r>
            <w:r w:rsidRPr="000C68ED">
              <w:rPr>
                <w:lang w:val="en-US"/>
              </w:rPr>
              <w:tab/>
              <w:t>Applicable to Pi/2-BPSK modulation when IE powerBoostPi2BPSK is set to 0.</w:t>
            </w:r>
          </w:p>
        </w:tc>
      </w:tr>
    </w:tbl>
    <w:p w14:paraId="668D1213" w14:textId="77777777" w:rsidR="00CB3BB1" w:rsidRPr="000C68ED" w:rsidRDefault="00CB3BB1" w:rsidP="00CB3BB1">
      <w:pPr>
        <w:rPr>
          <w:lang w:val="en-US"/>
        </w:rPr>
      </w:pPr>
    </w:p>
    <w:p w14:paraId="7BC51913" w14:textId="12A3B947" w:rsidR="0041627D" w:rsidRPr="000C68ED" w:rsidRDefault="0041627D" w:rsidP="0041627D">
      <w:pPr>
        <w:pStyle w:val="BodyText"/>
        <w:rPr>
          <w:lang w:val="en-US"/>
        </w:rPr>
      </w:pPr>
      <w:r w:rsidRPr="000C68ED">
        <w:rPr>
          <w:rFonts w:eastAsiaTheme="minorEastAsia"/>
          <w:lang w:val="en-US" w:eastAsia="ko-KR"/>
        </w:rPr>
        <w:t>Comparing Table 2-7 with the existing NR-U NS_31 A-MPR (</w:t>
      </w:r>
      <w:r w:rsidRPr="000C68ED">
        <w:rPr>
          <w:lang w:val="en-US"/>
        </w:rPr>
        <w:t>Table 6.2F.3.5-1), SL-U NS_31 A-MPR for Outer RB set configuration can reuse the NR-U NS_31 A-MPR when considering implementation margin.  However, SL-U NS_31 A-MPR for inner RB set configuration can be lower than the NR-U NS_31 A-MPR for QPSK, 16QAM and 64QAM for Full RB allocation even considering implementation margin.</w:t>
      </w:r>
    </w:p>
    <w:p w14:paraId="535FE69C" w14:textId="2FA33ABC" w:rsidR="0041627D" w:rsidRPr="000C68ED" w:rsidRDefault="0041627D" w:rsidP="0041627D">
      <w:pPr>
        <w:pStyle w:val="BodyText"/>
        <w:rPr>
          <w:lang w:val="en-US"/>
        </w:rPr>
      </w:pPr>
      <w:r w:rsidRPr="000C68ED">
        <w:rPr>
          <w:lang w:val="en-US"/>
        </w:rPr>
        <w:t>Therefore, the inner RB set configuration needs to considered when defining the SL-U A-MPR requirements.</w:t>
      </w:r>
    </w:p>
    <w:p w14:paraId="211EE07D" w14:textId="452F58B5"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Based on the results, Table </w:t>
      </w:r>
      <w:r w:rsidR="00532811" w:rsidRPr="000C68ED">
        <w:rPr>
          <w:rFonts w:eastAsia="Malgun Gothic"/>
          <w:lang w:val="en-US" w:eastAsia="ko-KR"/>
        </w:rPr>
        <w:t>2</w:t>
      </w:r>
      <w:r w:rsidRPr="000C68ED">
        <w:rPr>
          <w:rFonts w:eastAsia="Malgun Gothic"/>
          <w:lang w:val="en-US" w:eastAsia="ko-KR"/>
        </w:rPr>
        <w:t>-8 can be considered for NS_31 A-MPR for SL-U UE power class 5.</w:t>
      </w:r>
    </w:p>
    <w:p w14:paraId="11CA0FBF" w14:textId="5333C360" w:rsidR="0041627D" w:rsidRPr="000C68ED" w:rsidRDefault="0041627D" w:rsidP="0041627D">
      <w:pPr>
        <w:pStyle w:val="TH"/>
        <w:rPr>
          <w:lang w:val="en-US"/>
        </w:rPr>
      </w:pPr>
      <w:r w:rsidRPr="000C68ED">
        <w:rPr>
          <w:lang w:val="en-US"/>
        </w:rPr>
        <w:lastRenderedPageBreak/>
        <w:t xml:space="preserve">Table </w:t>
      </w:r>
      <w:r w:rsidR="00532811" w:rsidRPr="000C68ED">
        <w:rPr>
          <w:lang w:val="en-US"/>
        </w:rPr>
        <w:t>2</w:t>
      </w:r>
      <w:r w:rsidRPr="000C68ED">
        <w:rPr>
          <w:lang w:val="en-US"/>
        </w:rPr>
        <w:t>-8.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41627D" w:rsidRPr="000C68ED" w14:paraId="2174F44A" w14:textId="77777777" w:rsidTr="00D8375E">
        <w:trPr>
          <w:trHeight w:val="237"/>
          <w:jc w:val="center"/>
        </w:trPr>
        <w:tc>
          <w:tcPr>
            <w:tcW w:w="1692" w:type="dxa"/>
            <w:tcBorders>
              <w:bottom w:val="nil"/>
            </w:tcBorders>
            <w:shd w:val="clear" w:color="auto" w:fill="auto"/>
          </w:tcPr>
          <w:p w14:paraId="0FCABF0C"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00FECB9" w14:textId="77777777" w:rsidR="0041627D" w:rsidRPr="000C68ED" w:rsidRDefault="0041627D" w:rsidP="00D8375E">
            <w:pPr>
              <w:pStyle w:val="TAH"/>
              <w:rPr>
                <w:lang w:val="en-US"/>
              </w:rPr>
            </w:pPr>
            <w:r w:rsidRPr="000C68ED">
              <w:rPr>
                <w:lang w:val="en-US"/>
              </w:rPr>
              <w:t>Modulation</w:t>
            </w:r>
          </w:p>
        </w:tc>
        <w:tc>
          <w:tcPr>
            <w:tcW w:w="5670" w:type="dxa"/>
            <w:gridSpan w:val="4"/>
          </w:tcPr>
          <w:p w14:paraId="2DF96C58" w14:textId="77777777" w:rsidR="0041627D" w:rsidRPr="000C68ED" w:rsidRDefault="0041627D" w:rsidP="00D8375E">
            <w:pPr>
              <w:pStyle w:val="TAH"/>
              <w:rPr>
                <w:lang w:val="en-US"/>
              </w:rPr>
            </w:pPr>
            <w:r w:rsidRPr="000C68ED">
              <w:rPr>
                <w:lang w:val="en-US"/>
              </w:rPr>
              <w:t>RB Allocation (Note 4)</w:t>
            </w:r>
          </w:p>
        </w:tc>
        <w:tc>
          <w:tcPr>
            <w:tcW w:w="1440" w:type="dxa"/>
            <w:vMerge w:val="restart"/>
          </w:tcPr>
          <w:p w14:paraId="54BE3E9D" w14:textId="77777777" w:rsidR="0041627D" w:rsidRPr="000C68ED" w:rsidRDefault="0041627D" w:rsidP="00D8375E">
            <w:pPr>
              <w:pStyle w:val="TAH"/>
              <w:rPr>
                <w:lang w:val="en-US"/>
              </w:rPr>
            </w:pPr>
            <w:r w:rsidRPr="000C68ED">
              <w:rPr>
                <w:lang w:val="en-US"/>
              </w:rPr>
              <w:t>RB Allocation (Note 3)</w:t>
            </w:r>
          </w:p>
        </w:tc>
      </w:tr>
      <w:tr w:rsidR="0041627D" w:rsidRPr="000C68ED" w14:paraId="6DBBAF82" w14:textId="77777777" w:rsidTr="00D8375E">
        <w:trPr>
          <w:trHeight w:val="237"/>
          <w:jc w:val="center"/>
        </w:trPr>
        <w:tc>
          <w:tcPr>
            <w:tcW w:w="1692" w:type="dxa"/>
            <w:tcBorders>
              <w:top w:val="nil"/>
              <w:bottom w:val="nil"/>
            </w:tcBorders>
            <w:shd w:val="clear" w:color="auto" w:fill="auto"/>
          </w:tcPr>
          <w:p w14:paraId="1ECC79E6"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256D3D2E" w14:textId="77777777" w:rsidR="0041627D" w:rsidRPr="000C68ED" w:rsidRDefault="0041627D" w:rsidP="00D8375E">
            <w:pPr>
              <w:pStyle w:val="TAH"/>
              <w:rPr>
                <w:lang w:val="en-US"/>
              </w:rPr>
            </w:pPr>
          </w:p>
        </w:tc>
        <w:tc>
          <w:tcPr>
            <w:tcW w:w="2790" w:type="dxa"/>
            <w:gridSpan w:val="2"/>
          </w:tcPr>
          <w:p w14:paraId="6AD0D245"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681F829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1BE2FAC9" w14:textId="77777777" w:rsidR="0041627D" w:rsidRPr="000C68ED" w:rsidRDefault="0041627D" w:rsidP="00D8375E">
            <w:pPr>
              <w:pStyle w:val="TAH"/>
              <w:rPr>
                <w:rFonts w:eastAsiaTheme="minorEastAsia"/>
                <w:lang w:val="en-US" w:eastAsia="ko-KR"/>
              </w:rPr>
            </w:pPr>
          </w:p>
        </w:tc>
      </w:tr>
      <w:tr w:rsidR="0041627D" w:rsidRPr="000C68ED" w14:paraId="6CA602E1" w14:textId="77777777" w:rsidTr="00D8375E">
        <w:trPr>
          <w:trHeight w:val="237"/>
          <w:jc w:val="center"/>
        </w:trPr>
        <w:tc>
          <w:tcPr>
            <w:tcW w:w="1692" w:type="dxa"/>
            <w:tcBorders>
              <w:top w:val="nil"/>
              <w:bottom w:val="single" w:sz="4" w:space="0" w:color="auto"/>
            </w:tcBorders>
            <w:shd w:val="clear" w:color="auto" w:fill="auto"/>
          </w:tcPr>
          <w:p w14:paraId="5448FACC" w14:textId="77777777" w:rsidR="0041627D" w:rsidRPr="000C68ED" w:rsidRDefault="0041627D" w:rsidP="00D8375E">
            <w:pPr>
              <w:pStyle w:val="TAH"/>
              <w:rPr>
                <w:lang w:val="en-US"/>
              </w:rPr>
            </w:pPr>
          </w:p>
        </w:tc>
        <w:tc>
          <w:tcPr>
            <w:tcW w:w="1548" w:type="dxa"/>
            <w:tcBorders>
              <w:top w:val="nil"/>
            </w:tcBorders>
            <w:shd w:val="clear" w:color="auto" w:fill="auto"/>
          </w:tcPr>
          <w:p w14:paraId="0ECA4598" w14:textId="77777777" w:rsidR="0041627D" w:rsidRPr="000C68ED" w:rsidRDefault="0041627D" w:rsidP="00D8375E">
            <w:pPr>
              <w:pStyle w:val="TAH"/>
              <w:rPr>
                <w:lang w:val="en-US"/>
              </w:rPr>
            </w:pPr>
          </w:p>
        </w:tc>
        <w:tc>
          <w:tcPr>
            <w:tcW w:w="1350" w:type="dxa"/>
          </w:tcPr>
          <w:p w14:paraId="00DC97C3" w14:textId="77777777" w:rsidR="0041627D" w:rsidRPr="000C68ED" w:rsidRDefault="0041627D" w:rsidP="00D8375E">
            <w:pPr>
              <w:pStyle w:val="TAH"/>
              <w:rPr>
                <w:lang w:val="en-US"/>
              </w:rPr>
            </w:pPr>
            <w:r w:rsidRPr="000C68ED">
              <w:rPr>
                <w:lang w:val="en-US"/>
              </w:rPr>
              <w:t>Full (dB)</w:t>
            </w:r>
          </w:p>
        </w:tc>
        <w:tc>
          <w:tcPr>
            <w:tcW w:w="1440" w:type="dxa"/>
          </w:tcPr>
          <w:p w14:paraId="29B6C884" w14:textId="77777777" w:rsidR="0041627D" w:rsidRPr="000C68ED" w:rsidRDefault="0041627D" w:rsidP="00D8375E">
            <w:pPr>
              <w:pStyle w:val="TAH"/>
              <w:rPr>
                <w:lang w:val="en-US"/>
              </w:rPr>
            </w:pPr>
            <w:r w:rsidRPr="000C68ED">
              <w:rPr>
                <w:lang w:val="en-US"/>
              </w:rPr>
              <w:t>Partial (dB)</w:t>
            </w:r>
          </w:p>
        </w:tc>
        <w:tc>
          <w:tcPr>
            <w:tcW w:w="1440" w:type="dxa"/>
          </w:tcPr>
          <w:p w14:paraId="64373E07" w14:textId="77777777" w:rsidR="0041627D" w:rsidRPr="000C68ED" w:rsidRDefault="0041627D" w:rsidP="00D8375E">
            <w:pPr>
              <w:pStyle w:val="TAH"/>
              <w:rPr>
                <w:lang w:val="en-US"/>
              </w:rPr>
            </w:pPr>
            <w:r w:rsidRPr="000C68ED">
              <w:rPr>
                <w:lang w:val="en-US"/>
              </w:rPr>
              <w:t>Full (dB)</w:t>
            </w:r>
          </w:p>
        </w:tc>
        <w:tc>
          <w:tcPr>
            <w:tcW w:w="1440" w:type="dxa"/>
          </w:tcPr>
          <w:p w14:paraId="36538239" w14:textId="77777777" w:rsidR="0041627D" w:rsidRPr="000C68ED" w:rsidRDefault="0041627D" w:rsidP="00D8375E">
            <w:pPr>
              <w:pStyle w:val="TAH"/>
              <w:rPr>
                <w:lang w:val="en-US"/>
              </w:rPr>
            </w:pPr>
            <w:r w:rsidRPr="000C68ED">
              <w:rPr>
                <w:lang w:val="en-US"/>
              </w:rPr>
              <w:t>Partial (dB)</w:t>
            </w:r>
          </w:p>
        </w:tc>
        <w:tc>
          <w:tcPr>
            <w:tcW w:w="1440" w:type="dxa"/>
          </w:tcPr>
          <w:p w14:paraId="3CB7A79D"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Full/Partial</w:t>
            </w:r>
          </w:p>
        </w:tc>
      </w:tr>
      <w:tr w:rsidR="0041627D" w:rsidRPr="000C68ED" w14:paraId="2B475513" w14:textId="77777777" w:rsidTr="00D8375E">
        <w:trPr>
          <w:trHeight w:val="20"/>
          <w:jc w:val="center"/>
        </w:trPr>
        <w:tc>
          <w:tcPr>
            <w:tcW w:w="1692" w:type="dxa"/>
            <w:tcBorders>
              <w:bottom w:val="nil"/>
            </w:tcBorders>
            <w:shd w:val="clear" w:color="auto" w:fill="auto"/>
          </w:tcPr>
          <w:p w14:paraId="37C9719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46169D0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C929E6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4FD3001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6CB6B71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89AAD3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20F327B7" w14:textId="77777777" w:rsidR="0041627D" w:rsidRPr="000C68ED" w:rsidRDefault="0041627D" w:rsidP="00D8375E">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41627D" w:rsidRPr="000C68ED" w14:paraId="4E90391A" w14:textId="77777777" w:rsidTr="00D8375E">
        <w:trPr>
          <w:trHeight w:val="20"/>
          <w:jc w:val="center"/>
        </w:trPr>
        <w:tc>
          <w:tcPr>
            <w:tcW w:w="1692" w:type="dxa"/>
            <w:tcBorders>
              <w:top w:val="nil"/>
              <w:bottom w:val="nil"/>
            </w:tcBorders>
            <w:shd w:val="clear" w:color="auto" w:fill="auto"/>
          </w:tcPr>
          <w:p w14:paraId="6A977937" w14:textId="77777777" w:rsidR="0041627D" w:rsidRPr="000C68ED" w:rsidRDefault="0041627D" w:rsidP="00D8375E">
            <w:pPr>
              <w:pStyle w:val="FL"/>
              <w:spacing w:before="0" w:after="0"/>
              <w:rPr>
                <w:b w:val="0"/>
                <w:bCs/>
                <w:sz w:val="18"/>
                <w:szCs w:val="18"/>
                <w:lang w:val="en-US"/>
              </w:rPr>
            </w:pPr>
          </w:p>
        </w:tc>
        <w:tc>
          <w:tcPr>
            <w:tcW w:w="1548" w:type="dxa"/>
          </w:tcPr>
          <w:p w14:paraId="50121F7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24E65C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4A2A68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1EDB8E3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7EABF19"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33B1FEFF" w14:textId="77777777" w:rsidR="0041627D" w:rsidRPr="000C68ED" w:rsidRDefault="0041627D" w:rsidP="00D8375E">
            <w:pPr>
              <w:pStyle w:val="FL"/>
              <w:spacing w:before="0" w:after="0"/>
              <w:rPr>
                <w:b w:val="0"/>
                <w:bCs/>
                <w:sz w:val="18"/>
                <w:szCs w:val="18"/>
                <w:lang w:val="en-US"/>
              </w:rPr>
            </w:pPr>
          </w:p>
        </w:tc>
      </w:tr>
      <w:tr w:rsidR="0041627D" w:rsidRPr="000C68ED" w14:paraId="27F51646" w14:textId="77777777" w:rsidTr="00D8375E">
        <w:trPr>
          <w:trHeight w:val="20"/>
          <w:jc w:val="center"/>
        </w:trPr>
        <w:tc>
          <w:tcPr>
            <w:tcW w:w="1692" w:type="dxa"/>
            <w:tcBorders>
              <w:top w:val="nil"/>
              <w:bottom w:val="nil"/>
            </w:tcBorders>
            <w:shd w:val="clear" w:color="auto" w:fill="auto"/>
          </w:tcPr>
          <w:p w14:paraId="0DEB8AB1" w14:textId="77777777" w:rsidR="0041627D" w:rsidRPr="000C68ED" w:rsidRDefault="0041627D" w:rsidP="00D8375E">
            <w:pPr>
              <w:pStyle w:val="FL"/>
              <w:spacing w:before="0" w:after="0"/>
              <w:rPr>
                <w:b w:val="0"/>
                <w:bCs/>
                <w:sz w:val="18"/>
                <w:szCs w:val="18"/>
                <w:lang w:val="en-US"/>
              </w:rPr>
            </w:pPr>
          </w:p>
        </w:tc>
        <w:tc>
          <w:tcPr>
            <w:tcW w:w="1548" w:type="dxa"/>
          </w:tcPr>
          <w:p w14:paraId="20345F8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4416C8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CEC35A8"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CD3289F"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BCA5D9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2D7621A2" w14:textId="77777777" w:rsidR="0041627D" w:rsidRPr="000C68ED" w:rsidRDefault="0041627D" w:rsidP="00D8375E">
            <w:pPr>
              <w:pStyle w:val="FL"/>
              <w:spacing w:before="0" w:after="0"/>
              <w:rPr>
                <w:b w:val="0"/>
                <w:bCs/>
                <w:sz w:val="18"/>
                <w:szCs w:val="18"/>
                <w:lang w:val="en-US"/>
              </w:rPr>
            </w:pPr>
          </w:p>
        </w:tc>
      </w:tr>
      <w:tr w:rsidR="0041627D" w:rsidRPr="000C68ED" w14:paraId="1CC6BB5E" w14:textId="77777777" w:rsidTr="00D8375E">
        <w:trPr>
          <w:trHeight w:val="20"/>
          <w:jc w:val="center"/>
        </w:trPr>
        <w:tc>
          <w:tcPr>
            <w:tcW w:w="1692" w:type="dxa"/>
            <w:tcBorders>
              <w:top w:val="nil"/>
            </w:tcBorders>
            <w:shd w:val="clear" w:color="auto" w:fill="auto"/>
          </w:tcPr>
          <w:p w14:paraId="00644DC8" w14:textId="77777777" w:rsidR="0041627D" w:rsidRPr="000C68ED" w:rsidRDefault="0041627D" w:rsidP="00D8375E">
            <w:pPr>
              <w:pStyle w:val="FL"/>
              <w:spacing w:before="0" w:after="0"/>
              <w:rPr>
                <w:b w:val="0"/>
                <w:bCs/>
                <w:sz w:val="18"/>
                <w:szCs w:val="18"/>
                <w:lang w:val="en-US"/>
              </w:rPr>
            </w:pPr>
          </w:p>
        </w:tc>
        <w:tc>
          <w:tcPr>
            <w:tcW w:w="1548" w:type="dxa"/>
          </w:tcPr>
          <w:p w14:paraId="230896A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1B8913F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4D0880E"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F00754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FA0DA5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68E4636A" w14:textId="77777777" w:rsidR="0041627D" w:rsidRPr="000C68ED" w:rsidRDefault="0041627D" w:rsidP="00D8375E">
            <w:pPr>
              <w:pStyle w:val="FL"/>
              <w:spacing w:before="0" w:after="0"/>
              <w:rPr>
                <w:b w:val="0"/>
                <w:bCs/>
                <w:sz w:val="18"/>
                <w:szCs w:val="18"/>
                <w:lang w:val="en-US"/>
              </w:rPr>
            </w:pPr>
          </w:p>
        </w:tc>
      </w:tr>
      <w:tr w:rsidR="0041627D" w:rsidRPr="000C68ED" w14:paraId="77DC37ED" w14:textId="77777777" w:rsidTr="00D8375E">
        <w:trPr>
          <w:trHeight w:val="20"/>
          <w:jc w:val="center"/>
        </w:trPr>
        <w:tc>
          <w:tcPr>
            <w:tcW w:w="10350" w:type="dxa"/>
            <w:gridSpan w:val="7"/>
          </w:tcPr>
          <w:p w14:paraId="0F0EC12B" w14:textId="77777777" w:rsidR="0041627D" w:rsidRPr="000C68ED" w:rsidRDefault="0041627D" w:rsidP="00D8375E">
            <w:pPr>
              <w:pStyle w:val="TAN"/>
              <w:rPr>
                <w:lang w:val="en-US"/>
              </w:rPr>
            </w:pPr>
            <w:r w:rsidRPr="000C68ED">
              <w:rPr>
                <w:lang w:val="en-US"/>
              </w:rPr>
              <w:t>NOTE 1: The A-MPR shall apply to all SCS in all active 20 MHz sub-bands contiguously allocated in the channel.</w:t>
            </w:r>
          </w:p>
          <w:p w14:paraId="4415550E" w14:textId="77777777" w:rsidR="0041627D" w:rsidRPr="000C68ED" w:rsidRDefault="0041627D" w:rsidP="00D8375E">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6CCA0A" w14:textId="77777777" w:rsidR="0041627D" w:rsidRPr="000C68ED" w:rsidRDefault="0041627D" w:rsidP="00D8375E">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458F8DD7" w14:textId="77777777" w:rsidR="0041627D" w:rsidRPr="000C68ED" w:rsidRDefault="0041627D" w:rsidP="00D8375E">
            <w:pPr>
              <w:pStyle w:val="TAN"/>
              <w:rPr>
                <w:lang w:val="en-US"/>
              </w:rPr>
            </w:pPr>
            <w:r w:rsidRPr="000C68ED">
              <w:rPr>
                <w:lang w:val="en-US"/>
              </w:rPr>
              <w:t>NOTE 4: Applicable for all valid channels and bandwidths other than those enumerated in NOTE 3.</w:t>
            </w:r>
          </w:p>
          <w:p w14:paraId="2F415164" w14:textId="39826759" w:rsidR="0041627D" w:rsidRPr="000C68ED" w:rsidRDefault="0041627D" w:rsidP="0041627D">
            <w:pPr>
              <w:pStyle w:val="TAN"/>
              <w:rPr>
                <w:lang w:val="en-US"/>
              </w:rPr>
            </w:pPr>
            <w:r w:rsidRPr="000C68ED">
              <w:rPr>
                <w:lang w:val="en-US"/>
              </w:rPr>
              <w:t>NOTE 5:  Contiguous outer sub-band configuration and contiguous inner sub-band configuration in Table 2-5 apply.</w:t>
            </w:r>
          </w:p>
        </w:tc>
      </w:tr>
    </w:tbl>
    <w:p w14:paraId="565A6DB1" w14:textId="5DEA67E4" w:rsidR="0041627D" w:rsidRPr="000C68ED" w:rsidRDefault="0041627D" w:rsidP="0041627D">
      <w:pPr>
        <w:pStyle w:val="BodyText"/>
        <w:rPr>
          <w:rFonts w:eastAsia="Malgun Gothic"/>
          <w:lang w:val="en-US" w:eastAsia="ko-KR"/>
        </w:rPr>
      </w:pPr>
    </w:p>
    <w:p w14:paraId="26A58716" w14:textId="2EBC47CF" w:rsidR="00B70C27" w:rsidRPr="000C68ED" w:rsidRDefault="00B70C27" w:rsidP="00B70C27">
      <w:pPr>
        <w:pStyle w:val="Heading4"/>
        <w:rPr>
          <w:lang w:val="en-US"/>
        </w:rPr>
      </w:pPr>
      <w:r w:rsidRPr="000C68ED">
        <w:rPr>
          <w:lang w:val="en-US"/>
        </w:rPr>
        <w:t xml:space="preserve">Proposal </w:t>
      </w:r>
      <w:r w:rsidR="00030E05">
        <w:rPr>
          <w:lang w:val="en-US"/>
        </w:rPr>
        <w:t>5</w:t>
      </w:r>
      <w:r w:rsidRPr="000C68ED">
        <w:rPr>
          <w:lang w:val="en-US"/>
        </w:rPr>
        <w:t xml:space="preserve">: For NS_31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73C2691" w14:textId="081B92D0" w:rsidR="00B70C27" w:rsidRPr="000C68ED" w:rsidRDefault="00B70C27" w:rsidP="00B70C27">
      <w:pPr>
        <w:pStyle w:val="Heading4"/>
        <w:rPr>
          <w:lang w:val="en-US"/>
        </w:rPr>
      </w:pPr>
      <w:r w:rsidRPr="000C68ED">
        <w:rPr>
          <w:lang w:val="en-US"/>
        </w:rPr>
        <w:t xml:space="preserve">Proposal </w:t>
      </w:r>
      <w:r w:rsidR="00030E05">
        <w:rPr>
          <w:lang w:val="en-US"/>
        </w:rPr>
        <w:t>6</w:t>
      </w:r>
      <w:r w:rsidRPr="000C68ED">
        <w:rPr>
          <w:lang w:val="en-US"/>
        </w:rPr>
        <w:t xml:space="preserve">: For NS_31 SL-U PSSCH/PSCCH A-MPR, consider Table 2-8 for SL-U UE power class 5. </w:t>
      </w:r>
    </w:p>
    <w:p w14:paraId="04A0713F" w14:textId="77777777" w:rsidR="0041627D" w:rsidRPr="000C68ED" w:rsidRDefault="0041627D" w:rsidP="0041627D">
      <w:pPr>
        <w:pStyle w:val="BodyText"/>
        <w:rPr>
          <w:rFonts w:eastAsia="Malgun Gothic"/>
          <w:lang w:val="en-US" w:eastAsia="ko-KR"/>
        </w:rPr>
      </w:pPr>
    </w:p>
    <w:p w14:paraId="32CEA145" w14:textId="77777777" w:rsidR="0041627D" w:rsidRPr="000C68ED" w:rsidRDefault="0041627D">
      <w:pPr>
        <w:spacing w:after="0"/>
        <w:rPr>
          <w:lang w:val="en-US" w:eastAsia="zh-CN"/>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144BD55E" w14:textId="016C4CE5" w:rsidR="0041627D" w:rsidRPr="000C68ED" w:rsidRDefault="0041627D">
      <w:pPr>
        <w:spacing w:after="0"/>
        <w:rPr>
          <w:lang w:val="en-US" w:eastAsia="zh-CN"/>
        </w:rPr>
      </w:pPr>
    </w:p>
    <w:p w14:paraId="24255F90" w14:textId="0A2F3A02" w:rsidR="0041627D" w:rsidRPr="000C68ED" w:rsidRDefault="00D8375E" w:rsidP="00D8375E">
      <w:pPr>
        <w:pStyle w:val="Heading3"/>
        <w:numPr>
          <w:ilvl w:val="0"/>
          <w:numId w:val="0"/>
        </w:numPr>
        <w:rPr>
          <w:lang w:val="en-US"/>
        </w:rPr>
      </w:pPr>
      <w:r w:rsidRPr="000C68ED">
        <w:rPr>
          <w:lang w:val="en-US"/>
        </w:rPr>
        <w:t xml:space="preserve">2.2.2 </w:t>
      </w:r>
      <w:r w:rsidR="0041627D" w:rsidRPr="000C68ED">
        <w:rPr>
          <w:lang w:val="en-US"/>
        </w:rPr>
        <w:t>NS_53 (A-MPR)</w:t>
      </w:r>
    </w:p>
    <w:p w14:paraId="48CFEB15" w14:textId="1DD85B1B"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NS_53, Table 2-</w:t>
      </w:r>
      <w:r w:rsidR="00CB3BB1" w:rsidRPr="000C68ED">
        <w:rPr>
          <w:rFonts w:eastAsiaTheme="minorEastAsia"/>
          <w:lang w:val="en-US" w:eastAsia="ko-KR"/>
        </w:rPr>
        <w:t>9</w:t>
      </w:r>
      <w:r w:rsidRPr="000C68ED">
        <w:rPr>
          <w:rFonts w:eastAsiaTheme="minorEastAsia"/>
          <w:lang w:val="en-US" w:eastAsia="ko-KR"/>
        </w:rPr>
        <w:t xml:space="preserve"> and Figure 2-3 show the A-MPR simulation results for the scenarios.</w:t>
      </w:r>
    </w:p>
    <w:p w14:paraId="6B7A6150" w14:textId="7B257D3B" w:rsidR="0041627D" w:rsidRPr="000C68ED" w:rsidRDefault="0041627D" w:rsidP="0041627D">
      <w:pPr>
        <w:pStyle w:val="TH"/>
        <w:rPr>
          <w:rFonts w:ascii="Times New Roman" w:hAnsi="Times New Roman"/>
          <w:lang w:val="en-US"/>
        </w:rPr>
      </w:pPr>
      <w:r w:rsidRPr="000C68ED">
        <w:rPr>
          <w:rFonts w:ascii="Times New Roman" w:hAnsi="Times New Roman"/>
          <w:lang w:val="en-US"/>
        </w:rPr>
        <w:t>Table 2-</w:t>
      </w:r>
      <w:r w:rsidR="00CB3BB1" w:rsidRPr="000C68ED">
        <w:rPr>
          <w:rFonts w:ascii="Times New Roman" w:hAnsi="Times New Roman"/>
          <w:lang w:val="en-US"/>
        </w:rPr>
        <w:t>9</w:t>
      </w:r>
      <w:r w:rsidRPr="000C68ED">
        <w:rPr>
          <w:rFonts w:ascii="Times New Roman" w:hAnsi="Times New Roman"/>
          <w:lang w:val="en-US"/>
        </w:rPr>
        <w:t>: NS_53-PSSCH/PSCCH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B3BB1" w:rsidRPr="000C68ED" w14:paraId="17A3A1FA" w14:textId="77777777" w:rsidTr="00D8375E">
        <w:trPr>
          <w:trHeight w:val="266"/>
          <w:jc w:val="center"/>
        </w:trPr>
        <w:tc>
          <w:tcPr>
            <w:tcW w:w="988" w:type="dxa"/>
            <w:vMerge w:val="restart"/>
            <w:shd w:val="clear" w:color="auto" w:fill="auto"/>
            <w:noWrap/>
            <w:vAlign w:val="center"/>
            <w:hideMark/>
          </w:tcPr>
          <w:p w14:paraId="4A3311DD" w14:textId="77777777" w:rsidR="00CB3BB1" w:rsidRPr="000C68ED" w:rsidRDefault="00CB3BB1" w:rsidP="00CB3BB1">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244133D0"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746D74F2" w14:textId="77777777" w:rsidR="00CB3BB1" w:rsidRPr="000C68ED" w:rsidRDefault="00CB3BB1" w:rsidP="00CB3BB1">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62C6592" w14:textId="77777777" w:rsidR="00CB3BB1" w:rsidRPr="000C68ED" w:rsidRDefault="00CB3BB1" w:rsidP="00CB3BB1">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10415D0C" w14:textId="77777777" w:rsidR="00CB3BB1" w:rsidRPr="000C68ED" w:rsidRDefault="00CB3BB1" w:rsidP="00CB3BB1">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369B4204" w14:textId="77777777" w:rsidR="00CB3BB1" w:rsidRPr="000C68ED" w:rsidRDefault="00CB3BB1" w:rsidP="00CB3BB1">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7D40772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2916D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5E557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02109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42966A"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191577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D667B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54F93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E9C63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6602F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8CDFE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7570E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7980F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56951F" w14:textId="77777777" w:rsidR="00CB3BB1" w:rsidRPr="000C68ED" w:rsidRDefault="00CB3BB1" w:rsidP="00CB3BB1">
            <w:pPr>
              <w:spacing w:after="0"/>
              <w:jc w:val="center"/>
              <w:rPr>
                <w:color w:val="000000"/>
                <w:lang w:val="en-US"/>
              </w:rPr>
            </w:pPr>
          </w:p>
        </w:tc>
      </w:tr>
      <w:tr w:rsidR="00266B16" w:rsidRPr="000C68ED" w14:paraId="25B68368" w14:textId="77777777" w:rsidTr="00D8375E">
        <w:trPr>
          <w:trHeight w:val="266"/>
          <w:jc w:val="center"/>
        </w:trPr>
        <w:tc>
          <w:tcPr>
            <w:tcW w:w="988" w:type="dxa"/>
            <w:vMerge/>
            <w:shd w:val="clear" w:color="auto" w:fill="auto"/>
            <w:noWrap/>
            <w:hideMark/>
          </w:tcPr>
          <w:p w14:paraId="7B89B3E1"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6CC6CA8D"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21558154" w14:textId="19F0183D"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4F41F7" w14:textId="3B55428E" w:rsidR="00266B16" w:rsidRPr="000C68ED" w:rsidRDefault="00266B16" w:rsidP="00266B16">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3A28163" w14:textId="4B310BFF"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C4A98F1" w14:textId="04E04AAB" w:rsidR="00266B16" w:rsidRPr="000C68ED" w:rsidRDefault="00266B16" w:rsidP="00266B16">
            <w:pPr>
              <w:spacing w:after="0"/>
              <w:jc w:val="center"/>
              <w:rPr>
                <w:color w:val="000000"/>
                <w:lang w:val="en-US"/>
              </w:rPr>
            </w:pPr>
            <w:r w:rsidRPr="001C2CE1">
              <w:rPr>
                <w:rFonts w:hint="eastAsia"/>
                <w:color w:val="000000"/>
              </w:rPr>
              <w:t>10.85</w:t>
            </w:r>
          </w:p>
        </w:tc>
        <w:tc>
          <w:tcPr>
            <w:tcW w:w="722" w:type="dxa"/>
            <w:tcBorders>
              <w:top w:val="nil"/>
              <w:left w:val="single" w:sz="4" w:space="0" w:color="auto"/>
              <w:bottom w:val="nil"/>
              <w:right w:val="nil"/>
            </w:tcBorders>
            <w:shd w:val="clear" w:color="auto" w:fill="FFFFFF" w:themeFill="background1"/>
            <w:noWrap/>
            <w:vAlign w:val="center"/>
          </w:tcPr>
          <w:p w14:paraId="64DA378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9232E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B7AC7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606EA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81EE90"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3A9C16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6CB9D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228D3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0CA4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ACFF5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CC04D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E1B4D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E2AF8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74ED0A" w14:textId="77777777" w:rsidR="00266B16" w:rsidRPr="000C68ED" w:rsidRDefault="00266B16" w:rsidP="00266B16">
            <w:pPr>
              <w:spacing w:after="0"/>
              <w:jc w:val="center"/>
              <w:rPr>
                <w:color w:val="000000"/>
                <w:lang w:val="en-US"/>
              </w:rPr>
            </w:pPr>
          </w:p>
        </w:tc>
      </w:tr>
      <w:tr w:rsidR="00266B16" w:rsidRPr="000C68ED" w14:paraId="06CBE334" w14:textId="77777777" w:rsidTr="00D8375E">
        <w:trPr>
          <w:trHeight w:val="266"/>
          <w:jc w:val="center"/>
        </w:trPr>
        <w:tc>
          <w:tcPr>
            <w:tcW w:w="988" w:type="dxa"/>
            <w:vMerge/>
            <w:vAlign w:val="center"/>
            <w:hideMark/>
          </w:tcPr>
          <w:p w14:paraId="65DC0066"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44083E2B"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0B45CDCB" w14:textId="496E7CA2"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F493E1" w14:textId="37929544" w:rsidR="00266B16" w:rsidRPr="000C68ED" w:rsidRDefault="00266B16" w:rsidP="00266B16">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34D9DBE1" w14:textId="63704107"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4D528F9" w14:textId="7496B3CD" w:rsidR="00266B16" w:rsidRPr="000C68ED" w:rsidRDefault="00266B16" w:rsidP="00266B16">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209190F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72B8D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29953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DACD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ED138A"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13880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552CE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A9AAD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0C9244"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053F41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C8422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9F325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5B928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10BA67" w14:textId="77777777" w:rsidR="00266B16" w:rsidRPr="000C68ED" w:rsidRDefault="00266B16" w:rsidP="00266B16">
            <w:pPr>
              <w:spacing w:after="0"/>
              <w:jc w:val="center"/>
              <w:rPr>
                <w:color w:val="000000"/>
                <w:lang w:val="en-US"/>
              </w:rPr>
            </w:pPr>
          </w:p>
        </w:tc>
      </w:tr>
      <w:tr w:rsidR="00266B16" w:rsidRPr="000C68ED" w14:paraId="72A6F9CC" w14:textId="77777777" w:rsidTr="00D8375E">
        <w:trPr>
          <w:trHeight w:val="266"/>
          <w:jc w:val="center"/>
        </w:trPr>
        <w:tc>
          <w:tcPr>
            <w:tcW w:w="988" w:type="dxa"/>
            <w:vMerge/>
            <w:vAlign w:val="center"/>
            <w:hideMark/>
          </w:tcPr>
          <w:p w14:paraId="56D7F704"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362C25FA"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56B9B346" w14:textId="4F11B5C5"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D1F5AE6" w14:textId="75B8AC3C" w:rsidR="00266B16" w:rsidRPr="000C68ED" w:rsidRDefault="00266B16" w:rsidP="00266B16">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26EEF48F" w14:textId="4E856613"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3828E4F8" w14:textId="01EC63D8" w:rsidR="00266B16" w:rsidRPr="000C68ED" w:rsidRDefault="00266B16" w:rsidP="00266B16">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13E4E1D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B82C6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8D241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AE860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58CE8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F7E0E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7C62F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EDCED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25B70D"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EC1B2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D99DA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82C3C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9D592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72C971" w14:textId="77777777" w:rsidR="00266B16" w:rsidRPr="000C68ED" w:rsidRDefault="00266B16" w:rsidP="00266B16">
            <w:pPr>
              <w:spacing w:after="0"/>
              <w:jc w:val="center"/>
              <w:rPr>
                <w:color w:val="000000"/>
                <w:lang w:val="en-US"/>
              </w:rPr>
            </w:pPr>
          </w:p>
        </w:tc>
      </w:tr>
      <w:tr w:rsidR="00266B16" w:rsidRPr="000C68ED" w14:paraId="6BD644F6" w14:textId="77777777" w:rsidTr="00D8375E">
        <w:trPr>
          <w:trHeight w:val="266"/>
          <w:jc w:val="center"/>
        </w:trPr>
        <w:tc>
          <w:tcPr>
            <w:tcW w:w="988" w:type="dxa"/>
            <w:vMerge/>
            <w:vAlign w:val="center"/>
            <w:hideMark/>
          </w:tcPr>
          <w:p w14:paraId="0AC9E9CB"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7F1ACCC3"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422E41A3" w14:textId="117BE9EF"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398DA2B" w14:textId="3D1D8F72" w:rsidR="00266B16" w:rsidRPr="000C68ED" w:rsidRDefault="00266B16" w:rsidP="00266B16">
            <w:pPr>
              <w:spacing w:after="0"/>
              <w:jc w:val="center"/>
              <w:rPr>
                <w:color w:val="000000"/>
                <w:lang w:val="en-US"/>
              </w:rPr>
            </w:pPr>
            <w:r w:rsidRPr="001C2CE1">
              <w:rPr>
                <w:rFonts w:hint="eastAsia"/>
                <w:color w:val="000000"/>
              </w:rPr>
              <w:t>10.83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9F64FD5" w14:textId="6480DD12"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61584D" w14:textId="304F7FD9" w:rsidR="00266B16" w:rsidRPr="000C68ED" w:rsidRDefault="00266B16" w:rsidP="00266B16">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4685451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B9136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2ADE5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9F993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C621B5"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007FC4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666D0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2D1E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EB9C0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1CE98B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C5268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62F90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F87D8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F5554C" w14:textId="77777777" w:rsidR="00266B16" w:rsidRPr="000C68ED" w:rsidRDefault="00266B16" w:rsidP="00266B16">
            <w:pPr>
              <w:spacing w:after="0"/>
              <w:jc w:val="center"/>
              <w:rPr>
                <w:color w:val="000000"/>
                <w:lang w:val="en-US"/>
              </w:rPr>
            </w:pPr>
          </w:p>
        </w:tc>
      </w:tr>
      <w:tr w:rsidR="00266B16" w:rsidRPr="000C68ED" w14:paraId="623C43D4" w14:textId="77777777" w:rsidTr="00D8375E">
        <w:trPr>
          <w:trHeight w:val="266"/>
          <w:jc w:val="center"/>
        </w:trPr>
        <w:tc>
          <w:tcPr>
            <w:tcW w:w="988" w:type="dxa"/>
            <w:vMerge w:val="restart"/>
            <w:shd w:val="clear" w:color="auto" w:fill="auto"/>
            <w:noWrap/>
            <w:vAlign w:val="center"/>
            <w:hideMark/>
          </w:tcPr>
          <w:p w14:paraId="1620710E" w14:textId="77777777" w:rsidR="00266B16" w:rsidRPr="000C68ED" w:rsidRDefault="00266B16" w:rsidP="00266B16">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759DD7E9"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370FDD4" w14:textId="14E92A7F" w:rsidR="00266B16" w:rsidRPr="000C68ED" w:rsidRDefault="00266B16" w:rsidP="00266B16">
            <w:pPr>
              <w:spacing w:after="0"/>
              <w:jc w:val="center"/>
              <w:rPr>
                <w:color w:val="000000"/>
                <w:lang w:val="en-US"/>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60C69557" w14:textId="149D5260" w:rsidR="00266B16" w:rsidRPr="000C68ED" w:rsidRDefault="00266B16" w:rsidP="00266B16">
            <w:pPr>
              <w:spacing w:after="0"/>
              <w:jc w:val="center"/>
              <w:rPr>
                <w:color w:val="000000"/>
                <w:lang w:val="en-US"/>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3D5C16F4" w14:textId="002181E2" w:rsidR="00266B16" w:rsidRPr="000C68ED" w:rsidRDefault="00266B16" w:rsidP="00266B16">
            <w:pPr>
              <w:spacing w:after="0"/>
              <w:jc w:val="center"/>
              <w:rPr>
                <w:color w:val="000000"/>
                <w:lang w:val="en-US"/>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0E95B25" w14:textId="7A5872D9" w:rsidR="00266B16" w:rsidRPr="000C68ED" w:rsidRDefault="00266B16" w:rsidP="00266B16">
            <w:pPr>
              <w:spacing w:after="0"/>
              <w:jc w:val="center"/>
              <w:rPr>
                <w:color w:val="000000"/>
                <w:lang w:val="en-US"/>
              </w:rPr>
            </w:pPr>
            <w:r w:rsidRPr="00A3653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635A5F6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09C3E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AD99E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F6587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AB7D8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EFB90C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ED783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2879C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D4341C"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EE0033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753A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811A3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D8779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6FD49C" w14:textId="77777777" w:rsidR="00266B16" w:rsidRPr="000C68ED" w:rsidRDefault="00266B16" w:rsidP="00266B16">
            <w:pPr>
              <w:spacing w:after="0"/>
              <w:jc w:val="center"/>
              <w:rPr>
                <w:color w:val="000000"/>
                <w:lang w:val="en-US"/>
              </w:rPr>
            </w:pPr>
          </w:p>
        </w:tc>
      </w:tr>
      <w:tr w:rsidR="00266B16" w:rsidRPr="000C68ED" w14:paraId="637B4AF3" w14:textId="77777777" w:rsidTr="00D8375E">
        <w:trPr>
          <w:trHeight w:val="266"/>
          <w:jc w:val="center"/>
        </w:trPr>
        <w:tc>
          <w:tcPr>
            <w:tcW w:w="988" w:type="dxa"/>
            <w:vMerge/>
            <w:shd w:val="clear" w:color="auto" w:fill="auto"/>
            <w:noWrap/>
            <w:hideMark/>
          </w:tcPr>
          <w:p w14:paraId="3D031014"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398CB6F8"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66540A8E" w14:textId="272D2FCB"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25C7D9" w14:textId="118ECEF9" w:rsidR="00266B16" w:rsidRPr="000C68ED" w:rsidRDefault="00266B16" w:rsidP="00266B16">
            <w:pPr>
              <w:spacing w:after="0"/>
              <w:jc w:val="center"/>
              <w:rPr>
                <w:color w:val="000000"/>
                <w:lang w:val="en-US"/>
              </w:rPr>
            </w:pPr>
            <w:r w:rsidRPr="001C2CE1">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17096A3" w14:textId="5525736A"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74FDE01" w14:textId="05DA9DD8" w:rsidR="00266B16" w:rsidRPr="000C68ED" w:rsidRDefault="00266B16" w:rsidP="00266B16">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0E04B0B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FB587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7D586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B4F70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74B2C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FC9A2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B178D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74D6C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61270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2305F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A9C1E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81AD7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E783B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B40D9F" w14:textId="77777777" w:rsidR="00266B16" w:rsidRPr="000C68ED" w:rsidRDefault="00266B16" w:rsidP="00266B16">
            <w:pPr>
              <w:spacing w:after="0"/>
              <w:jc w:val="center"/>
              <w:rPr>
                <w:color w:val="000000"/>
                <w:lang w:val="en-US"/>
              </w:rPr>
            </w:pPr>
          </w:p>
        </w:tc>
      </w:tr>
      <w:tr w:rsidR="00266B16" w:rsidRPr="000C68ED" w14:paraId="559CFFCD" w14:textId="77777777" w:rsidTr="00D8375E">
        <w:trPr>
          <w:trHeight w:val="266"/>
          <w:jc w:val="center"/>
        </w:trPr>
        <w:tc>
          <w:tcPr>
            <w:tcW w:w="988" w:type="dxa"/>
            <w:vMerge/>
            <w:vAlign w:val="center"/>
            <w:hideMark/>
          </w:tcPr>
          <w:p w14:paraId="0BF74358"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27DF2C23"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37ACF1CA" w14:textId="4CC4262A"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0C49945" w14:textId="3776448F"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138991A" w14:textId="230D7F04"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356344B" w14:textId="29CD7F6A" w:rsidR="00266B16" w:rsidRPr="000C68ED" w:rsidRDefault="00266B16" w:rsidP="00266B16">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5D20E8E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943C1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D1109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768EC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514AC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AAE9B3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86896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51A28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D4459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7FA9E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A68F4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D4BC1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418C6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B3825C" w14:textId="77777777" w:rsidR="00266B16" w:rsidRPr="000C68ED" w:rsidRDefault="00266B16" w:rsidP="00266B16">
            <w:pPr>
              <w:spacing w:after="0"/>
              <w:jc w:val="center"/>
              <w:rPr>
                <w:color w:val="000000"/>
                <w:lang w:val="en-US"/>
              </w:rPr>
            </w:pPr>
          </w:p>
        </w:tc>
      </w:tr>
      <w:tr w:rsidR="00266B16" w:rsidRPr="000C68ED" w14:paraId="34E58BA3" w14:textId="77777777" w:rsidTr="00D8375E">
        <w:trPr>
          <w:trHeight w:val="266"/>
          <w:jc w:val="center"/>
        </w:trPr>
        <w:tc>
          <w:tcPr>
            <w:tcW w:w="988" w:type="dxa"/>
            <w:vMerge/>
            <w:vAlign w:val="center"/>
            <w:hideMark/>
          </w:tcPr>
          <w:p w14:paraId="030E4966"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56226D13"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01BF5364" w14:textId="7ED0F611"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3EED382" w14:textId="1ED6CCD2"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C34F434" w14:textId="09020E8F"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6892E6E" w14:textId="0FEC0751" w:rsidR="00266B16" w:rsidRPr="000C68ED" w:rsidRDefault="00266B16" w:rsidP="00266B16">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47C70D00"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4A871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2CC81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04A1D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C1E1F7"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069C4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A6C1B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6336F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41851D"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9C976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68492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CBC3C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23466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506FFF" w14:textId="77777777" w:rsidR="00266B16" w:rsidRPr="000C68ED" w:rsidRDefault="00266B16" w:rsidP="00266B16">
            <w:pPr>
              <w:spacing w:after="0"/>
              <w:jc w:val="center"/>
              <w:rPr>
                <w:color w:val="000000"/>
                <w:lang w:val="en-US"/>
              </w:rPr>
            </w:pPr>
          </w:p>
        </w:tc>
      </w:tr>
      <w:tr w:rsidR="00266B16" w:rsidRPr="000C68ED" w14:paraId="6FC63957" w14:textId="77777777" w:rsidTr="00D8375E">
        <w:trPr>
          <w:trHeight w:val="266"/>
          <w:jc w:val="center"/>
        </w:trPr>
        <w:tc>
          <w:tcPr>
            <w:tcW w:w="988" w:type="dxa"/>
            <w:vMerge/>
            <w:vAlign w:val="center"/>
            <w:hideMark/>
          </w:tcPr>
          <w:p w14:paraId="652ACBBF"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35D74EEE"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FFBD38F" w14:textId="1E7B40D3"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AEFD949" w14:textId="3C98FF6F"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6F922B" w14:textId="1F91548D"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4774DC" w14:textId="3F1C3944" w:rsidR="00266B16" w:rsidRPr="000C68ED" w:rsidRDefault="00266B16" w:rsidP="00266B16">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655ACB80"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73DD473"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A0C2FA5"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08CAE0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FDEBC9"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4B474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FB212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348AC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BC9616"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9D6A0D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4F93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39E4A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050E6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05EF9E" w14:textId="77777777" w:rsidR="00266B16" w:rsidRPr="000C68ED" w:rsidRDefault="00266B16" w:rsidP="00266B16">
            <w:pPr>
              <w:spacing w:after="0"/>
              <w:jc w:val="center"/>
              <w:rPr>
                <w:color w:val="000000"/>
                <w:lang w:val="en-US"/>
              </w:rPr>
            </w:pPr>
          </w:p>
        </w:tc>
      </w:tr>
      <w:tr w:rsidR="00266B16" w:rsidRPr="000C68ED" w14:paraId="539D4142" w14:textId="77777777" w:rsidTr="00D8375E">
        <w:trPr>
          <w:trHeight w:val="266"/>
          <w:jc w:val="center"/>
        </w:trPr>
        <w:tc>
          <w:tcPr>
            <w:tcW w:w="988" w:type="dxa"/>
            <w:vMerge w:val="restart"/>
            <w:shd w:val="clear" w:color="auto" w:fill="auto"/>
            <w:noWrap/>
            <w:vAlign w:val="center"/>
            <w:hideMark/>
          </w:tcPr>
          <w:p w14:paraId="2292C09C" w14:textId="77777777" w:rsidR="00266B16" w:rsidRPr="000C68ED" w:rsidRDefault="00266B16" w:rsidP="00266B16">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72F3D9D7"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FF8FDA7" w14:textId="45AAA6A7" w:rsidR="00266B16" w:rsidRPr="000C68ED" w:rsidRDefault="00266B16" w:rsidP="00266B16">
            <w:pPr>
              <w:spacing w:after="0"/>
              <w:jc w:val="center"/>
              <w:rPr>
                <w:color w:val="000000"/>
                <w:lang w:val="en-US"/>
              </w:rPr>
            </w:pPr>
            <w:r w:rsidRPr="00230FCA">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5E279C8C" w14:textId="23702316" w:rsidR="00266B16" w:rsidRPr="000C68ED" w:rsidRDefault="00266B16" w:rsidP="00266B16">
            <w:pPr>
              <w:spacing w:after="0"/>
              <w:jc w:val="center"/>
              <w:rPr>
                <w:color w:val="000000"/>
                <w:lang w:val="en-US"/>
              </w:rPr>
            </w:pPr>
            <w:r w:rsidRPr="00230FCA">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30AD9F7F" w14:textId="0CE6C606" w:rsidR="00266B16" w:rsidRPr="000C68ED" w:rsidRDefault="00266B16" w:rsidP="00266B16">
            <w:pPr>
              <w:spacing w:after="0"/>
              <w:jc w:val="center"/>
              <w:rPr>
                <w:color w:val="000000"/>
                <w:lang w:val="en-US"/>
              </w:rPr>
            </w:pPr>
            <w:r w:rsidRPr="00230FCA">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0FCC8F8D" w14:textId="2F76C658" w:rsidR="00266B16" w:rsidRPr="000C68ED" w:rsidRDefault="00266B16" w:rsidP="00266B16">
            <w:pPr>
              <w:spacing w:after="0"/>
              <w:jc w:val="center"/>
              <w:rPr>
                <w:color w:val="000000"/>
                <w:lang w:val="en-US"/>
              </w:rPr>
            </w:pPr>
            <w:r w:rsidRPr="00230FCA">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35ABC17B" w14:textId="7AC64726" w:rsidR="00266B16" w:rsidRPr="000C68ED" w:rsidRDefault="00266B16" w:rsidP="00266B16">
            <w:pPr>
              <w:spacing w:after="0"/>
              <w:jc w:val="center"/>
              <w:rPr>
                <w:color w:val="000000"/>
                <w:lang w:val="en-US"/>
              </w:rPr>
            </w:pPr>
            <w:r w:rsidRPr="00230FCA">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192A5A70" w14:textId="79CC76EB" w:rsidR="00266B16" w:rsidRPr="000C68ED" w:rsidRDefault="00266B16" w:rsidP="00266B16">
            <w:pPr>
              <w:spacing w:after="0"/>
              <w:jc w:val="center"/>
              <w:rPr>
                <w:color w:val="000000"/>
                <w:lang w:val="en-US"/>
              </w:rPr>
            </w:pPr>
            <w:r w:rsidRPr="00230FCA">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08DC2A7F" w14:textId="3F21C0A2" w:rsidR="00266B16" w:rsidRPr="000C68ED" w:rsidRDefault="00266B16" w:rsidP="00266B16">
            <w:pPr>
              <w:spacing w:after="0"/>
              <w:jc w:val="center"/>
              <w:rPr>
                <w:color w:val="000000"/>
                <w:lang w:val="en-US"/>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156F945" w14:textId="381C4708" w:rsidR="00266B16" w:rsidRPr="000C68ED" w:rsidRDefault="00266B16" w:rsidP="00266B16">
            <w:pPr>
              <w:spacing w:after="0"/>
              <w:jc w:val="center"/>
              <w:rPr>
                <w:color w:val="000000"/>
                <w:lang w:val="en-US"/>
              </w:rPr>
            </w:pPr>
            <w:r w:rsidRPr="00230FCA">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00A58936"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8D987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1FB76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CBE0A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658C8"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A38E31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6C117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E6D99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36947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EAFA9D" w14:textId="77777777" w:rsidR="00266B16" w:rsidRPr="000C68ED" w:rsidRDefault="00266B16" w:rsidP="00266B16">
            <w:pPr>
              <w:spacing w:after="0"/>
              <w:jc w:val="center"/>
              <w:rPr>
                <w:color w:val="000000"/>
                <w:lang w:val="en-US"/>
              </w:rPr>
            </w:pPr>
          </w:p>
        </w:tc>
      </w:tr>
      <w:tr w:rsidR="00266B16" w:rsidRPr="000C68ED" w14:paraId="7821BB59" w14:textId="77777777" w:rsidTr="00D8375E">
        <w:trPr>
          <w:trHeight w:val="266"/>
          <w:jc w:val="center"/>
        </w:trPr>
        <w:tc>
          <w:tcPr>
            <w:tcW w:w="988" w:type="dxa"/>
            <w:vMerge/>
            <w:shd w:val="clear" w:color="auto" w:fill="auto"/>
            <w:noWrap/>
            <w:hideMark/>
          </w:tcPr>
          <w:p w14:paraId="52DD744A"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14C329A1"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1E20CACD" w14:textId="6C2EF19E"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6B10CE9F" w14:textId="4EAB31C3" w:rsidR="00266B16" w:rsidRPr="000C68ED" w:rsidRDefault="00266B16" w:rsidP="00266B16">
            <w:pPr>
              <w:spacing w:after="0"/>
              <w:jc w:val="center"/>
              <w:rPr>
                <w:color w:val="000000"/>
                <w:lang w:val="en-US"/>
              </w:rPr>
            </w:pPr>
            <w:r w:rsidRPr="001C2CE1">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D393C8" w14:textId="6E5E8BA1"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D960C3" w14:textId="24D6741F" w:rsidR="00266B16" w:rsidRPr="000C68ED" w:rsidRDefault="00266B16" w:rsidP="00266B16">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F61CB1E" w14:textId="513D3CCE"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75BA132A" w14:textId="3862A1E9"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7E2738" w14:textId="468EB2DA"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8B37E03" w14:textId="473CBB4C"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nil"/>
              <w:right w:val="nil"/>
            </w:tcBorders>
            <w:shd w:val="clear" w:color="auto" w:fill="FFFFFF" w:themeFill="background1"/>
            <w:noWrap/>
            <w:vAlign w:val="center"/>
          </w:tcPr>
          <w:p w14:paraId="28F61DD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E4B34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BD83C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7547D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5258D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286BAF"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B7D80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E7CBB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7E8A9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97804C" w14:textId="77777777" w:rsidR="00266B16" w:rsidRPr="000C68ED" w:rsidRDefault="00266B16" w:rsidP="00266B16">
            <w:pPr>
              <w:spacing w:after="0"/>
              <w:jc w:val="center"/>
              <w:rPr>
                <w:color w:val="000000"/>
                <w:lang w:val="en-US"/>
              </w:rPr>
            </w:pPr>
          </w:p>
        </w:tc>
      </w:tr>
      <w:tr w:rsidR="00266B16" w:rsidRPr="000C68ED" w14:paraId="3ABC00B8" w14:textId="77777777" w:rsidTr="00D8375E">
        <w:trPr>
          <w:trHeight w:val="266"/>
          <w:jc w:val="center"/>
        </w:trPr>
        <w:tc>
          <w:tcPr>
            <w:tcW w:w="988" w:type="dxa"/>
            <w:vMerge/>
            <w:vAlign w:val="center"/>
            <w:hideMark/>
          </w:tcPr>
          <w:p w14:paraId="411D3A12"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19499E61"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384DC0E9" w14:textId="57DFF09E"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9EE8409" w14:textId="4884D885" w:rsidR="00266B16" w:rsidRPr="000C68ED" w:rsidRDefault="00266B16" w:rsidP="00266B16">
            <w:pPr>
              <w:spacing w:after="0"/>
              <w:jc w:val="center"/>
              <w:rPr>
                <w:color w:val="000000"/>
                <w:lang w:val="en-US"/>
              </w:rPr>
            </w:pPr>
            <w:r w:rsidRPr="001C2CE1">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E4C1B7E" w14:textId="7E405DE8"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C7A2E3" w14:textId="1CEB86F7" w:rsidR="00266B16" w:rsidRPr="000C68ED" w:rsidRDefault="00266B16" w:rsidP="00266B16">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DC0D0E2" w14:textId="714A6FD7"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91A2FAB" w14:textId="69540634"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CA36420" w14:textId="3D467DF8"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344F186" w14:textId="51524B4C" w:rsidR="00266B16" w:rsidRPr="000C68ED" w:rsidRDefault="00266B16" w:rsidP="00266B16">
            <w:pPr>
              <w:spacing w:after="0"/>
              <w:jc w:val="center"/>
              <w:rPr>
                <w:color w:val="000000"/>
                <w:lang w:val="en-US"/>
              </w:rPr>
            </w:pPr>
            <w:r w:rsidRPr="001C2CE1">
              <w:rPr>
                <w:rFonts w:hint="eastAsia"/>
                <w:color w:val="000000"/>
              </w:rPr>
              <w:t>11.30</w:t>
            </w:r>
          </w:p>
        </w:tc>
        <w:tc>
          <w:tcPr>
            <w:tcW w:w="723" w:type="dxa"/>
            <w:tcBorders>
              <w:top w:val="nil"/>
              <w:left w:val="single" w:sz="4" w:space="0" w:color="auto"/>
              <w:bottom w:val="nil"/>
              <w:right w:val="nil"/>
            </w:tcBorders>
            <w:shd w:val="clear" w:color="auto" w:fill="FFFFFF" w:themeFill="background1"/>
            <w:noWrap/>
            <w:vAlign w:val="center"/>
          </w:tcPr>
          <w:p w14:paraId="76F2699C"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CCA6DE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E6DD8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CC8C9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3B01FB"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C7D4B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379AB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362C9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59E18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2E63EB" w14:textId="77777777" w:rsidR="00266B16" w:rsidRPr="000C68ED" w:rsidRDefault="00266B16" w:rsidP="00266B16">
            <w:pPr>
              <w:spacing w:after="0"/>
              <w:jc w:val="center"/>
              <w:rPr>
                <w:color w:val="000000"/>
                <w:lang w:val="en-US"/>
              </w:rPr>
            </w:pPr>
          </w:p>
        </w:tc>
      </w:tr>
      <w:tr w:rsidR="00266B16" w:rsidRPr="000C68ED" w14:paraId="1EB6D283" w14:textId="77777777" w:rsidTr="00D8375E">
        <w:trPr>
          <w:trHeight w:val="266"/>
          <w:jc w:val="center"/>
        </w:trPr>
        <w:tc>
          <w:tcPr>
            <w:tcW w:w="988" w:type="dxa"/>
            <w:vMerge/>
            <w:vAlign w:val="center"/>
            <w:hideMark/>
          </w:tcPr>
          <w:p w14:paraId="59745E38"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604F8034"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64F64060" w14:textId="1F8B1032"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6109BE2" w14:textId="53E57287"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639145A" w14:textId="337DFEA0"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CEA612" w14:textId="61F55A4F" w:rsidR="00266B16" w:rsidRPr="000C68ED" w:rsidRDefault="00266B16" w:rsidP="00266B16">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0C5F787" w14:textId="51772C7C"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5B5BA9A" w14:textId="658B3D2E"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7C48781" w14:textId="69E37220"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8F2660" w14:textId="2CFD6BCF"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nil"/>
              <w:right w:val="nil"/>
            </w:tcBorders>
            <w:shd w:val="clear" w:color="auto" w:fill="FFFFFF" w:themeFill="background1"/>
            <w:noWrap/>
            <w:vAlign w:val="center"/>
          </w:tcPr>
          <w:p w14:paraId="23BFE16E"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338076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8127CD"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E0C97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9D22C9"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4C42F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B22F03"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C256C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84EE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481E15" w14:textId="77777777" w:rsidR="00266B16" w:rsidRPr="000C68ED" w:rsidRDefault="00266B16" w:rsidP="00266B16">
            <w:pPr>
              <w:spacing w:after="0"/>
              <w:jc w:val="center"/>
              <w:rPr>
                <w:color w:val="000000"/>
                <w:lang w:val="en-US"/>
              </w:rPr>
            </w:pPr>
          </w:p>
        </w:tc>
      </w:tr>
      <w:tr w:rsidR="00266B16" w:rsidRPr="000C68ED" w14:paraId="7D802564" w14:textId="77777777" w:rsidTr="00D8375E">
        <w:trPr>
          <w:trHeight w:val="266"/>
          <w:jc w:val="center"/>
        </w:trPr>
        <w:tc>
          <w:tcPr>
            <w:tcW w:w="988" w:type="dxa"/>
            <w:vMerge/>
            <w:vAlign w:val="center"/>
            <w:hideMark/>
          </w:tcPr>
          <w:p w14:paraId="66B6BEFC"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0BC9A9C2"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528233A5" w14:textId="38EBA707"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804154F" w14:textId="417826FA"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FB265C4" w14:textId="66D9CBC9"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9F709E2" w14:textId="5C6D9999" w:rsidR="00266B16" w:rsidRPr="000C68ED" w:rsidRDefault="00266B16" w:rsidP="00266B16">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54322B5" w14:textId="6E965421"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4B973A1E" w14:textId="1599D2AC"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39D6BDE" w14:textId="644A4B02"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93FC464" w14:textId="7257B9C8"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E5E18A1" w14:textId="77777777" w:rsidR="00266B16" w:rsidRPr="000C68ED" w:rsidRDefault="00266B16" w:rsidP="00266B16">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AE3AC55"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571C89"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7EE7DB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5A06C3"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FC2378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D974A8"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5D54D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8C3657"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0D5B9B" w14:textId="77777777" w:rsidR="00266B16" w:rsidRPr="000C68ED" w:rsidRDefault="00266B16" w:rsidP="00266B16">
            <w:pPr>
              <w:spacing w:after="0"/>
              <w:jc w:val="center"/>
              <w:rPr>
                <w:color w:val="000000"/>
                <w:lang w:val="en-US"/>
              </w:rPr>
            </w:pPr>
          </w:p>
        </w:tc>
      </w:tr>
      <w:tr w:rsidR="00266B16" w:rsidRPr="000C68ED" w14:paraId="60CE95C1" w14:textId="77777777" w:rsidTr="00D8375E">
        <w:trPr>
          <w:trHeight w:val="266"/>
          <w:jc w:val="center"/>
        </w:trPr>
        <w:tc>
          <w:tcPr>
            <w:tcW w:w="988" w:type="dxa"/>
            <w:vMerge w:val="restart"/>
            <w:shd w:val="clear" w:color="auto" w:fill="auto"/>
            <w:noWrap/>
            <w:vAlign w:val="center"/>
            <w:hideMark/>
          </w:tcPr>
          <w:p w14:paraId="38277699" w14:textId="77777777" w:rsidR="00266B16" w:rsidRPr="000C68ED" w:rsidRDefault="00266B16" w:rsidP="00266B16">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5CFD9C6E"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867016E" w14:textId="68E1A731" w:rsidR="00266B16" w:rsidRPr="000C68ED" w:rsidRDefault="00266B16" w:rsidP="00266B16">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72AE87CA" w14:textId="7D745783" w:rsidR="00266B16" w:rsidRPr="000C68ED" w:rsidRDefault="00266B16" w:rsidP="00266B16">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2C9C3E61" w14:textId="19430328" w:rsidR="00266B16" w:rsidRPr="000C68ED" w:rsidRDefault="00266B16" w:rsidP="00266B16">
            <w:pPr>
              <w:spacing w:after="0"/>
              <w:jc w:val="center"/>
              <w:rPr>
                <w:color w:val="000000"/>
                <w:lang w:val="en-US"/>
              </w:rPr>
            </w:pPr>
            <w:r>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0111DB98" w14:textId="45348B16" w:rsidR="00266B16" w:rsidRPr="000C68ED" w:rsidRDefault="00266B16" w:rsidP="00266B16">
            <w:pPr>
              <w:spacing w:after="0"/>
              <w:jc w:val="center"/>
              <w:rPr>
                <w:color w:val="000000"/>
                <w:lang w:val="en-US"/>
              </w:rPr>
            </w:pPr>
            <w:r>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25220D38" w14:textId="2A379EC3" w:rsidR="00266B16" w:rsidRPr="000C68ED" w:rsidRDefault="00266B16" w:rsidP="00266B16">
            <w:pPr>
              <w:spacing w:after="0"/>
              <w:jc w:val="center"/>
              <w:rPr>
                <w:color w:val="000000"/>
                <w:lang w:val="en-US"/>
              </w:rPr>
            </w:pPr>
            <w:r>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2661DD43" w14:textId="4BD4A644" w:rsidR="00266B16" w:rsidRPr="000C68ED" w:rsidRDefault="00266B16" w:rsidP="00266B16">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13720FFF" w14:textId="4297461D" w:rsidR="00266B16" w:rsidRPr="000C68ED" w:rsidRDefault="00266B16" w:rsidP="00266B16">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19DC71C2" w14:textId="2F45D408" w:rsidR="00266B16" w:rsidRPr="000C68ED" w:rsidRDefault="00266B16" w:rsidP="00266B16">
            <w:pPr>
              <w:spacing w:after="0"/>
              <w:jc w:val="center"/>
              <w:rPr>
                <w:color w:val="000000"/>
                <w:lang w:val="en-US"/>
              </w:rPr>
            </w:pPr>
            <w:r>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3904DF94" w14:textId="59D99E49" w:rsidR="00266B16" w:rsidRPr="000C68ED" w:rsidRDefault="00266B16" w:rsidP="00266B16">
            <w:pPr>
              <w:spacing w:after="0"/>
              <w:jc w:val="center"/>
              <w:rPr>
                <w:color w:val="000000"/>
                <w:lang w:val="en-US"/>
              </w:rPr>
            </w:pPr>
            <w:r>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0B020686" w14:textId="13C4F982" w:rsidR="00266B16" w:rsidRPr="000C68ED" w:rsidRDefault="00266B16" w:rsidP="00266B16">
            <w:pPr>
              <w:spacing w:after="0"/>
              <w:jc w:val="center"/>
              <w:rPr>
                <w:color w:val="000000"/>
                <w:lang w:val="en-US"/>
              </w:rPr>
            </w:pPr>
            <w:r>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67C10510" w14:textId="7756A8F8" w:rsidR="00266B16" w:rsidRPr="000C68ED" w:rsidRDefault="00266B16" w:rsidP="00266B16">
            <w:pPr>
              <w:spacing w:after="0"/>
              <w:jc w:val="center"/>
              <w:rPr>
                <w:color w:val="000000"/>
                <w:lang w:val="en-US"/>
              </w:rPr>
            </w:pPr>
            <w:r>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2EC3477" w14:textId="7479D586" w:rsidR="00266B16" w:rsidRPr="000C68ED" w:rsidRDefault="00266B16" w:rsidP="00266B16">
            <w:pPr>
              <w:spacing w:after="0"/>
              <w:jc w:val="center"/>
              <w:rPr>
                <w:color w:val="000000"/>
                <w:lang w:val="en-US"/>
              </w:rPr>
            </w:pPr>
            <w:r>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6AA5AA85"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8BA2BB"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EEC7C9"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733A9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9AB0A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6F62B" w14:textId="77777777" w:rsidR="00266B16" w:rsidRPr="000C68ED" w:rsidRDefault="00266B16" w:rsidP="00266B16">
            <w:pPr>
              <w:spacing w:after="0"/>
              <w:jc w:val="center"/>
              <w:rPr>
                <w:color w:val="000000"/>
                <w:lang w:val="en-US"/>
              </w:rPr>
            </w:pPr>
          </w:p>
        </w:tc>
      </w:tr>
      <w:tr w:rsidR="00266B16" w:rsidRPr="000C68ED" w14:paraId="27F38C59" w14:textId="77777777" w:rsidTr="00D8375E">
        <w:trPr>
          <w:trHeight w:val="266"/>
          <w:jc w:val="center"/>
        </w:trPr>
        <w:tc>
          <w:tcPr>
            <w:tcW w:w="988" w:type="dxa"/>
            <w:vMerge/>
            <w:shd w:val="clear" w:color="auto" w:fill="auto"/>
            <w:noWrap/>
            <w:hideMark/>
          </w:tcPr>
          <w:p w14:paraId="7053E78D"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5DE6EF47"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7F7655B9" w14:textId="301CD089" w:rsidR="00266B16" w:rsidRPr="000C68ED" w:rsidRDefault="00266B16" w:rsidP="00266B16">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79C39FBA" w14:textId="2704E8E8" w:rsidR="00266B16" w:rsidRPr="000C68ED" w:rsidRDefault="00266B16" w:rsidP="00266B16">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0D396C8" w14:textId="659274D7"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4C6C5F" w14:textId="17DF8045" w:rsidR="00266B16" w:rsidRPr="000C68ED" w:rsidRDefault="00266B16" w:rsidP="00266B16">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EE639B2" w14:textId="21EB9AA6"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14062EA" w14:textId="05598F6F"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E1F9195" w14:textId="52F0EB29" w:rsidR="00266B16" w:rsidRPr="000C68ED" w:rsidRDefault="00266B16" w:rsidP="00266B16">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C20F485" w14:textId="157EBA8E"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75161AB" w14:textId="3B63C37B" w:rsidR="00266B16" w:rsidRPr="000C68ED" w:rsidRDefault="00266B16" w:rsidP="00266B16">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C9E4F" w14:textId="5D348379"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CF21797" w14:textId="42944042"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3E7FBBFF" w14:textId="4D25C0F5"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455BEBB2"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6DDF22"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16028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6BD38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9EBDD5"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E55B7D" w14:textId="77777777" w:rsidR="00266B16" w:rsidRPr="000C68ED" w:rsidRDefault="00266B16" w:rsidP="00266B16">
            <w:pPr>
              <w:spacing w:after="0"/>
              <w:jc w:val="center"/>
              <w:rPr>
                <w:color w:val="000000"/>
                <w:lang w:val="en-US"/>
              </w:rPr>
            </w:pPr>
          </w:p>
        </w:tc>
      </w:tr>
      <w:tr w:rsidR="00266B16" w:rsidRPr="000C68ED" w14:paraId="6F62884F" w14:textId="77777777" w:rsidTr="00D8375E">
        <w:trPr>
          <w:trHeight w:val="266"/>
          <w:jc w:val="center"/>
        </w:trPr>
        <w:tc>
          <w:tcPr>
            <w:tcW w:w="988" w:type="dxa"/>
            <w:vMerge/>
            <w:vAlign w:val="center"/>
            <w:hideMark/>
          </w:tcPr>
          <w:p w14:paraId="455C062D"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7665D000"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3AE9802B" w14:textId="0AC9AAEF" w:rsidR="00266B16" w:rsidRPr="000C68ED" w:rsidRDefault="00266B16" w:rsidP="00266B16">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2AE6C851" w14:textId="624AF112" w:rsidR="00266B16" w:rsidRPr="000C68ED" w:rsidRDefault="00266B16" w:rsidP="00266B16">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29F84F8" w14:textId="11A049A2"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BD0B1D" w14:textId="1981FE42" w:rsidR="00266B16" w:rsidRPr="000C68ED" w:rsidRDefault="00266B16" w:rsidP="00266B16">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B603C77" w14:textId="4FBDAC84"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5FC6E7C" w14:textId="486EA86A"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602748F0" w14:textId="21BE179C" w:rsidR="00266B16" w:rsidRPr="000C68ED" w:rsidRDefault="00266B16" w:rsidP="00266B16">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E25FA60" w14:textId="524F403B"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20310E2" w14:textId="0FA8FA39" w:rsidR="00266B16" w:rsidRPr="000C68ED" w:rsidRDefault="00266B16" w:rsidP="00266B16">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ABB066" w14:textId="2A57B718"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79B3477" w14:textId="689A344B"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08387301" w14:textId="514EA301"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78A0A28F"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8946C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6E143E"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0B6C56"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47E29A"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CD1319" w14:textId="77777777" w:rsidR="00266B16" w:rsidRPr="000C68ED" w:rsidRDefault="00266B16" w:rsidP="00266B16">
            <w:pPr>
              <w:spacing w:after="0"/>
              <w:jc w:val="center"/>
              <w:rPr>
                <w:color w:val="000000"/>
                <w:lang w:val="en-US"/>
              </w:rPr>
            </w:pPr>
          </w:p>
        </w:tc>
      </w:tr>
      <w:tr w:rsidR="00266B16" w:rsidRPr="000C68ED" w14:paraId="66F0E6D6" w14:textId="77777777" w:rsidTr="00D8375E">
        <w:trPr>
          <w:trHeight w:val="266"/>
          <w:jc w:val="center"/>
        </w:trPr>
        <w:tc>
          <w:tcPr>
            <w:tcW w:w="988" w:type="dxa"/>
            <w:vMerge/>
            <w:vAlign w:val="center"/>
            <w:hideMark/>
          </w:tcPr>
          <w:p w14:paraId="321443FF"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4E816CDF"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DFDFD"/>
            <w:noWrap/>
            <w:vAlign w:val="center"/>
            <w:hideMark/>
          </w:tcPr>
          <w:p w14:paraId="563A7BAE" w14:textId="5F21D4B7" w:rsidR="00266B16" w:rsidRPr="000C68ED" w:rsidRDefault="00266B16" w:rsidP="00266B16">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1CA7A5CB" w14:textId="4DC9D413" w:rsidR="00266B16" w:rsidRPr="000C68ED" w:rsidRDefault="00266B16" w:rsidP="00266B16">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6901F95" w14:textId="08CB0017"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1871DE" w14:textId="1D669CFB" w:rsidR="00266B16" w:rsidRPr="000C68ED" w:rsidRDefault="00266B16" w:rsidP="00266B16">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ED52A37" w14:textId="33B57B45"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2C14E49" w14:textId="3A038741"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1CE4F2E1" w14:textId="29FCB28B" w:rsidR="00266B16" w:rsidRPr="000C68ED" w:rsidRDefault="00266B16" w:rsidP="00266B16">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6466999" w14:textId="48160E48"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64DCD7A" w14:textId="46ED50F7" w:rsidR="00266B16" w:rsidRPr="000C68ED" w:rsidRDefault="00266B16" w:rsidP="00266B16">
            <w:pPr>
              <w:spacing w:after="0"/>
              <w:jc w:val="center"/>
              <w:rPr>
                <w:color w:val="000000"/>
                <w:lang w:val="en-US"/>
              </w:rPr>
            </w:pPr>
            <w:r w:rsidRPr="001C2CE1">
              <w:rPr>
                <w:rFonts w:hint="eastAsia"/>
                <w:color w:val="000000"/>
              </w:rPr>
              <w:t>8.96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D09252" w14:textId="794376C2"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98A14D5" w14:textId="43CFB060"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114DD5F8" w14:textId="61A2DDE7"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72165379" w14:textId="77777777" w:rsidR="00266B16" w:rsidRPr="000C68ED" w:rsidRDefault="00266B16" w:rsidP="00266B16">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8D34A1"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28DF1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02CCE4"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7B43BC" w14:textId="77777777" w:rsidR="00266B16" w:rsidRPr="000C68ED" w:rsidRDefault="00266B16" w:rsidP="00266B16">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E25558" w14:textId="77777777" w:rsidR="00266B16" w:rsidRPr="000C68ED" w:rsidRDefault="00266B16" w:rsidP="00266B16">
            <w:pPr>
              <w:spacing w:after="0"/>
              <w:jc w:val="center"/>
              <w:rPr>
                <w:color w:val="000000"/>
                <w:lang w:val="en-US"/>
              </w:rPr>
            </w:pPr>
          </w:p>
        </w:tc>
      </w:tr>
      <w:tr w:rsidR="00266B16" w:rsidRPr="000C68ED" w14:paraId="685BBC22" w14:textId="77777777" w:rsidTr="00D8375E">
        <w:trPr>
          <w:trHeight w:val="266"/>
          <w:jc w:val="center"/>
        </w:trPr>
        <w:tc>
          <w:tcPr>
            <w:tcW w:w="988" w:type="dxa"/>
            <w:vMerge/>
            <w:vAlign w:val="center"/>
            <w:hideMark/>
          </w:tcPr>
          <w:p w14:paraId="42D47FBA"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6D34D032"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E23EEE6" w14:textId="50B2FD4B"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6390B436" w14:textId="4C3E2A23" w:rsidR="00266B16" w:rsidRPr="000C68ED" w:rsidRDefault="00266B16" w:rsidP="00266B16">
            <w:pPr>
              <w:spacing w:after="0"/>
              <w:jc w:val="center"/>
              <w:rPr>
                <w:color w:val="000000"/>
                <w:lang w:val="en-US"/>
              </w:rPr>
            </w:pPr>
            <w:r w:rsidRPr="001C2CE1">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15E6079" w14:textId="36C29A85"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CA7C82A" w14:textId="6239F872" w:rsidR="00266B16" w:rsidRPr="000C68ED" w:rsidRDefault="00266B16" w:rsidP="00266B16">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BB6D4AB" w14:textId="5CB83B81"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0095CB2" w14:textId="144EB822"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235D176" w14:textId="6B2F9BE9"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5B16992" w14:textId="0A019884"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22BC761" w14:textId="3822FA74" w:rsidR="00266B16" w:rsidRPr="000C68ED" w:rsidRDefault="00266B16" w:rsidP="00266B16">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8C96B3" w14:textId="5CF5737E"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007E2F4B" w14:textId="2ED16741"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03E907B2" w14:textId="0096B4CD"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DD8FB07" w14:textId="77777777" w:rsidR="00266B16" w:rsidRPr="000C68ED" w:rsidRDefault="00266B16" w:rsidP="00266B16">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282305D5"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2A37F1A"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54FEBEA"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1A3B89" w14:textId="77777777" w:rsidR="00266B16" w:rsidRPr="000C68ED" w:rsidRDefault="00266B16" w:rsidP="00266B16">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76AD434" w14:textId="77777777" w:rsidR="00266B16" w:rsidRPr="000C68ED" w:rsidRDefault="00266B16" w:rsidP="00266B16">
            <w:pPr>
              <w:spacing w:after="0"/>
              <w:jc w:val="center"/>
              <w:rPr>
                <w:color w:val="000000"/>
                <w:lang w:val="en-US"/>
              </w:rPr>
            </w:pPr>
          </w:p>
        </w:tc>
      </w:tr>
      <w:tr w:rsidR="00266B16" w:rsidRPr="000C68ED" w14:paraId="38760D96" w14:textId="77777777" w:rsidTr="00D8375E">
        <w:trPr>
          <w:trHeight w:val="266"/>
          <w:jc w:val="center"/>
        </w:trPr>
        <w:tc>
          <w:tcPr>
            <w:tcW w:w="988" w:type="dxa"/>
            <w:vMerge w:val="restart"/>
            <w:shd w:val="clear" w:color="auto" w:fill="auto"/>
            <w:noWrap/>
            <w:vAlign w:val="center"/>
            <w:hideMark/>
          </w:tcPr>
          <w:p w14:paraId="224D5E1D" w14:textId="77777777" w:rsidR="00266B16" w:rsidRPr="000C68ED" w:rsidRDefault="00266B16" w:rsidP="00266B16">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0D203862" w14:textId="77777777" w:rsidR="00266B16" w:rsidRPr="000C68ED" w:rsidRDefault="00266B16" w:rsidP="00266B16">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81FC3C5" w14:textId="6FD9FCEA" w:rsidR="00266B16" w:rsidRPr="000C68ED" w:rsidRDefault="00266B16" w:rsidP="00266B16">
            <w:pPr>
              <w:spacing w:after="0"/>
              <w:jc w:val="center"/>
              <w:rPr>
                <w:color w:val="000000"/>
                <w:lang w:val="en-US"/>
              </w:rPr>
            </w:pPr>
            <w:r w:rsidRPr="00230FCA">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65A630EF" w14:textId="62A189B5" w:rsidR="00266B16" w:rsidRPr="000C68ED" w:rsidRDefault="00266B16" w:rsidP="00266B16">
            <w:pPr>
              <w:spacing w:after="0"/>
              <w:jc w:val="center"/>
              <w:rPr>
                <w:color w:val="000000"/>
                <w:lang w:val="en-US"/>
              </w:rPr>
            </w:pPr>
            <w:r w:rsidRPr="00230FCA">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33B02EE5" w14:textId="537E6909" w:rsidR="00266B16" w:rsidRPr="000C68ED" w:rsidRDefault="00266B16" w:rsidP="00266B16">
            <w:pPr>
              <w:spacing w:after="0"/>
              <w:jc w:val="center"/>
              <w:rPr>
                <w:color w:val="000000"/>
                <w:lang w:val="en-US"/>
              </w:rPr>
            </w:pPr>
            <w:r w:rsidRPr="00230FCA">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0903DA84" w14:textId="429CA6D6" w:rsidR="00266B16" w:rsidRPr="000C68ED" w:rsidRDefault="00266B16" w:rsidP="00266B16">
            <w:pPr>
              <w:spacing w:after="0"/>
              <w:jc w:val="center"/>
              <w:rPr>
                <w:color w:val="000000"/>
                <w:lang w:val="en-US"/>
              </w:rPr>
            </w:pPr>
            <w:r w:rsidRPr="00230FCA">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73E2ACD4" w14:textId="739232E9" w:rsidR="00266B16" w:rsidRPr="000C68ED" w:rsidRDefault="00266B16" w:rsidP="00266B16">
            <w:pPr>
              <w:spacing w:after="0"/>
              <w:jc w:val="center"/>
              <w:rPr>
                <w:color w:val="000000"/>
                <w:lang w:val="en-US"/>
              </w:rPr>
            </w:pPr>
            <w:r w:rsidRPr="00230FCA">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5A0D27AB" w14:textId="0FC5E008" w:rsidR="00266B16" w:rsidRPr="000C68ED" w:rsidRDefault="00266B16" w:rsidP="00266B16">
            <w:pPr>
              <w:spacing w:after="0"/>
              <w:jc w:val="center"/>
              <w:rPr>
                <w:color w:val="000000"/>
                <w:lang w:val="en-US"/>
              </w:rPr>
            </w:pPr>
            <w:r w:rsidRPr="00230FCA">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45B79F44" w14:textId="1A507506" w:rsidR="00266B16" w:rsidRPr="000C68ED" w:rsidRDefault="00266B16" w:rsidP="00266B16">
            <w:pPr>
              <w:spacing w:after="0"/>
              <w:jc w:val="center"/>
              <w:rPr>
                <w:color w:val="000000"/>
                <w:lang w:val="en-US"/>
              </w:rPr>
            </w:pPr>
            <w:r w:rsidRPr="00230FCA">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3065CCDE" w14:textId="4F64C4AD" w:rsidR="00266B16" w:rsidRPr="000C68ED" w:rsidRDefault="00266B16" w:rsidP="00266B16">
            <w:pPr>
              <w:spacing w:after="0"/>
              <w:jc w:val="center"/>
              <w:rPr>
                <w:color w:val="000000"/>
                <w:lang w:val="en-US"/>
              </w:rPr>
            </w:pPr>
            <w:r w:rsidRPr="00230FCA">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4C714055" w14:textId="307023BD" w:rsidR="00266B16" w:rsidRPr="000C68ED" w:rsidRDefault="00266B16" w:rsidP="00266B16">
            <w:pPr>
              <w:spacing w:after="0"/>
              <w:jc w:val="center"/>
              <w:rPr>
                <w:color w:val="000000"/>
                <w:lang w:val="en-US"/>
              </w:rPr>
            </w:pPr>
            <w:r w:rsidRPr="00230FCA">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2FBDD4FF" w14:textId="050C50D7" w:rsidR="00266B16" w:rsidRPr="000C68ED" w:rsidRDefault="00266B16" w:rsidP="00266B16">
            <w:pPr>
              <w:spacing w:after="0"/>
              <w:jc w:val="center"/>
              <w:rPr>
                <w:color w:val="000000"/>
                <w:lang w:val="en-US"/>
              </w:rPr>
            </w:pPr>
            <w:r w:rsidRPr="00230FCA">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20A1057E" w14:textId="617C0709" w:rsidR="00266B16" w:rsidRPr="000C68ED" w:rsidRDefault="00266B16" w:rsidP="00266B16">
            <w:pPr>
              <w:spacing w:after="0"/>
              <w:jc w:val="center"/>
              <w:rPr>
                <w:color w:val="000000"/>
                <w:lang w:val="en-US"/>
              </w:rPr>
            </w:pPr>
            <w:r w:rsidRPr="00230FCA">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5C5C77DB" w14:textId="601E60EB" w:rsidR="00266B16" w:rsidRPr="000C68ED" w:rsidRDefault="00266B16" w:rsidP="00266B16">
            <w:pPr>
              <w:spacing w:after="0"/>
              <w:jc w:val="center"/>
              <w:rPr>
                <w:color w:val="000000"/>
                <w:lang w:val="en-US"/>
              </w:rPr>
            </w:pPr>
            <w:r w:rsidRPr="00230FCA">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626EF887" w14:textId="261D5003" w:rsidR="00266B16" w:rsidRPr="000C68ED" w:rsidRDefault="00266B16" w:rsidP="00266B16">
            <w:pPr>
              <w:spacing w:after="0"/>
              <w:jc w:val="center"/>
              <w:rPr>
                <w:color w:val="000000"/>
                <w:lang w:val="en-US"/>
              </w:rPr>
            </w:pPr>
            <w:r w:rsidRPr="00230FCA">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5641496E" w14:textId="24BADDAD" w:rsidR="00266B16" w:rsidRPr="000C68ED" w:rsidRDefault="00266B16" w:rsidP="00266B16">
            <w:pPr>
              <w:spacing w:after="0"/>
              <w:jc w:val="center"/>
              <w:rPr>
                <w:color w:val="000000"/>
                <w:lang w:val="en-US"/>
              </w:rPr>
            </w:pPr>
            <w:r w:rsidRPr="00230FCA">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21AADA81" w14:textId="6568484D" w:rsidR="00266B16" w:rsidRPr="000C68ED" w:rsidRDefault="00266B16" w:rsidP="00266B16">
            <w:pPr>
              <w:spacing w:after="0"/>
              <w:jc w:val="center"/>
              <w:rPr>
                <w:color w:val="000000"/>
                <w:lang w:val="en-US"/>
              </w:rPr>
            </w:pPr>
            <w:r w:rsidRPr="00230FCA">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328D3CAA" w14:textId="696B9212" w:rsidR="00266B16" w:rsidRPr="000C68ED" w:rsidRDefault="00266B16" w:rsidP="00266B16">
            <w:pPr>
              <w:spacing w:after="0"/>
              <w:jc w:val="center"/>
              <w:rPr>
                <w:color w:val="000000"/>
                <w:lang w:val="en-US"/>
              </w:rPr>
            </w:pPr>
            <w:r w:rsidRPr="00230FCA">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6F5D0944" w14:textId="625A98C3" w:rsidR="00266B16" w:rsidRPr="000C68ED" w:rsidRDefault="00266B16" w:rsidP="00266B16">
            <w:pPr>
              <w:spacing w:after="0"/>
              <w:jc w:val="center"/>
              <w:rPr>
                <w:color w:val="000000"/>
                <w:lang w:val="en-US"/>
              </w:rPr>
            </w:pPr>
            <w:r w:rsidRPr="00230FCA">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5F3968CB" w14:textId="3F855811" w:rsidR="00266B16" w:rsidRPr="000C68ED" w:rsidRDefault="00266B16" w:rsidP="00266B16">
            <w:pPr>
              <w:spacing w:after="0"/>
              <w:jc w:val="center"/>
              <w:rPr>
                <w:color w:val="000000"/>
                <w:lang w:val="en-US"/>
              </w:rPr>
            </w:pPr>
            <w:r w:rsidRPr="00230FCA">
              <w:rPr>
                <w:color w:val="000000"/>
              </w:rPr>
              <w:t>#46</w:t>
            </w:r>
          </w:p>
        </w:tc>
      </w:tr>
      <w:tr w:rsidR="00266B16" w:rsidRPr="000C68ED" w14:paraId="4CBA4CD8" w14:textId="77777777" w:rsidTr="00D8375E">
        <w:trPr>
          <w:trHeight w:val="266"/>
          <w:jc w:val="center"/>
        </w:trPr>
        <w:tc>
          <w:tcPr>
            <w:tcW w:w="988" w:type="dxa"/>
            <w:vMerge/>
            <w:shd w:val="clear" w:color="auto" w:fill="auto"/>
            <w:noWrap/>
            <w:hideMark/>
          </w:tcPr>
          <w:p w14:paraId="23F4052B" w14:textId="77777777" w:rsidR="00266B16" w:rsidRPr="000C68ED" w:rsidRDefault="00266B16" w:rsidP="00266B16">
            <w:pPr>
              <w:spacing w:after="0"/>
              <w:jc w:val="center"/>
              <w:rPr>
                <w:color w:val="000000"/>
                <w:lang w:val="en-US"/>
              </w:rPr>
            </w:pPr>
          </w:p>
        </w:tc>
        <w:tc>
          <w:tcPr>
            <w:tcW w:w="1134" w:type="dxa"/>
            <w:shd w:val="clear" w:color="auto" w:fill="auto"/>
            <w:noWrap/>
            <w:vAlign w:val="center"/>
            <w:hideMark/>
          </w:tcPr>
          <w:p w14:paraId="6376F5A5" w14:textId="77777777" w:rsidR="00266B16" w:rsidRPr="000C68ED" w:rsidRDefault="00266B16" w:rsidP="00266B16">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5BAAF87" w14:textId="33090A67" w:rsidR="00266B16" w:rsidRPr="000C68ED" w:rsidRDefault="00266B16" w:rsidP="00266B16">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5ECC029" w14:textId="58443BF6"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694B0E0" w14:textId="1329E5FE"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523BE5" w14:textId="5C5F65F4" w:rsidR="00266B16" w:rsidRPr="000C68ED" w:rsidRDefault="00266B16" w:rsidP="00266B16">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AD094B6" w14:textId="222C0503"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EE5DFC2" w14:textId="7412ED39"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03C606EC" w14:textId="0F3DA278" w:rsidR="00266B16" w:rsidRPr="000C68ED" w:rsidRDefault="00266B16" w:rsidP="00266B16">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F043F82" w14:textId="5ABCD73C"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54BC6" w14:textId="42518523" w:rsidR="00266B16" w:rsidRPr="000C68ED" w:rsidRDefault="00266B16" w:rsidP="00266B16">
            <w:pPr>
              <w:spacing w:after="0"/>
              <w:jc w:val="center"/>
              <w:rPr>
                <w:color w:val="000000"/>
                <w:lang w:val="en-US"/>
              </w:rPr>
            </w:pPr>
            <w:r w:rsidRPr="001C2CE1">
              <w:rPr>
                <w:rFonts w:hint="eastAsia"/>
                <w:color w:val="000000"/>
              </w:rPr>
              <w:t>2.47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0338B3D7" w14:textId="1BBC66AB" w:rsidR="00266B16" w:rsidRPr="000C68ED" w:rsidRDefault="00266B16" w:rsidP="00266B16">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157E878" w14:textId="2070DE32"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7E0144" w14:textId="62B7F88C" w:rsidR="00266B16" w:rsidRPr="000C68ED" w:rsidRDefault="00266B16" w:rsidP="00266B16">
            <w:pPr>
              <w:spacing w:after="0"/>
              <w:jc w:val="center"/>
              <w:rPr>
                <w:color w:val="000000"/>
                <w:lang w:val="en-US"/>
              </w:rPr>
            </w:pPr>
            <w:r w:rsidRPr="001C2CE1">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10344A0" w14:textId="5881C00D" w:rsidR="00266B16" w:rsidRPr="000C68ED" w:rsidRDefault="00266B16" w:rsidP="00266B16">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56C8D6F" w14:textId="2D02441D"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207AB6F7" w14:textId="3801D941" w:rsidR="00266B16" w:rsidRPr="000C68ED" w:rsidRDefault="00266B16" w:rsidP="00266B16">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EC9DAD4" w14:textId="071B35B5" w:rsidR="00266B16" w:rsidRPr="000C68ED" w:rsidRDefault="00266B16" w:rsidP="00266B16">
            <w:pPr>
              <w:spacing w:after="0"/>
              <w:jc w:val="center"/>
              <w:rPr>
                <w:color w:val="000000"/>
                <w:lang w:val="en-US"/>
              </w:rPr>
            </w:pPr>
            <w:r w:rsidRPr="001C2CE1">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0DCBA3A" w14:textId="1A062E75"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E11A49" w14:textId="45CAF8CF" w:rsidR="00266B16" w:rsidRPr="000C68ED" w:rsidRDefault="00266B16" w:rsidP="00266B16">
            <w:pPr>
              <w:spacing w:after="0"/>
              <w:jc w:val="center"/>
              <w:rPr>
                <w:color w:val="000000"/>
                <w:lang w:val="en-US"/>
              </w:rPr>
            </w:pPr>
            <w:r w:rsidRPr="001C2CE1">
              <w:rPr>
                <w:rFonts w:hint="eastAsia"/>
                <w:color w:val="000000"/>
              </w:rPr>
              <w:t>11.30</w:t>
            </w:r>
          </w:p>
        </w:tc>
      </w:tr>
      <w:tr w:rsidR="00266B16" w:rsidRPr="000C68ED" w14:paraId="3A391DC8" w14:textId="77777777" w:rsidTr="00D8375E">
        <w:trPr>
          <w:trHeight w:val="266"/>
          <w:jc w:val="center"/>
        </w:trPr>
        <w:tc>
          <w:tcPr>
            <w:tcW w:w="988" w:type="dxa"/>
            <w:vMerge/>
            <w:vAlign w:val="center"/>
            <w:hideMark/>
          </w:tcPr>
          <w:p w14:paraId="2222CAB8"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2BC7BCED" w14:textId="77777777" w:rsidR="00266B16" w:rsidRPr="000C68ED" w:rsidRDefault="00266B16" w:rsidP="00266B16">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28A79FE6" w14:textId="29DAD453" w:rsidR="00266B16" w:rsidRPr="000C68ED" w:rsidRDefault="00266B16" w:rsidP="00266B16">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1ADFF30" w14:textId="49877239"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B23BCF6" w14:textId="691ECD10"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515121E" w14:textId="6D77A5FE" w:rsidR="00266B16" w:rsidRPr="000C68ED" w:rsidRDefault="00266B16" w:rsidP="00266B16">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464E032" w14:textId="70525F28"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CF982BB" w14:textId="2187DE05"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B190BFC" w14:textId="3332BD53" w:rsidR="00266B16" w:rsidRPr="000C68ED" w:rsidRDefault="00266B16" w:rsidP="00266B16">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AEDAA67" w14:textId="5CC92C46"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EDB9A" w14:textId="21C517DF" w:rsidR="00266B16" w:rsidRPr="000C68ED" w:rsidRDefault="00266B16" w:rsidP="00266B16">
            <w:pPr>
              <w:spacing w:after="0"/>
              <w:jc w:val="center"/>
              <w:rPr>
                <w:color w:val="000000"/>
                <w:lang w:val="en-US"/>
              </w:rPr>
            </w:pPr>
            <w:r w:rsidRPr="001C2CE1">
              <w:rPr>
                <w:rFonts w:hint="eastAsia"/>
                <w:color w:val="000000"/>
              </w:rPr>
              <w:t>2.47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012B86E7" w14:textId="05671B8C" w:rsidR="00266B16" w:rsidRPr="000C68ED" w:rsidRDefault="00266B16" w:rsidP="00266B16">
            <w:pPr>
              <w:spacing w:after="0"/>
              <w:jc w:val="center"/>
              <w:rPr>
                <w:color w:val="000000"/>
                <w:lang w:val="en-US"/>
              </w:rPr>
            </w:pPr>
            <w:r w:rsidRPr="001C2CE1">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DE30B3B" w14:textId="77EA9F76"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32C2EF" w14:textId="04611BED"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86D0A70" w14:textId="69854C81" w:rsidR="00266B16" w:rsidRPr="000C68ED" w:rsidRDefault="00266B16" w:rsidP="00266B16">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A364CB1" w14:textId="36510BF5"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4029129E" w14:textId="045E0507" w:rsidR="00266B16" w:rsidRPr="000C68ED" w:rsidRDefault="00266B16" w:rsidP="00266B16">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2BC1BF5" w14:textId="0CD2B5B3"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5893058" w14:textId="009F467D"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B104522" w14:textId="6FE8A845" w:rsidR="00266B16" w:rsidRPr="000C68ED" w:rsidRDefault="00266B16" w:rsidP="00266B16">
            <w:pPr>
              <w:spacing w:after="0"/>
              <w:jc w:val="center"/>
              <w:rPr>
                <w:color w:val="000000"/>
                <w:lang w:val="en-US"/>
              </w:rPr>
            </w:pPr>
            <w:r w:rsidRPr="001C2CE1">
              <w:rPr>
                <w:rFonts w:hint="eastAsia"/>
                <w:color w:val="000000"/>
              </w:rPr>
              <w:t>11.30</w:t>
            </w:r>
          </w:p>
        </w:tc>
      </w:tr>
      <w:tr w:rsidR="00266B16" w:rsidRPr="000C68ED" w14:paraId="0CED798C" w14:textId="77777777" w:rsidTr="00D8375E">
        <w:trPr>
          <w:trHeight w:val="266"/>
          <w:jc w:val="center"/>
        </w:trPr>
        <w:tc>
          <w:tcPr>
            <w:tcW w:w="988" w:type="dxa"/>
            <w:vMerge/>
            <w:vAlign w:val="center"/>
            <w:hideMark/>
          </w:tcPr>
          <w:p w14:paraId="3C3856B3"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5862F116" w14:textId="77777777" w:rsidR="00266B16" w:rsidRPr="000C68ED" w:rsidRDefault="00266B16" w:rsidP="00266B16">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6C7AD96" w14:textId="621038BE" w:rsidR="00266B16" w:rsidRPr="000C68ED" w:rsidRDefault="00266B16" w:rsidP="00266B16">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155B301B" w14:textId="60AF158F" w:rsidR="00266B16" w:rsidRPr="000C68ED" w:rsidRDefault="00266B16" w:rsidP="00266B16">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65142C4" w14:textId="68DB889B"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7B3391" w14:textId="364F7CE9" w:rsidR="00266B16" w:rsidRPr="000C68ED" w:rsidRDefault="00266B16" w:rsidP="00266B16">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F761DC3" w14:textId="6971D79F"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160A4C0" w14:textId="2C82FC9B"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39D043B" w14:textId="78DF3374" w:rsidR="00266B16" w:rsidRPr="000C68ED" w:rsidRDefault="00266B16" w:rsidP="00266B16">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9B84B43" w14:textId="33ACD144" w:rsidR="00266B16" w:rsidRPr="000C68ED" w:rsidRDefault="00266B16" w:rsidP="00266B16">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hideMark/>
          </w:tcPr>
          <w:p w14:paraId="5E2C2A12" w14:textId="7646FDAC" w:rsidR="00266B16" w:rsidRPr="000C68ED" w:rsidRDefault="00266B16" w:rsidP="00266B16">
            <w:pPr>
              <w:spacing w:after="0"/>
              <w:jc w:val="center"/>
              <w:rPr>
                <w:color w:val="000000"/>
                <w:lang w:val="en-US"/>
              </w:rPr>
            </w:pPr>
            <w:r w:rsidRPr="001C2CE1">
              <w:rPr>
                <w:rFonts w:hint="eastAsia"/>
                <w:color w:val="000000"/>
              </w:rPr>
              <w:t>2.81</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5F56E17C" w14:textId="43A81ECA" w:rsidR="00266B16" w:rsidRPr="000C68ED" w:rsidRDefault="00266B16" w:rsidP="00266B16">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3152FEF" w14:textId="0062432B"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DCAE26" w14:textId="1B439DBC" w:rsidR="00266B16" w:rsidRPr="000C68ED" w:rsidRDefault="00266B16" w:rsidP="00266B16">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311EF33" w14:textId="0475338E" w:rsidR="00266B16" w:rsidRPr="000C68ED" w:rsidRDefault="00266B16" w:rsidP="00266B16">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2125A10" w14:textId="17B9B5F1"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6515C5E4" w14:textId="01DE011B" w:rsidR="00266B16" w:rsidRPr="000C68ED" w:rsidRDefault="00266B16" w:rsidP="00266B16">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F55B0DF" w14:textId="0A08C8E5" w:rsidR="00266B16" w:rsidRPr="000C68ED" w:rsidRDefault="00266B16" w:rsidP="00266B16">
            <w:pPr>
              <w:spacing w:after="0"/>
              <w:jc w:val="center"/>
              <w:rPr>
                <w:color w:val="000000"/>
                <w:lang w:val="en-US"/>
              </w:rPr>
            </w:pPr>
            <w:r w:rsidRPr="001C2CE1">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56F03D8" w14:textId="0B6E21A4"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F37572" w14:textId="6657A5FF" w:rsidR="00266B16" w:rsidRPr="000C68ED" w:rsidRDefault="00266B16" w:rsidP="00266B16">
            <w:pPr>
              <w:spacing w:after="0"/>
              <w:jc w:val="center"/>
              <w:rPr>
                <w:color w:val="000000"/>
                <w:lang w:val="en-US"/>
              </w:rPr>
            </w:pPr>
            <w:r w:rsidRPr="001C2CE1">
              <w:rPr>
                <w:rFonts w:hint="eastAsia"/>
                <w:color w:val="000000"/>
              </w:rPr>
              <w:t>11.29</w:t>
            </w:r>
          </w:p>
        </w:tc>
      </w:tr>
      <w:tr w:rsidR="00266B16" w:rsidRPr="000C68ED" w14:paraId="79D1E0A0" w14:textId="77777777" w:rsidTr="00D8375E">
        <w:trPr>
          <w:trHeight w:val="266"/>
          <w:jc w:val="center"/>
        </w:trPr>
        <w:tc>
          <w:tcPr>
            <w:tcW w:w="988" w:type="dxa"/>
            <w:vMerge/>
            <w:vAlign w:val="center"/>
            <w:hideMark/>
          </w:tcPr>
          <w:p w14:paraId="0D5CAF54" w14:textId="77777777" w:rsidR="00266B16" w:rsidRPr="000C68ED" w:rsidRDefault="00266B16" w:rsidP="00266B16">
            <w:pPr>
              <w:spacing w:after="0"/>
              <w:rPr>
                <w:color w:val="000000"/>
                <w:lang w:val="en-US"/>
              </w:rPr>
            </w:pPr>
          </w:p>
        </w:tc>
        <w:tc>
          <w:tcPr>
            <w:tcW w:w="1134" w:type="dxa"/>
            <w:shd w:val="clear" w:color="auto" w:fill="auto"/>
            <w:noWrap/>
            <w:vAlign w:val="center"/>
            <w:hideMark/>
          </w:tcPr>
          <w:p w14:paraId="37BED739" w14:textId="77777777" w:rsidR="00266B16" w:rsidRPr="000C68ED" w:rsidRDefault="00266B16" w:rsidP="00266B16">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2F5377E8" w14:textId="4172F485"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302BBCB9" w14:textId="1FC39B35" w:rsidR="00266B16" w:rsidRPr="000C68ED" w:rsidRDefault="00266B16" w:rsidP="00266B16">
            <w:pPr>
              <w:spacing w:after="0"/>
              <w:jc w:val="center"/>
              <w:rPr>
                <w:color w:val="000000"/>
                <w:lang w:val="en-US"/>
              </w:rPr>
            </w:pPr>
            <w:r w:rsidRPr="001C2CE1">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8F3DCF3" w14:textId="039F009B" w:rsidR="00266B16" w:rsidRPr="000C68ED" w:rsidRDefault="00266B16" w:rsidP="00266B16">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7024A7" w14:textId="079EC54C" w:rsidR="00266B16" w:rsidRPr="000C68ED" w:rsidRDefault="00266B16" w:rsidP="00266B16">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F3AF45C" w14:textId="36428F6C"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3BD3128" w14:textId="2FFE56A6" w:rsidR="00266B16" w:rsidRPr="000C68ED" w:rsidRDefault="00266B16" w:rsidP="00266B16">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6C13AD29" w14:textId="2D704DB0"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49E6F1BC" w14:textId="507075CC"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BD48C3E" w14:textId="65F33308" w:rsidR="00266B16" w:rsidRPr="000C68ED" w:rsidRDefault="00266B16" w:rsidP="00266B16">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64150348" w14:textId="2FDB9C0D" w:rsidR="00266B16" w:rsidRPr="000C68ED" w:rsidRDefault="00266B16" w:rsidP="00266B16">
            <w:pPr>
              <w:spacing w:after="0"/>
              <w:jc w:val="center"/>
              <w:rPr>
                <w:color w:val="000000"/>
                <w:lang w:val="en-US"/>
              </w:rPr>
            </w:pPr>
            <w:r w:rsidRPr="001C2CE1">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52BDC6B" w14:textId="3C38B46A" w:rsidR="00266B16" w:rsidRPr="000C68ED" w:rsidRDefault="00266B16" w:rsidP="00266B16">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EB3A0A1" w14:textId="2A15456B" w:rsidR="00266B16" w:rsidRPr="000C68ED" w:rsidRDefault="00266B16" w:rsidP="00266B16">
            <w:pPr>
              <w:spacing w:after="0"/>
              <w:jc w:val="center"/>
              <w:rPr>
                <w:color w:val="000000"/>
                <w:lang w:val="en-US"/>
              </w:rPr>
            </w:pPr>
            <w:r w:rsidRPr="001C2CE1">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C261D53" w14:textId="76EAA964" w:rsidR="00266B16" w:rsidRPr="000C68ED" w:rsidRDefault="00266B16" w:rsidP="00266B16">
            <w:pPr>
              <w:spacing w:after="0"/>
              <w:jc w:val="center"/>
              <w:rPr>
                <w:color w:val="000000"/>
                <w:lang w:val="en-US"/>
              </w:rPr>
            </w:pPr>
            <w:r w:rsidRPr="001C2CE1">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D3FD504" w14:textId="4E8C7D9A" w:rsidR="00266B16" w:rsidRPr="000C68ED" w:rsidRDefault="00266B16" w:rsidP="00266B16">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4DBC874" w14:textId="75F4380E" w:rsidR="00266B16" w:rsidRPr="000C68ED" w:rsidRDefault="00266B16" w:rsidP="00266B16">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EA5E75B" w14:textId="607BA8F4" w:rsidR="00266B16" w:rsidRPr="000C68ED" w:rsidRDefault="00266B16" w:rsidP="00266B16">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DA9400A" w14:textId="399F5FCF" w:rsidR="00266B16" w:rsidRPr="000C68ED" w:rsidRDefault="00266B16" w:rsidP="00266B16">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0A7907" w14:textId="4354B9B7" w:rsidR="00266B16" w:rsidRPr="000C68ED" w:rsidRDefault="00266B16" w:rsidP="00266B16">
            <w:pPr>
              <w:spacing w:after="0"/>
              <w:jc w:val="center"/>
              <w:rPr>
                <w:color w:val="000000"/>
                <w:lang w:val="en-US"/>
              </w:rPr>
            </w:pPr>
            <w:r w:rsidRPr="001C2CE1">
              <w:rPr>
                <w:rFonts w:hint="eastAsia"/>
                <w:color w:val="000000"/>
              </w:rPr>
              <w:t>11.29</w:t>
            </w:r>
          </w:p>
        </w:tc>
      </w:tr>
    </w:tbl>
    <w:p w14:paraId="77865C23" w14:textId="77777777" w:rsidR="0041627D" w:rsidRPr="000C68ED" w:rsidRDefault="0041627D" w:rsidP="0041627D">
      <w:pPr>
        <w:pStyle w:val="BodyText"/>
        <w:rPr>
          <w:rFonts w:eastAsia="Malgun Gothic"/>
          <w:lang w:val="en-US" w:eastAsia="ko-KR"/>
        </w:rPr>
      </w:pPr>
    </w:p>
    <w:p w14:paraId="7889A24C" w14:textId="77777777"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 </w:t>
      </w:r>
    </w:p>
    <w:p w14:paraId="532439EA" w14:textId="77777777" w:rsidR="0041627D" w:rsidRPr="000C68ED" w:rsidRDefault="0041627D" w:rsidP="0041627D">
      <w:pPr>
        <w:spacing w:line="276" w:lineRule="auto"/>
        <w:ind w:left="100" w:hangingChars="50" w:hanging="100"/>
        <w:rPr>
          <w:lang w:val="en-US"/>
        </w:rPr>
      </w:pPr>
    </w:p>
    <w:p w14:paraId="0B308EB3" w14:textId="77777777" w:rsidR="00266B16" w:rsidRDefault="00266B16" w:rsidP="0041627D">
      <w:pPr>
        <w:pStyle w:val="TH"/>
        <w:rPr>
          <w:rFonts w:ascii="Times New Roman" w:hAnsi="Times New Roman"/>
        </w:rPr>
      </w:pPr>
      <w:r>
        <w:rPr>
          <w:noProof/>
          <w:lang w:val="en-US" w:eastAsia="ko-KR"/>
        </w:rPr>
        <w:lastRenderedPageBreak/>
        <w:drawing>
          <wp:inline distT="0" distB="0" distL="0" distR="0" wp14:anchorId="3A94CC6D" wp14:editId="1ED2C0FD">
            <wp:extent cx="9074785" cy="3039786"/>
            <wp:effectExtent l="0" t="0" r="0" b="825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74785" cy="3039786"/>
                    </a:xfrm>
                    <a:prstGeom prst="rect">
                      <a:avLst/>
                    </a:prstGeom>
                    <a:solidFill>
                      <a:schemeClr val="bg1"/>
                    </a:solidFill>
                  </pic:spPr>
                </pic:pic>
              </a:graphicData>
            </a:graphic>
          </wp:inline>
        </w:drawing>
      </w:r>
    </w:p>
    <w:p w14:paraId="2FCEAD09" w14:textId="41C6D8A7" w:rsidR="0041627D" w:rsidRPr="000C68ED" w:rsidRDefault="0041627D" w:rsidP="0041627D">
      <w:pPr>
        <w:pStyle w:val="TH"/>
        <w:rPr>
          <w:rFonts w:ascii="Times New Roman" w:hAnsi="Times New Roman"/>
          <w:lang w:val="en-US"/>
        </w:rPr>
      </w:pPr>
      <w:r w:rsidRPr="000C68ED">
        <w:rPr>
          <w:rFonts w:ascii="Times New Roman" w:hAnsi="Times New Roman"/>
          <w:lang w:val="en-US"/>
        </w:rPr>
        <w:t>Figure 2-</w:t>
      </w:r>
      <w:r w:rsidR="00CB3BB1" w:rsidRPr="000C68ED">
        <w:rPr>
          <w:rFonts w:ascii="Times New Roman" w:hAnsi="Times New Roman"/>
          <w:lang w:val="en-US"/>
        </w:rPr>
        <w:t>3</w:t>
      </w:r>
      <w:r w:rsidRPr="000C68ED">
        <w:rPr>
          <w:rFonts w:ascii="Times New Roman" w:hAnsi="Times New Roman"/>
          <w:lang w:val="en-US"/>
        </w:rPr>
        <w:t>: NS_</w:t>
      </w:r>
      <w:r w:rsidR="00CB3BB1" w:rsidRPr="000C68ED">
        <w:rPr>
          <w:rFonts w:ascii="Times New Roman" w:hAnsi="Times New Roman"/>
          <w:lang w:val="en-US"/>
        </w:rPr>
        <w:t>53</w:t>
      </w:r>
      <w:r w:rsidRPr="000C68ED">
        <w:rPr>
          <w:rFonts w:ascii="Times New Roman" w:hAnsi="Times New Roman"/>
          <w:lang w:val="en-US"/>
        </w:rPr>
        <w:t xml:space="preserve">-PSSCH/PSCCH </w:t>
      </w:r>
      <w:r w:rsidR="00C03F39">
        <w:rPr>
          <w:rFonts w:ascii="Times New Roman" w:hAnsi="Times New Roman"/>
          <w:lang w:val="en-US"/>
        </w:rPr>
        <w:t>A-</w:t>
      </w:r>
      <w:r w:rsidRPr="000C68ED">
        <w:rPr>
          <w:rFonts w:ascii="Times New Roman" w:hAnsi="Times New Roman"/>
          <w:lang w:val="en-US"/>
        </w:rPr>
        <w:t>MPR simulation results for SL-U power class 5</w:t>
      </w:r>
    </w:p>
    <w:p w14:paraId="2E5F96C6" w14:textId="77777777" w:rsidR="00CB3BB1" w:rsidRPr="000C68ED" w:rsidRDefault="0041627D" w:rsidP="0041627D">
      <w:pPr>
        <w:spacing w:after="0"/>
        <w:rPr>
          <w:lang w:val="en-US" w:eastAsia="zh-CN"/>
        </w:rPr>
        <w:sectPr w:rsidR="00CB3BB1"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69372D9" w14:textId="2DB5D243" w:rsidR="00CB3BB1" w:rsidRPr="000C68ED" w:rsidRDefault="00CB3BB1" w:rsidP="00CB3BB1">
      <w:pPr>
        <w:pStyle w:val="BodyText"/>
        <w:rPr>
          <w:rFonts w:eastAsiaTheme="minorEastAsia"/>
          <w:lang w:val="en-US" w:eastAsia="ko-KR"/>
        </w:rPr>
      </w:pPr>
      <w:r w:rsidRPr="000C68ED">
        <w:rPr>
          <w:rFonts w:eastAsiaTheme="minorEastAsia"/>
          <w:lang w:val="en-US" w:eastAsia="ko-KR"/>
        </w:rPr>
        <w:lastRenderedPageBreak/>
        <w:t>Table 2-10 shows the maximum value of simulation results considering Full/Partial RB allocation.</w:t>
      </w:r>
    </w:p>
    <w:p w14:paraId="01A9BCB0" w14:textId="4605770D" w:rsidR="00CB3BB1" w:rsidRPr="000C68ED" w:rsidRDefault="00CB3BB1" w:rsidP="00CB3BB1">
      <w:pPr>
        <w:pStyle w:val="TH"/>
        <w:rPr>
          <w:lang w:val="en-US"/>
        </w:rPr>
      </w:pPr>
      <w:r w:rsidRPr="000C68ED">
        <w:rPr>
          <w:lang w:val="en-US"/>
        </w:rPr>
        <w:t>Table 2-10 : NS_53-PSSCH/PSCCH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345F884B" w14:textId="77777777" w:rsidTr="00266B16">
        <w:trPr>
          <w:trHeight w:val="237"/>
          <w:jc w:val="center"/>
        </w:trPr>
        <w:tc>
          <w:tcPr>
            <w:tcW w:w="807" w:type="dxa"/>
            <w:vMerge w:val="restart"/>
            <w:tcBorders>
              <w:top w:val="single" w:sz="4" w:space="0" w:color="auto"/>
            </w:tcBorders>
            <w:shd w:val="clear" w:color="auto" w:fill="auto"/>
          </w:tcPr>
          <w:p w14:paraId="67B854D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259BE96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95671F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024706AE" w14:textId="77777777" w:rsidTr="00266B16">
        <w:trPr>
          <w:trHeight w:val="237"/>
          <w:jc w:val="center"/>
        </w:trPr>
        <w:tc>
          <w:tcPr>
            <w:tcW w:w="807" w:type="dxa"/>
            <w:vMerge/>
            <w:shd w:val="clear" w:color="auto" w:fill="auto"/>
          </w:tcPr>
          <w:p w14:paraId="4FFC847B" w14:textId="77777777" w:rsidR="00CB3BB1" w:rsidRPr="000C68ED" w:rsidRDefault="00CB3BB1" w:rsidP="00D8375E">
            <w:pPr>
              <w:pStyle w:val="TAH"/>
              <w:rPr>
                <w:lang w:val="en-US"/>
              </w:rPr>
            </w:pPr>
          </w:p>
        </w:tc>
        <w:tc>
          <w:tcPr>
            <w:tcW w:w="1177" w:type="dxa"/>
            <w:vMerge/>
            <w:shd w:val="clear" w:color="auto" w:fill="auto"/>
          </w:tcPr>
          <w:p w14:paraId="2573375B" w14:textId="77777777" w:rsidR="00CB3BB1" w:rsidRPr="000C68ED" w:rsidRDefault="00CB3BB1" w:rsidP="00D8375E">
            <w:pPr>
              <w:pStyle w:val="TAH"/>
              <w:rPr>
                <w:lang w:val="en-US"/>
              </w:rPr>
            </w:pPr>
          </w:p>
        </w:tc>
        <w:tc>
          <w:tcPr>
            <w:tcW w:w="1532" w:type="dxa"/>
            <w:gridSpan w:val="2"/>
          </w:tcPr>
          <w:p w14:paraId="501F5B46" w14:textId="77777777" w:rsidR="00CB3BB1" w:rsidRPr="000C68ED" w:rsidRDefault="00CB3BB1" w:rsidP="00D8375E">
            <w:pPr>
              <w:pStyle w:val="TAH"/>
              <w:rPr>
                <w:lang w:val="en-US"/>
              </w:rPr>
            </w:pPr>
            <w:r w:rsidRPr="000C68ED">
              <w:rPr>
                <w:rFonts w:eastAsiaTheme="minorEastAsia"/>
                <w:lang w:val="en-US" w:eastAsia="ko-KR"/>
              </w:rPr>
              <w:t>20MHz</w:t>
            </w:r>
          </w:p>
        </w:tc>
        <w:tc>
          <w:tcPr>
            <w:tcW w:w="1499" w:type="dxa"/>
            <w:gridSpan w:val="2"/>
          </w:tcPr>
          <w:p w14:paraId="5DFD75A1" w14:textId="77777777" w:rsidR="00CB3BB1" w:rsidRPr="000C68ED" w:rsidRDefault="00CB3BB1" w:rsidP="00D8375E">
            <w:pPr>
              <w:pStyle w:val="TAH"/>
              <w:rPr>
                <w:lang w:val="en-US"/>
              </w:rPr>
            </w:pPr>
            <w:r w:rsidRPr="000C68ED">
              <w:rPr>
                <w:rFonts w:eastAsiaTheme="minorEastAsia"/>
                <w:lang w:val="en-US" w:eastAsia="ko-KR"/>
              </w:rPr>
              <w:t>40MHz</w:t>
            </w:r>
          </w:p>
        </w:tc>
        <w:tc>
          <w:tcPr>
            <w:tcW w:w="1532" w:type="dxa"/>
            <w:gridSpan w:val="2"/>
          </w:tcPr>
          <w:p w14:paraId="5F967C3A" w14:textId="77777777" w:rsidR="00CB3BB1" w:rsidRPr="000C68ED" w:rsidRDefault="00CB3BB1" w:rsidP="00D8375E">
            <w:pPr>
              <w:pStyle w:val="TAH"/>
              <w:rPr>
                <w:lang w:val="en-US"/>
              </w:rPr>
            </w:pPr>
            <w:r w:rsidRPr="000C68ED">
              <w:rPr>
                <w:rFonts w:eastAsiaTheme="minorEastAsia"/>
                <w:lang w:val="en-US" w:eastAsia="ko-KR"/>
              </w:rPr>
              <w:t>60MHz</w:t>
            </w:r>
          </w:p>
        </w:tc>
        <w:tc>
          <w:tcPr>
            <w:tcW w:w="1532" w:type="dxa"/>
            <w:gridSpan w:val="2"/>
          </w:tcPr>
          <w:p w14:paraId="2B2895A3" w14:textId="77777777" w:rsidR="00CB3BB1" w:rsidRPr="000C68ED" w:rsidRDefault="00CB3BB1" w:rsidP="00D8375E">
            <w:pPr>
              <w:pStyle w:val="TAH"/>
              <w:rPr>
                <w:lang w:val="en-US"/>
              </w:rPr>
            </w:pPr>
            <w:r w:rsidRPr="000C68ED">
              <w:rPr>
                <w:rFonts w:eastAsiaTheme="minorEastAsia"/>
                <w:lang w:val="en-US" w:eastAsia="ko-KR"/>
              </w:rPr>
              <w:t>80MHz</w:t>
            </w:r>
          </w:p>
        </w:tc>
        <w:tc>
          <w:tcPr>
            <w:tcW w:w="1552" w:type="dxa"/>
            <w:gridSpan w:val="2"/>
          </w:tcPr>
          <w:p w14:paraId="4F015C84"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4181162E" w14:textId="77777777" w:rsidTr="00266B16">
        <w:trPr>
          <w:trHeight w:val="237"/>
          <w:jc w:val="center"/>
        </w:trPr>
        <w:tc>
          <w:tcPr>
            <w:tcW w:w="807" w:type="dxa"/>
            <w:vMerge/>
            <w:tcBorders>
              <w:bottom w:val="single" w:sz="4" w:space="0" w:color="auto"/>
            </w:tcBorders>
            <w:shd w:val="clear" w:color="auto" w:fill="auto"/>
          </w:tcPr>
          <w:p w14:paraId="79D7E2B3" w14:textId="77777777" w:rsidR="00CB3BB1" w:rsidRPr="000C68ED" w:rsidRDefault="00CB3BB1" w:rsidP="00D8375E">
            <w:pPr>
              <w:pStyle w:val="TAH"/>
              <w:rPr>
                <w:lang w:val="en-US"/>
              </w:rPr>
            </w:pPr>
          </w:p>
        </w:tc>
        <w:tc>
          <w:tcPr>
            <w:tcW w:w="1177" w:type="dxa"/>
            <w:vMerge/>
            <w:shd w:val="clear" w:color="auto" w:fill="auto"/>
          </w:tcPr>
          <w:p w14:paraId="6A20F4A6" w14:textId="77777777" w:rsidR="00CB3BB1" w:rsidRPr="000C68ED" w:rsidRDefault="00CB3BB1" w:rsidP="00D8375E">
            <w:pPr>
              <w:pStyle w:val="TAH"/>
              <w:rPr>
                <w:lang w:val="en-US"/>
              </w:rPr>
            </w:pPr>
          </w:p>
        </w:tc>
        <w:tc>
          <w:tcPr>
            <w:tcW w:w="721" w:type="dxa"/>
          </w:tcPr>
          <w:p w14:paraId="0D566C62" w14:textId="77777777" w:rsidR="00CB3BB1" w:rsidRPr="000C68ED" w:rsidRDefault="00CB3BB1" w:rsidP="00D8375E">
            <w:pPr>
              <w:pStyle w:val="TAH"/>
              <w:rPr>
                <w:lang w:val="en-US"/>
              </w:rPr>
            </w:pPr>
            <w:r w:rsidRPr="000C68ED">
              <w:rPr>
                <w:lang w:val="en-US"/>
              </w:rPr>
              <w:t>Full (dB)</w:t>
            </w:r>
          </w:p>
        </w:tc>
        <w:tc>
          <w:tcPr>
            <w:tcW w:w="811" w:type="dxa"/>
          </w:tcPr>
          <w:p w14:paraId="4788AA8B" w14:textId="77777777" w:rsidR="00CB3BB1" w:rsidRPr="000C68ED" w:rsidRDefault="00CB3BB1" w:rsidP="00D8375E">
            <w:pPr>
              <w:pStyle w:val="TAH"/>
              <w:rPr>
                <w:lang w:val="en-US"/>
              </w:rPr>
            </w:pPr>
            <w:r w:rsidRPr="000C68ED">
              <w:rPr>
                <w:lang w:val="en-US"/>
              </w:rPr>
              <w:t>Partial (dB)</w:t>
            </w:r>
          </w:p>
        </w:tc>
        <w:tc>
          <w:tcPr>
            <w:tcW w:w="688" w:type="dxa"/>
          </w:tcPr>
          <w:p w14:paraId="61036026" w14:textId="77777777" w:rsidR="00CB3BB1" w:rsidRPr="000C68ED" w:rsidRDefault="00CB3BB1" w:rsidP="00D8375E">
            <w:pPr>
              <w:pStyle w:val="TAH"/>
              <w:rPr>
                <w:lang w:val="en-US"/>
              </w:rPr>
            </w:pPr>
            <w:r w:rsidRPr="000C68ED">
              <w:rPr>
                <w:lang w:val="en-US"/>
              </w:rPr>
              <w:t>Full (dB)</w:t>
            </w:r>
          </w:p>
        </w:tc>
        <w:tc>
          <w:tcPr>
            <w:tcW w:w="811" w:type="dxa"/>
          </w:tcPr>
          <w:p w14:paraId="598C80D9" w14:textId="77777777" w:rsidR="00CB3BB1" w:rsidRPr="000C68ED" w:rsidRDefault="00CB3BB1" w:rsidP="00D8375E">
            <w:pPr>
              <w:pStyle w:val="TAH"/>
              <w:rPr>
                <w:lang w:val="en-US"/>
              </w:rPr>
            </w:pPr>
            <w:r w:rsidRPr="000C68ED">
              <w:rPr>
                <w:lang w:val="en-US"/>
              </w:rPr>
              <w:t>Partial (dB)</w:t>
            </w:r>
          </w:p>
        </w:tc>
        <w:tc>
          <w:tcPr>
            <w:tcW w:w="721" w:type="dxa"/>
          </w:tcPr>
          <w:p w14:paraId="7E37E603" w14:textId="77777777" w:rsidR="00CB3BB1" w:rsidRPr="000C68ED" w:rsidRDefault="00CB3BB1" w:rsidP="00D8375E">
            <w:pPr>
              <w:pStyle w:val="TAH"/>
              <w:rPr>
                <w:lang w:val="en-US"/>
              </w:rPr>
            </w:pPr>
            <w:r w:rsidRPr="000C68ED">
              <w:rPr>
                <w:lang w:val="en-US"/>
              </w:rPr>
              <w:t>Full (dB)</w:t>
            </w:r>
          </w:p>
        </w:tc>
        <w:tc>
          <w:tcPr>
            <w:tcW w:w="811" w:type="dxa"/>
          </w:tcPr>
          <w:p w14:paraId="417FF17C" w14:textId="77777777" w:rsidR="00CB3BB1" w:rsidRPr="000C68ED" w:rsidRDefault="00CB3BB1" w:rsidP="00D8375E">
            <w:pPr>
              <w:pStyle w:val="TAH"/>
              <w:rPr>
                <w:lang w:val="en-US"/>
              </w:rPr>
            </w:pPr>
            <w:r w:rsidRPr="000C68ED">
              <w:rPr>
                <w:lang w:val="en-US"/>
              </w:rPr>
              <w:t>Partial (dB)</w:t>
            </w:r>
          </w:p>
        </w:tc>
        <w:tc>
          <w:tcPr>
            <w:tcW w:w="721" w:type="dxa"/>
          </w:tcPr>
          <w:p w14:paraId="645FE734" w14:textId="77777777" w:rsidR="00CB3BB1" w:rsidRPr="000C68ED" w:rsidRDefault="00CB3BB1" w:rsidP="00D8375E">
            <w:pPr>
              <w:pStyle w:val="TAH"/>
              <w:rPr>
                <w:lang w:val="en-US"/>
              </w:rPr>
            </w:pPr>
            <w:r w:rsidRPr="000C68ED">
              <w:rPr>
                <w:lang w:val="en-US"/>
              </w:rPr>
              <w:t>Full (dB)</w:t>
            </w:r>
          </w:p>
        </w:tc>
        <w:tc>
          <w:tcPr>
            <w:tcW w:w="811" w:type="dxa"/>
          </w:tcPr>
          <w:p w14:paraId="4E35A8D5" w14:textId="77777777" w:rsidR="00CB3BB1" w:rsidRPr="000C68ED" w:rsidRDefault="00CB3BB1" w:rsidP="00D8375E">
            <w:pPr>
              <w:pStyle w:val="TAH"/>
              <w:rPr>
                <w:lang w:val="en-US"/>
              </w:rPr>
            </w:pPr>
            <w:r w:rsidRPr="000C68ED">
              <w:rPr>
                <w:lang w:val="en-US"/>
              </w:rPr>
              <w:t>Partial (dB)</w:t>
            </w:r>
          </w:p>
        </w:tc>
        <w:tc>
          <w:tcPr>
            <w:tcW w:w="741" w:type="dxa"/>
          </w:tcPr>
          <w:p w14:paraId="7B9ABF47" w14:textId="77777777" w:rsidR="00CB3BB1" w:rsidRPr="000C68ED" w:rsidRDefault="00CB3BB1" w:rsidP="00D8375E">
            <w:pPr>
              <w:pStyle w:val="TAH"/>
              <w:rPr>
                <w:lang w:val="en-US"/>
              </w:rPr>
            </w:pPr>
            <w:r w:rsidRPr="000C68ED">
              <w:rPr>
                <w:lang w:val="en-US"/>
              </w:rPr>
              <w:t>Full (dB)</w:t>
            </w:r>
          </w:p>
        </w:tc>
        <w:tc>
          <w:tcPr>
            <w:tcW w:w="811" w:type="dxa"/>
          </w:tcPr>
          <w:p w14:paraId="7AA90711" w14:textId="77777777" w:rsidR="00CB3BB1" w:rsidRPr="000C68ED" w:rsidRDefault="00CB3BB1" w:rsidP="00D8375E">
            <w:pPr>
              <w:pStyle w:val="TAH"/>
              <w:rPr>
                <w:lang w:val="en-US"/>
              </w:rPr>
            </w:pPr>
            <w:r w:rsidRPr="000C68ED">
              <w:rPr>
                <w:lang w:val="en-US"/>
              </w:rPr>
              <w:t>Partial (dB)</w:t>
            </w:r>
          </w:p>
        </w:tc>
      </w:tr>
      <w:tr w:rsidR="00266B16" w:rsidRPr="000C68ED" w14:paraId="50939351" w14:textId="77777777" w:rsidTr="00266B16">
        <w:trPr>
          <w:trHeight w:val="20"/>
          <w:jc w:val="center"/>
        </w:trPr>
        <w:tc>
          <w:tcPr>
            <w:tcW w:w="807" w:type="dxa"/>
            <w:vMerge w:val="restart"/>
            <w:shd w:val="clear" w:color="auto" w:fill="auto"/>
          </w:tcPr>
          <w:p w14:paraId="103CB80F"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177" w:type="dxa"/>
          </w:tcPr>
          <w:p w14:paraId="046DC6A8"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026ADF25" w14:textId="7A81B3F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8.51</w:t>
            </w:r>
          </w:p>
        </w:tc>
        <w:tc>
          <w:tcPr>
            <w:tcW w:w="811" w:type="dxa"/>
            <w:vAlign w:val="center"/>
          </w:tcPr>
          <w:p w14:paraId="58FF4630" w14:textId="0A346CA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54347EAC" w14:textId="0699B3B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CEC7827" w14:textId="7A9EBE8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16CA710C" w14:textId="3A900BA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6F5F9D04" w14:textId="03DAAC9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217A37B" w14:textId="2F70E89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1FE7776F" w14:textId="48662A5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0DDD9752" w14:textId="7A89B097"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0902EEE6" w14:textId="6C3CD1DA"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30AE25CF" w14:textId="77777777" w:rsidTr="00266B16">
        <w:trPr>
          <w:trHeight w:val="20"/>
          <w:jc w:val="center"/>
        </w:trPr>
        <w:tc>
          <w:tcPr>
            <w:tcW w:w="807" w:type="dxa"/>
            <w:vMerge/>
            <w:shd w:val="clear" w:color="auto" w:fill="auto"/>
          </w:tcPr>
          <w:p w14:paraId="4887793F" w14:textId="77777777" w:rsidR="00266B16" w:rsidRPr="000C68ED" w:rsidRDefault="00266B16" w:rsidP="00266B16">
            <w:pPr>
              <w:pStyle w:val="FL"/>
              <w:spacing w:before="0" w:after="0"/>
              <w:rPr>
                <w:b w:val="0"/>
                <w:bCs/>
                <w:sz w:val="18"/>
                <w:szCs w:val="18"/>
                <w:lang w:val="en-US"/>
              </w:rPr>
            </w:pPr>
          </w:p>
        </w:tc>
        <w:tc>
          <w:tcPr>
            <w:tcW w:w="1177" w:type="dxa"/>
          </w:tcPr>
          <w:p w14:paraId="1043322B"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CE84BA6" w14:textId="103F941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76AB09B3" w14:textId="1BBC152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AA01589" w14:textId="6881872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0A66E5D7" w14:textId="2B96F22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288C1E02" w14:textId="755406A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67EF58" w14:textId="1A1001F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0855DACA" w14:textId="67B537B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60B7265C" w14:textId="3D3F428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5.06</w:t>
            </w:r>
          </w:p>
        </w:tc>
        <w:tc>
          <w:tcPr>
            <w:tcW w:w="741" w:type="dxa"/>
            <w:vAlign w:val="center"/>
          </w:tcPr>
          <w:p w14:paraId="6D47935A" w14:textId="566D4B20"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DECCE2A" w14:textId="0FB60099"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56E52860" w14:textId="77777777" w:rsidTr="00266B16">
        <w:trPr>
          <w:trHeight w:val="20"/>
          <w:jc w:val="center"/>
        </w:trPr>
        <w:tc>
          <w:tcPr>
            <w:tcW w:w="807" w:type="dxa"/>
            <w:vMerge/>
            <w:shd w:val="clear" w:color="auto" w:fill="auto"/>
          </w:tcPr>
          <w:p w14:paraId="23ED361D" w14:textId="77777777" w:rsidR="00266B16" w:rsidRPr="000C68ED" w:rsidRDefault="00266B16" w:rsidP="00266B16">
            <w:pPr>
              <w:pStyle w:val="FL"/>
              <w:spacing w:before="0" w:after="0"/>
              <w:rPr>
                <w:b w:val="0"/>
                <w:bCs/>
                <w:i/>
                <w:sz w:val="18"/>
                <w:szCs w:val="18"/>
                <w:lang w:val="en-US"/>
              </w:rPr>
            </w:pPr>
          </w:p>
        </w:tc>
        <w:tc>
          <w:tcPr>
            <w:tcW w:w="1177" w:type="dxa"/>
          </w:tcPr>
          <w:p w14:paraId="5E41CE0D" w14:textId="77777777" w:rsidR="00266B16" w:rsidRPr="000C68ED" w:rsidRDefault="00266B16" w:rsidP="00266B16">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D8AA88F" w14:textId="7328E10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6B7135A3" w14:textId="53205B5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71239730" w14:textId="7B8B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D6BF8B5" w14:textId="68A739B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323123BA" w14:textId="4092B3E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3466AC" w14:textId="2ACE73A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F538EA1" w14:textId="6C8667D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938E87" w14:textId="143DEA5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5ECFBB4A" w14:textId="15133285"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250F573" w14:textId="54B6F31B"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013526BC" w14:textId="77777777" w:rsidTr="00266B16">
        <w:trPr>
          <w:trHeight w:val="20"/>
          <w:jc w:val="center"/>
        </w:trPr>
        <w:tc>
          <w:tcPr>
            <w:tcW w:w="807" w:type="dxa"/>
            <w:vMerge/>
            <w:shd w:val="clear" w:color="auto" w:fill="auto"/>
          </w:tcPr>
          <w:p w14:paraId="304ABE6C" w14:textId="77777777" w:rsidR="00266B16" w:rsidRPr="000C68ED" w:rsidRDefault="00266B16" w:rsidP="00266B16">
            <w:pPr>
              <w:pStyle w:val="FL"/>
              <w:spacing w:before="0" w:after="0"/>
              <w:rPr>
                <w:b w:val="0"/>
                <w:bCs/>
                <w:sz w:val="18"/>
                <w:szCs w:val="18"/>
                <w:lang w:val="en-US"/>
              </w:rPr>
            </w:pPr>
          </w:p>
        </w:tc>
        <w:tc>
          <w:tcPr>
            <w:tcW w:w="1177" w:type="dxa"/>
          </w:tcPr>
          <w:p w14:paraId="3E77FD04"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C325CBF" w14:textId="55C85D2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531CBA24" w14:textId="729F853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01DDE1C" w14:textId="7FB6438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4DE8248" w14:textId="2DB1BD6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4738E124" w14:textId="482087E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C220BE0" w14:textId="6EFD8E4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712E7C7E" w14:textId="3E4A58E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F6AF22D" w14:textId="260E607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64D95A53" w14:textId="185FBE8C"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016B01EA" w14:textId="0990C4F2"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5.07</w:t>
            </w:r>
          </w:p>
        </w:tc>
      </w:tr>
    </w:tbl>
    <w:p w14:paraId="6F1B9AAA" w14:textId="507888A9" w:rsidR="00CB3BB1" w:rsidRPr="000C68ED" w:rsidRDefault="00CB3BB1" w:rsidP="00CB3BB1">
      <w:pPr>
        <w:pStyle w:val="BodyText"/>
        <w:rPr>
          <w:lang w:val="en-US"/>
        </w:rPr>
      </w:pPr>
    </w:p>
    <w:p w14:paraId="3B1F88F2" w14:textId="5DF2A484" w:rsidR="00CB3BB1" w:rsidRPr="000C68ED" w:rsidRDefault="00CB3BB1" w:rsidP="00CB3BB1">
      <w:pPr>
        <w:pStyle w:val="BodyText"/>
        <w:rPr>
          <w:lang w:val="en-US" w:eastAsia="ko-KR"/>
        </w:rPr>
      </w:pPr>
      <w:r w:rsidRPr="000C68ED">
        <w:rPr>
          <w:lang w:val="en-US" w:eastAsia="ko-KR"/>
        </w:rPr>
        <w:t>For NS_53, Full RB allocation and Partial RB allocation for sub-band operation can be reused as Table 6.2F.3.6-1 in TS38.101-1.</w:t>
      </w:r>
    </w:p>
    <w:p w14:paraId="7F95C4BB" w14:textId="77777777" w:rsidR="00CB3BB1" w:rsidRPr="000C68ED" w:rsidRDefault="00CB3BB1" w:rsidP="00827C20">
      <w:pPr>
        <w:pStyle w:val="TH"/>
        <w:numPr>
          <w:ilvl w:val="0"/>
          <w:numId w:val="13"/>
        </w:numPr>
        <w:rPr>
          <w:lang w:val="en-US"/>
        </w:rPr>
      </w:pPr>
      <w:r w:rsidRPr="000C68ED">
        <w:rPr>
          <w:lang w:val="en-US"/>
        </w:rPr>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CB3BB1" w:rsidRPr="000C68ED" w14:paraId="378C5108" w14:textId="77777777" w:rsidTr="00D8375E">
        <w:trPr>
          <w:trHeight w:val="237"/>
          <w:jc w:val="center"/>
        </w:trPr>
        <w:tc>
          <w:tcPr>
            <w:tcW w:w="1149" w:type="dxa"/>
            <w:tcBorders>
              <w:bottom w:val="nil"/>
            </w:tcBorders>
            <w:shd w:val="clear" w:color="auto" w:fill="auto"/>
          </w:tcPr>
          <w:p w14:paraId="2FA93E1C" w14:textId="77777777" w:rsidR="00CB3BB1" w:rsidRPr="000C68ED" w:rsidRDefault="00CB3BB1" w:rsidP="00D8375E">
            <w:pPr>
              <w:pStyle w:val="TAH"/>
              <w:rPr>
                <w:lang w:val="en-US"/>
              </w:rPr>
            </w:pPr>
            <w:r w:rsidRPr="000C68ED">
              <w:rPr>
                <w:lang w:val="en-US"/>
              </w:rPr>
              <w:t>Pre-coding</w:t>
            </w:r>
          </w:p>
        </w:tc>
        <w:tc>
          <w:tcPr>
            <w:tcW w:w="1225" w:type="dxa"/>
            <w:tcBorders>
              <w:bottom w:val="nil"/>
            </w:tcBorders>
            <w:shd w:val="clear" w:color="auto" w:fill="auto"/>
          </w:tcPr>
          <w:p w14:paraId="0AC07B89" w14:textId="77777777" w:rsidR="00CB3BB1" w:rsidRPr="000C68ED" w:rsidRDefault="00CB3BB1" w:rsidP="00D8375E">
            <w:pPr>
              <w:pStyle w:val="TAH"/>
              <w:rPr>
                <w:lang w:val="en-US"/>
              </w:rPr>
            </w:pPr>
            <w:r w:rsidRPr="000C68ED">
              <w:rPr>
                <w:lang w:val="en-US"/>
              </w:rPr>
              <w:t>Modulation</w:t>
            </w:r>
          </w:p>
        </w:tc>
        <w:tc>
          <w:tcPr>
            <w:tcW w:w="7827" w:type="dxa"/>
            <w:gridSpan w:val="10"/>
          </w:tcPr>
          <w:p w14:paraId="154FF590" w14:textId="77777777" w:rsidR="00CB3BB1" w:rsidRPr="000C68ED" w:rsidRDefault="00CB3BB1" w:rsidP="00D8375E">
            <w:pPr>
              <w:pStyle w:val="TAH"/>
              <w:rPr>
                <w:lang w:val="en-US"/>
              </w:rPr>
            </w:pPr>
            <w:r w:rsidRPr="000C68ED">
              <w:rPr>
                <w:lang w:val="en-US"/>
              </w:rPr>
              <w:t>Channel bandwidth (Sub-band allocation) / RB Allocation</w:t>
            </w:r>
          </w:p>
        </w:tc>
      </w:tr>
      <w:tr w:rsidR="00CB3BB1" w:rsidRPr="000C68ED" w14:paraId="76D3B939" w14:textId="77777777" w:rsidTr="00D8375E">
        <w:trPr>
          <w:trHeight w:val="237"/>
          <w:jc w:val="center"/>
        </w:trPr>
        <w:tc>
          <w:tcPr>
            <w:tcW w:w="1149" w:type="dxa"/>
            <w:tcBorders>
              <w:top w:val="nil"/>
              <w:bottom w:val="nil"/>
            </w:tcBorders>
            <w:shd w:val="clear" w:color="auto" w:fill="auto"/>
          </w:tcPr>
          <w:p w14:paraId="1D0D70D5" w14:textId="77777777" w:rsidR="00CB3BB1" w:rsidRPr="000C68ED" w:rsidRDefault="00CB3BB1" w:rsidP="00D8375E">
            <w:pPr>
              <w:pStyle w:val="TAH"/>
              <w:rPr>
                <w:lang w:val="en-US"/>
              </w:rPr>
            </w:pPr>
          </w:p>
        </w:tc>
        <w:tc>
          <w:tcPr>
            <w:tcW w:w="1225" w:type="dxa"/>
            <w:tcBorders>
              <w:top w:val="nil"/>
              <w:bottom w:val="nil"/>
            </w:tcBorders>
            <w:shd w:val="clear" w:color="auto" w:fill="auto"/>
          </w:tcPr>
          <w:p w14:paraId="27AE5573" w14:textId="77777777" w:rsidR="00CB3BB1" w:rsidRPr="000C68ED" w:rsidRDefault="00CB3BB1" w:rsidP="00D8375E">
            <w:pPr>
              <w:pStyle w:val="TAH"/>
              <w:rPr>
                <w:lang w:val="en-US"/>
              </w:rPr>
            </w:pPr>
          </w:p>
        </w:tc>
        <w:tc>
          <w:tcPr>
            <w:tcW w:w="1644" w:type="dxa"/>
            <w:gridSpan w:val="2"/>
          </w:tcPr>
          <w:p w14:paraId="6610EDD9" w14:textId="77777777" w:rsidR="00CB3BB1" w:rsidRPr="000C68ED" w:rsidRDefault="00CB3BB1" w:rsidP="00D8375E">
            <w:pPr>
              <w:pStyle w:val="TAH"/>
              <w:rPr>
                <w:lang w:val="en-US"/>
              </w:rPr>
            </w:pPr>
            <w:r w:rsidRPr="000C68ED">
              <w:rPr>
                <w:lang w:val="en-US"/>
              </w:rPr>
              <w:t>20 MHz</w:t>
            </w:r>
          </w:p>
        </w:tc>
        <w:tc>
          <w:tcPr>
            <w:tcW w:w="1557" w:type="dxa"/>
            <w:gridSpan w:val="2"/>
          </w:tcPr>
          <w:p w14:paraId="32818C34" w14:textId="77777777" w:rsidR="00CB3BB1" w:rsidRPr="000C68ED" w:rsidRDefault="00CB3BB1" w:rsidP="00D8375E">
            <w:pPr>
              <w:pStyle w:val="TAH"/>
              <w:rPr>
                <w:lang w:val="en-US"/>
              </w:rPr>
            </w:pPr>
            <w:r w:rsidRPr="000C68ED">
              <w:rPr>
                <w:lang w:val="en-US"/>
              </w:rPr>
              <w:t>40 MHz</w:t>
            </w:r>
          </w:p>
        </w:tc>
        <w:tc>
          <w:tcPr>
            <w:tcW w:w="1530" w:type="dxa"/>
            <w:gridSpan w:val="2"/>
          </w:tcPr>
          <w:p w14:paraId="2EEC6FB9" w14:textId="77777777" w:rsidR="00CB3BB1" w:rsidRPr="000C68ED" w:rsidRDefault="00CB3BB1" w:rsidP="00D8375E">
            <w:pPr>
              <w:pStyle w:val="TAH"/>
              <w:rPr>
                <w:lang w:val="en-US"/>
              </w:rPr>
            </w:pPr>
            <w:r w:rsidRPr="000C68ED">
              <w:rPr>
                <w:lang w:val="en-US"/>
              </w:rPr>
              <w:t>60 MHz</w:t>
            </w:r>
          </w:p>
        </w:tc>
        <w:tc>
          <w:tcPr>
            <w:tcW w:w="1530" w:type="dxa"/>
            <w:gridSpan w:val="2"/>
          </w:tcPr>
          <w:p w14:paraId="3F86D4F6" w14:textId="77777777" w:rsidR="00CB3BB1" w:rsidRPr="000C68ED" w:rsidRDefault="00CB3BB1" w:rsidP="00D8375E">
            <w:pPr>
              <w:pStyle w:val="TAH"/>
              <w:rPr>
                <w:lang w:val="en-US"/>
              </w:rPr>
            </w:pPr>
            <w:r w:rsidRPr="000C68ED">
              <w:rPr>
                <w:lang w:val="en-US"/>
              </w:rPr>
              <w:t>80 MHz</w:t>
            </w:r>
          </w:p>
        </w:tc>
        <w:tc>
          <w:tcPr>
            <w:tcW w:w="1566" w:type="dxa"/>
            <w:gridSpan w:val="2"/>
          </w:tcPr>
          <w:p w14:paraId="32A4C985" w14:textId="77777777" w:rsidR="00CB3BB1" w:rsidRPr="000C68ED" w:rsidRDefault="00CB3BB1" w:rsidP="00D8375E">
            <w:pPr>
              <w:pStyle w:val="TAH"/>
              <w:rPr>
                <w:lang w:val="en-US"/>
              </w:rPr>
            </w:pPr>
            <w:r w:rsidRPr="000C68ED">
              <w:rPr>
                <w:lang w:val="en-US"/>
              </w:rPr>
              <w:t>100MHz</w:t>
            </w:r>
          </w:p>
        </w:tc>
      </w:tr>
      <w:tr w:rsidR="00CB3BB1" w:rsidRPr="000C68ED" w14:paraId="370EDFF5" w14:textId="77777777" w:rsidTr="00D8375E">
        <w:trPr>
          <w:trHeight w:val="237"/>
          <w:jc w:val="center"/>
        </w:trPr>
        <w:tc>
          <w:tcPr>
            <w:tcW w:w="1149" w:type="dxa"/>
            <w:tcBorders>
              <w:top w:val="nil"/>
              <w:bottom w:val="single" w:sz="4" w:space="0" w:color="auto"/>
            </w:tcBorders>
            <w:shd w:val="clear" w:color="auto" w:fill="auto"/>
          </w:tcPr>
          <w:p w14:paraId="3375AB9B" w14:textId="77777777" w:rsidR="00CB3BB1" w:rsidRPr="000C68ED" w:rsidRDefault="00CB3BB1" w:rsidP="00D8375E">
            <w:pPr>
              <w:pStyle w:val="TAH"/>
              <w:rPr>
                <w:lang w:val="en-US"/>
              </w:rPr>
            </w:pPr>
          </w:p>
        </w:tc>
        <w:tc>
          <w:tcPr>
            <w:tcW w:w="1225" w:type="dxa"/>
            <w:tcBorders>
              <w:top w:val="nil"/>
            </w:tcBorders>
            <w:shd w:val="clear" w:color="auto" w:fill="auto"/>
          </w:tcPr>
          <w:p w14:paraId="4445225D" w14:textId="77777777" w:rsidR="00CB3BB1" w:rsidRPr="000C68ED" w:rsidRDefault="00CB3BB1" w:rsidP="00D8375E">
            <w:pPr>
              <w:pStyle w:val="TAH"/>
              <w:rPr>
                <w:lang w:val="en-US"/>
              </w:rPr>
            </w:pPr>
          </w:p>
        </w:tc>
        <w:tc>
          <w:tcPr>
            <w:tcW w:w="741" w:type="dxa"/>
          </w:tcPr>
          <w:p w14:paraId="2B442772" w14:textId="77777777" w:rsidR="00CB3BB1" w:rsidRPr="000C68ED" w:rsidRDefault="00CB3BB1" w:rsidP="00D8375E">
            <w:pPr>
              <w:pStyle w:val="TAH"/>
              <w:rPr>
                <w:lang w:val="en-US"/>
              </w:rPr>
            </w:pPr>
            <w:r w:rsidRPr="000C68ED">
              <w:rPr>
                <w:lang w:val="en-US"/>
              </w:rPr>
              <w:t>Full (dB)</w:t>
            </w:r>
          </w:p>
        </w:tc>
        <w:tc>
          <w:tcPr>
            <w:tcW w:w="903" w:type="dxa"/>
          </w:tcPr>
          <w:p w14:paraId="70AA1C33" w14:textId="77777777" w:rsidR="00CB3BB1" w:rsidRPr="000C68ED" w:rsidRDefault="00CB3BB1" w:rsidP="00D8375E">
            <w:pPr>
              <w:pStyle w:val="TAH"/>
              <w:rPr>
                <w:lang w:val="en-US"/>
              </w:rPr>
            </w:pPr>
            <w:r w:rsidRPr="000C68ED">
              <w:rPr>
                <w:lang w:val="en-US"/>
              </w:rPr>
              <w:t>Partial (dB)</w:t>
            </w:r>
          </w:p>
        </w:tc>
        <w:tc>
          <w:tcPr>
            <w:tcW w:w="747" w:type="dxa"/>
          </w:tcPr>
          <w:p w14:paraId="4908BDEC" w14:textId="77777777" w:rsidR="00CB3BB1" w:rsidRPr="000C68ED" w:rsidRDefault="00CB3BB1" w:rsidP="00D8375E">
            <w:pPr>
              <w:pStyle w:val="TAH"/>
              <w:rPr>
                <w:lang w:val="en-US"/>
              </w:rPr>
            </w:pPr>
            <w:r w:rsidRPr="000C68ED">
              <w:rPr>
                <w:lang w:val="en-US"/>
              </w:rPr>
              <w:t>Full (dB)</w:t>
            </w:r>
          </w:p>
        </w:tc>
        <w:tc>
          <w:tcPr>
            <w:tcW w:w="810" w:type="dxa"/>
          </w:tcPr>
          <w:p w14:paraId="6F6AE810" w14:textId="77777777" w:rsidR="00CB3BB1" w:rsidRPr="000C68ED" w:rsidRDefault="00CB3BB1" w:rsidP="00D8375E">
            <w:pPr>
              <w:pStyle w:val="TAH"/>
              <w:rPr>
                <w:lang w:val="en-US"/>
              </w:rPr>
            </w:pPr>
            <w:r w:rsidRPr="000C68ED">
              <w:rPr>
                <w:lang w:val="en-US"/>
              </w:rPr>
              <w:t>Partial (dB)</w:t>
            </w:r>
          </w:p>
        </w:tc>
        <w:tc>
          <w:tcPr>
            <w:tcW w:w="720" w:type="dxa"/>
          </w:tcPr>
          <w:p w14:paraId="7355AC24" w14:textId="77777777" w:rsidR="00CB3BB1" w:rsidRPr="000C68ED" w:rsidRDefault="00CB3BB1" w:rsidP="00D8375E">
            <w:pPr>
              <w:pStyle w:val="TAH"/>
              <w:rPr>
                <w:lang w:val="en-US"/>
              </w:rPr>
            </w:pPr>
            <w:r w:rsidRPr="000C68ED">
              <w:rPr>
                <w:lang w:val="en-US"/>
              </w:rPr>
              <w:t>Full (dB)</w:t>
            </w:r>
          </w:p>
        </w:tc>
        <w:tc>
          <w:tcPr>
            <w:tcW w:w="810" w:type="dxa"/>
          </w:tcPr>
          <w:p w14:paraId="38B9C482" w14:textId="77777777" w:rsidR="00CB3BB1" w:rsidRPr="000C68ED" w:rsidRDefault="00CB3BB1" w:rsidP="00D8375E">
            <w:pPr>
              <w:pStyle w:val="TAH"/>
              <w:rPr>
                <w:lang w:val="en-US"/>
              </w:rPr>
            </w:pPr>
            <w:r w:rsidRPr="000C68ED">
              <w:rPr>
                <w:lang w:val="en-US"/>
              </w:rPr>
              <w:t>Partial (dB)</w:t>
            </w:r>
          </w:p>
        </w:tc>
        <w:tc>
          <w:tcPr>
            <w:tcW w:w="720" w:type="dxa"/>
          </w:tcPr>
          <w:p w14:paraId="49B48A90" w14:textId="77777777" w:rsidR="00CB3BB1" w:rsidRPr="000C68ED" w:rsidRDefault="00CB3BB1" w:rsidP="00D8375E">
            <w:pPr>
              <w:pStyle w:val="TAH"/>
              <w:rPr>
                <w:lang w:val="en-US"/>
              </w:rPr>
            </w:pPr>
            <w:r w:rsidRPr="000C68ED">
              <w:rPr>
                <w:lang w:val="en-US"/>
              </w:rPr>
              <w:t>Full (dB)</w:t>
            </w:r>
          </w:p>
        </w:tc>
        <w:tc>
          <w:tcPr>
            <w:tcW w:w="810" w:type="dxa"/>
          </w:tcPr>
          <w:p w14:paraId="2E34A043" w14:textId="77777777" w:rsidR="00CB3BB1" w:rsidRPr="000C68ED" w:rsidRDefault="00CB3BB1" w:rsidP="00D8375E">
            <w:pPr>
              <w:pStyle w:val="TAH"/>
              <w:rPr>
                <w:lang w:val="en-US"/>
              </w:rPr>
            </w:pPr>
            <w:r w:rsidRPr="000C68ED">
              <w:rPr>
                <w:lang w:val="en-US"/>
              </w:rPr>
              <w:t>Partial (dB)</w:t>
            </w:r>
          </w:p>
        </w:tc>
        <w:tc>
          <w:tcPr>
            <w:tcW w:w="720" w:type="dxa"/>
          </w:tcPr>
          <w:p w14:paraId="33F4FE09" w14:textId="77777777" w:rsidR="00CB3BB1" w:rsidRPr="000C68ED" w:rsidRDefault="00CB3BB1" w:rsidP="00D8375E">
            <w:pPr>
              <w:pStyle w:val="TAH"/>
              <w:rPr>
                <w:lang w:val="en-US"/>
              </w:rPr>
            </w:pPr>
            <w:r w:rsidRPr="000C68ED">
              <w:rPr>
                <w:lang w:val="en-US"/>
              </w:rPr>
              <w:t>Full (dB)</w:t>
            </w:r>
          </w:p>
        </w:tc>
        <w:tc>
          <w:tcPr>
            <w:tcW w:w="846" w:type="dxa"/>
          </w:tcPr>
          <w:p w14:paraId="58C274FC" w14:textId="77777777" w:rsidR="00CB3BB1" w:rsidRPr="000C68ED" w:rsidRDefault="00CB3BB1" w:rsidP="00D8375E">
            <w:pPr>
              <w:pStyle w:val="TAH"/>
              <w:rPr>
                <w:lang w:val="en-US"/>
              </w:rPr>
            </w:pPr>
            <w:r w:rsidRPr="000C68ED">
              <w:rPr>
                <w:lang w:val="en-US"/>
              </w:rPr>
              <w:t>Partial (dB)</w:t>
            </w:r>
          </w:p>
        </w:tc>
      </w:tr>
      <w:tr w:rsidR="00266B16" w:rsidRPr="000C68ED" w14:paraId="0DD4FFE1" w14:textId="77777777" w:rsidTr="00D8375E">
        <w:trPr>
          <w:trHeight w:val="20"/>
          <w:jc w:val="center"/>
        </w:trPr>
        <w:tc>
          <w:tcPr>
            <w:tcW w:w="1149" w:type="dxa"/>
            <w:vMerge w:val="restart"/>
            <w:shd w:val="clear" w:color="auto" w:fill="auto"/>
          </w:tcPr>
          <w:p w14:paraId="50B28FDF" w14:textId="77777777" w:rsidR="00266B16" w:rsidRPr="000C68ED" w:rsidRDefault="00266B16" w:rsidP="00266B16">
            <w:pPr>
              <w:pStyle w:val="TAC"/>
              <w:rPr>
                <w:b/>
                <w:lang w:val="en-US"/>
              </w:rPr>
            </w:pPr>
            <w:r w:rsidRPr="000C68ED">
              <w:rPr>
                <w:lang w:val="en-US"/>
              </w:rPr>
              <w:t>DFT-s-OF</w:t>
            </w:r>
            <w:r w:rsidRPr="000C68ED">
              <w:rPr>
                <w:rFonts w:eastAsia="SimSun"/>
                <w:lang w:val="en-US" w:eastAsia="zh-CN"/>
              </w:rPr>
              <w:t>D</w:t>
            </w:r>
            <w:r w:rsidRPr="000C68ED">
              <w:rPr>
                <w:lang w:val="en-US"/>
              </w:rPr>
              <w:t>M</w:t>
            </w:r>
          </w:p>
        </w:tc>
        <w:tc>
          <w:tcPr>
            <w:tcW w:w="1225" w:type="dxa"/>
          </w:tcPr>
          <w:p w14:paraId="6D463DFE" w14:textId="77777777" w:rsidR="00266B16" w:rsidRPr="000C68ED" w:rsidRDefault="00266B16" w:rsidP="00266B16">
            <w:pPr>
              <w:pStyle w:val="TAC"/>
              <w:rPr>
                <w:b/>
                <w:lang w:val="en-US"/>
              </w:rPr>
            </w:pPr>
            <w:r w:rsidRPr="000C68ED">
              <w:rPr>
                <w:lang w:val="en-US"/>
              </w:rPr>
              <w:t>PI/2 BPSK</w:t>
            </w:r>
            <w:r w:rsidRPr="000C68ED">
              <w:rPr>
                <w:vertAlign w:val="superscript"/>
                <w:lang w:val="en-US"/>
              </w:rPr>
              <w:t>2</w:t>
            </w:r>
          </w:p>
        </w:tc>
        <w:tc>
          <w:tcPr>
            <w:tcW w:w="741" w:type="dxa"/>
          </w:tcPr>
          <w:p w14:paraId="3AC52D4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3966441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234E537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0EE599E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194F3028" w14:textId="77777777" w:rsidR="00266B16" w:rsidRPr="000C68ED" w:rsidRDefault="00266B16" w:rsidP="00266B16">
            <w:pPr>
              <w:pStyle w:val="TAC"/>
              <w:rPr>
                <w:rFonts w:cs="Arial"/>
                <w:lang w:val="en-US"/>
              </w:rPr>
            </w:pPr>
            <w:r w:rsidRPr="000C68ED">
              <w:rPr>
                <w:rFonts w:cs="Arial"/>
                <w:lang w:val="en-US"/>
              </w:rPr>
              <w:t>≤</w:t>
            </w:r>
            <w:r w:rsidRPr="000C68ED">
              <w:rPr>
                <w:lang w:val="en-US"/>
              </w:rPr>
              <w:t xml:space="preserve"> 4.5</w:t>
            </w:r>
          </w:p>
        </w:tc>
        <w:tc>
          <w:tcPr>
            <w:tcW w:w="810" w:type="dxa"/>
          </w:tcPr>
          <w:p w14:paraId="0DF72934" w14:textId="77777777" w:rsidR="00266B16" w:rsidRPr="000C68ED" w:rsidRDefault="00266B16" w:rsidP="00266B16">
            <w:pPr>
              <w:pStyle w:val="TAC"/>
              <w:rPr>
                <w:rFonts w:cs="Arial"/>
                <w:lang w:val="en-US"/>
              </w:rPr>
            </w:pPr>
            <w:r w:rsidRPr="000C68ED">
              <w:rPr>
                <w:rFonts w:cs="Arial"/>
                <w:lang w:val="en-US"/>
              </w:rPr>
              <w:t>≤</w:t>
            </w:r>
            <w:r w:rsidRPr="000C68ED">
              <w:rPr>
                <w:lang w:val="en-US"/>
              </w:rPr>
              <w:t xml:space="preserve"> 6.5</w:t>
            </w:r>
          </w:p>
        </w:tc>
        <w:tc>
          <w:tcPr>
            <w:tcW w:w="720" w:type="dxa"/>
          </w:tcPr>
          <w:p w14:paraId="5DF46BFB" w14:textId="77777777" w:rsidR="00266B16" w:rsidRPr="000C68ED" w:rsidRDefault="00266B16" w:rsidP="00266B16">
            <w:pPr>
              <w:pStyle w:val="TAC"/>
              <w:rPr>
                <w:rFonts w:cs="Arial"/>
                <w:lang w:val="en-US"/>
              </w:rPr>
            </w:pPr>
            <w:r w:rsidRPr="000C68ED">
              <w:rPr>
                <w:rFonts w:cs="Arial"/>
                <w:lang w:val="en-US"/>
              </w:rPr>
              <w:t>≤</w:t>
            </w:r>
            <w:r w:rsidRPr="000C68ED">
              <w:rPr>
                <w:lang w:val="en-US"/>
              </w:rPr>
              <w:t xml:space="preserve"> 3.0</w:t>
            </w:r>
          </w:p>
        </w:tc>
        <w:tc>
          <w:tcPr>
            <w:tcW w:w="810" w:type="dxa"/>
          </w:tcPr>
          <w:p w14:paraId="04DF6FF4" w14:textId="77777777" w:rsidR="00266B16" w:rsidRPr="000C68ED" w:rsidRDefault="00266B16" w:rsidP="00266B16">
            <w:pPr>
              <w:pStyle w:val="TAC"/>
              <w:rPr>
                <w:rFonts w:cs="Arial"/>
                <w:lang w:val="en-US"/>
              </w:rPr>
            </w:pPr>
            <w:r w:rsidRPr="000C68ED">
              <w:rPr>
                <w:rFonts w:cs="Arial"/>
                <w:lang w:val="en-US"/>
              </w:rPr>
              <w:t>≤</w:t>
            </w:r>
            <w:r w:rsidRPr="000C68ED">
              <w:rPr>
                <w:lang w:val="en-US"/>
              </w:rPr>
              <w:t xml:space="preserve"> 5.5</w:t>
            </w:r>
          </w:p>
        </w:tc>
        <w:tc>
          <w:tcPr>
            <w:tcW w:w="720" w:type="dxa"/>
          </w:tcPr>
          <w:p w14:paraId="0AD6891C" w14:textId="6BC4E881" w:rsidR="00266B16" w:rsidRPr="000C68ED" w:rsidRDefault="00266B16" w:rsidP="00266B16">
            <w:pPr>
              <w:pStyle w:val="TAC"/>
              <w:rPr>
                <w:rFonts w:cs="Arial"/>
                <w:lang w:val="en-US"/>
              </w:rPr>
            </w:pPr>
            <w:r w:rsidRPr="00E257A7">
              <w:rPr>
                <w:rFonts w:cs="Arial"/>
              </w:rPr>
              <w:t>≤</w:t>
            </w:r>
            <w:r w:rsidRPr="00E257A7">
              <w:t xml:space="preserve"> 1.5</w:t>
            </w:r>
          </w:p>
        </w:tc>
        <w:tc>
          <w:tcPr>
            <w:tcW w:w="846" w:type="dxa"/>
          </w:tcPr>
          <w:p w14:paraId="6356A3C1" w14:textId="5340B5AF" w:rsidR="00266B16" w:rsidRPr="000C68ED" w:rsidRDefault="00266B16" w:rsidP="00266B16">
            <w:pPr>
              <w:pStyle w:val="TAC"/>
              <w:rPr>
                <w:rFonts w:cs="Arial"/>
                <w:lang w:val="en-US"/>
              </w:rPr>
            </w:pPr>
            <w:r w:rsidRPr="00E257A7">
              <w:rPr>
                <w:rFonts w:cs="Arial"/>
              </w:rPr>
              <w:t>≤</w:t>
            </w:r>
            <w:r w:rsidRPr="00E257A7">
              <w:t xml:space="preserve"> 2.5</w:t>
            </w:r>
          </w:p>
        </w:tc>
      </w:tr>
      <w:tr w:rsidR="00266B16" w:rsidRPr="000C68ED" w14:paraId="11846A1C" w14:textId="77777777" w:rsidTr="00D8375E">
        <w:trPr>
          <w:trHeight w:val="20"/>
          <w:jc w:val="center"/>
        </w:trPr>
        <w:tc>
          <w:tcPr>
            <w:tcW w:w="1149" w:type="dxa"/>
            <w:vMerge/>
            <w:tcBorders>
              <w:bottom w:val="nil"/>
            </w:tcBorders>
            <w:shd w:val="clear" w:color="auto" w:fill="auto"/>
          </w:tcPr>
          <w:p w14:paraId="3F690945" w14:textId="77777777" w:rsidR="00266B16" w:rsidRPr="000C68ED" w:rsidRDefault="00266B16" w:rsidP="00266B16">
            <w:pPr>
              <w:pStyle w:val="TAC"/>
              <w:rPr>
                <w:b/>
                <w:lang w:val="en-US"/>
              </w:rPr>
            </w:pPr>
          </w:p>
        </w:tc>
        <w:tc>
          <w:tcPr>
            <w:tcW w:w="1225" w:type="dxa"/>
          </w:tcPr>
          <w:p w14:paraId="3B956E30" w14:textId="77777777" w:rsidR="00266B16" w:rsidRPr="000C68ED" w:rsidRDefault="00266B16" w:rsidP="00266B16">
            <w:pPr>
              <w:pStyle w:val="TAC"/>
              <w:rPr>
                <w:b/>
                <w:lang w:val="en-US"/>
              </w:rPr>
            </w:pPr>
            <w:r w:rsidRPr="000C68ED">
              <w:rPr>
                <w:lang w:val="en-US"/>
              </w:rPr>
              <w:t>QPSK</w:t>
            </w:r>
          </w:p>
        </w:tc>
        <w:tc>
          <w:tcPr>
            <w:tcW w:w="741" w:type="dxa"/>
          </w:tcPr>
          <w:p w14:paraId="6EB1044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17FDCD4B"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7EB9846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2E1901D7"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1068655B"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4.5</w:t>
            </w:r>
          </w:p>
        </w:tc>
        <w:tc>
          <w:tcPr>
            <w:tcW w:w="810" w:type="dxa"/>
          </w:tcPr>
          <w:p w14:paraId="10051C2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2F1560E1"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3.0</w:t>
            </w:r>
          </w:p>
        </w:tc>
        <w:tc>
          <w:tcPr>
            <w:tcW w:w="810" w:type="dxa"/>
          </w:tcPr>
          <w:p w14:paraId="62325C5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410E9109" w14:textId="74532F62" w:rsidR="00266B16" w:rsidRPr="000C68ED" w:rsidRDefault="00266B16" w:rsidP="00266B16">
            <w:pPr>
              <w:pStyle w:val="TAC"/>
              <w:rPr>
                <w:rFonts w:cs="Arial"/>
                <w:lang w:val="en-US"/>
              </w:rPr>
            </w:pPr>
            <w:r w:rsidRPr="00E257A7">
              <w:rPr>
                <w:rFonts w:cs="Arial"/>
              </w:rPr>
              <w:t>≤</w:t>
            </w:r>
            <w:r w:rsidRPr="00E257A7">
              <w:t xml:space="preserve"> 1.5</w:t>
            </w:r>
          </w:p>
        </w:tc>
        <w:tc>
          <w:tcPr>
            <w:tcW w:w="846" w:type="dxa"/>
          </w:tcPr>
          <w:p w14:paraId="66DEEF04" w14:textId="5E6B3F46" w:rsidR="00266B16" w:rsidRPr="000C68ED" w:rsidRDefault="00266B16" w:rsidP="00266B16">
            <w:pPr>
              <w:pStyle w:val="TAC"/>
              <w:rPr>
                <w:rFonts w:cs="Arial"/>
                <w:lang w:val="en-US"/>
              </w:rPr>
            </w:pPr>
            <w:r w:rsidRPr="00E257A7">
              <w:rPr>
                <w:rFonts w:cs="Arial"/>
              </w:rPr>
              <w:t>≤</w:t>
            </w:r>
            <w:r w:rsidRPr="00E257A7">
              <w:t xml:space="preserve"> 2.5</w:t>
            </w:r>
          </w:p>
        </w:tc>
      </w:tr>
      <w:tr w:rsidR="00266B16" w:rsidRPr="000C68ED" w14:paraId="7BA064B5" w14:textId="77777777" w:rsidTr="00D8375E">
        <w:trPr>
          <w:trHeight w:val="20"/>
          <w:jc w:val="center"/>
        </w:trPr>
        <w:tc>
          <w:tcPr>
            <w:tcW w:w="1149" w:type="dxa"/>
            <w:tcBorders>
              <w:top w:val="nil"/>
              <w:bottom w:val="nil"/>
            </w:tcBorders>
            <w:shd w:val="clear" w:color="auto" w:fill="auto"/>
          </w:tcPr>
          <w:p w14:paraId="1FE77F1A" w14:textId="77777777" w:rsidR="00266B16" w:rsidRPr="000C68ED" w:rsidRDefault="00266B16" w:rsidP="00266B16">
            <w:pPr>
              <w:pStyle w:val="TAC"/>
              <w:rPr>
                <w:b/>
                <w:lang w:val="en-US"/>
              </w:rPr>
            </w:pPr>
          </w:p>
        </w:tc>
        <w:tc>
          <w:tcPr>
            <w:tcW w:w="1225" w:type="dxa"/>
          </w:tcPr>
          <w:p w14:paraId="0F03D480" w14:textId="77777777" w:rsidR="00266B16" w:rsidRPr="000C68ED" w:rsidRDefault="00266B16" w:rsidP="00266B16">
            <w:pPr>
              <w:pStyle w:val="TAC"/>
              <w:rPr>
                <w:b/>
                <w:lang w:val="en-US"/>
              </w:rPr>
            </w:pPr>
            <w:r w:rsidRPr="000C68ED">
              <w:rPr>
                <w:lang w:val="en-US"/>
              </w:rPr>
              <w:t>16 QAM</w:t>
            </w:r>
          </w:p>
        </w:tc>
        <w:tc>
          <w:tcPr>
            <w:tcW w:w="741" w:type="dxa"/>
          </w:tcPr>
          <w:p w14:paraId="20FBF3F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7CCC014E"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395B09B8"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74909F66"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6B3FF7C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4.5</w:t>
            </w:r>
          </w:p>
        </w:tc>
        <w:tc>
          <w:tcPr>
            <w:tcW w:w="810" w:type="dxa"/>
          </w:tcPr>
          <w:p w14:paraId="1012551C"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2A57BA5C"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3.0</w:t>
            </w:r>
          </w:p>
        </w:tc>
        <w:tc>
          <w:tcPr>
            <w:tcW w:w="810" w:type="dxa"/>
          </w:tcPr>
          <w:p w14:paraId="02953531"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31263D24" w14:textId="3C414312" w:rsidR="00266B16" w:rsidRPr="000C68ED" w:rsidRDefault="00266B16" w:rsidP="00266B16">
            <w:pPr>
              <w:pStyle w:val="TAC"/>
              <w:rPr>
                <w:rFonts w:cs="Arial"/>
                <w:lang w:val="en-US"/>
              </w:rPr>
            </w:pPr>
            <w:r w:rsidRPr="00E257A7">
              <w:rPr>
                <w:rFonts w:cs="Arial"/>
              </w:rPr>
              <w:t>≤</w:t>
            </w:r>
            <w:r w:rsidRPr="00E257A7">
              <w:t xml:space="preserve"> 1.5</w:t>
            </w:r>
          </w:p>
        </w:tc>
        <w:tc>
          <w:tcPr>
            <w:tcW w:w="846" w:type="dxa"/>
          </w:tcPr>
          <w:p w14:paraId="23046B98" w14:textId="3B239C0E" w:rsidR="00266B16" w:rsidRPr="000C68ED" w:rsidRDefault="00266B16" w:rsidP="00266B16">
            <w:pPr>
              <w:pStyle w:val="TAC"/>
              <w:rPr>
                <w:rFonts w:cs="Arial"/>
                <w:lang w:val="en-US"/>
              </w:rPr>
            </w:pPr>
            <w:r w:rsidRPr="00E257A7">
              <w:rPr>
                <w:rFonts w:cs="Arial"/>
              </w:rPr>
              <w:t>≤</w:t>
            </w:r>
            <w:r w:rsidRPr="00E257A7">
              <w:t xml:space="preserve"> 2.5</w:t>
            </w:r>
          </w:p>
        </w:tc>
      </w:tr>
      <w:tr w:rsidR="00266B16" w:rsidRPr="000C68ED" w14:paraId="7C10EF77" w14:textId="77777777" w:rsidTr="00D8375E">
        <w:trPr>
          <w:trHeight w:val="20"/>
          <w:jc w:val="center"/>
        </w:trPr>
        <w:tc>
          <w:tcPr>
            <w:tcW w:w="1149" w:type="dxa"/>
            <w:tcBorders>
              <w:top w:val="nil"/>
              <w:bottom w:val="nil"/>
            </w:tcBorders>
            <w:shd w:val="clear" w:color="auto" w:fill="auto"/>
          </w:tcPr>
          <w:p w14:paraId="53446053" w14:textId="77777777" w:rsidR="00266B16" w:rsidRPr="000C68ED" w:rsidRDefault="00266B16" w:rsidP="00266B16">
            <w:pPr>
              <w:pStyle w:val="TAC"/>
              <w:rPr>
                <w:b/>
                <w:lang w:val="en-US"/>
              </w:rPr>
            </w:pPr>
          </w:p>
        </w:tc>
        <w:tc>
          <w:tcPr>
            <w:tcW w:w="1225" w:type="dxa"/>
          </w:tcPr>
          <w:p w14:paraId="013031A3" w14:textId="77777777" w:rsidR="00266B16" w:rsidRPr="000C68ED" w:rsidRDefault="00266B16" w:rsidP="00266B16">
            <w:pPr>
              <w:pStyle w:val="TAC"/>
              <w:rPr>
                <w:b/>
                <w:lang w:val="en-US"/>
              </w:rPr>
            </w:pPr>
            <w:r w:rsidRPr="000C68ED">
              <w:rPr>
                <w:lang w:val="en-US"/>
              </w:rPr>
              <w:t>64 QAM</w:t>
            </w:r>
          </w:p>
        </w:tc>
        <w:tc>
          <w:tcPr>
            <w:tcW w:w="741" w:type="dxa"/>
          </w:tcPr>
          <w:p w14:paraId="30ECF9C1"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0E363C28"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51AE7DBE"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2E1AD4DA"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566483D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4.5</w:t>
            </w:r>
          </w:p>
        </w:tc>
        <w:tc>
          <w:tcPr>
            <w:tcW w:w="810" w:type="dxa"/>
          </w:tcPr>
          <w:p w14:paraId="692398D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15AC3F7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4.0</w:t>
            </w:r>
          </w:p>
        </w:tc>
        <w:tc>
          <w:tcPr>
            <w:tcW w:w="810" w:type="dxa"/>
          </w:tcPr>
          <w:p w14:paraId="0C0C52CA"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4FD0C196" w14:textId="43B766C3" w:rsidR="00266B16" w:rsidRPr="000C68ED" w:rsidRDefault="00266B16" w:rsidP="00266B16">
            <w:pPr>
              <w:pStyle w:val="TAC"/>
              <w:rPr>
                <w:rFonts w:cs="Arial"/>
                <w:lang w:val="en-US"/>
              </w:rPr>
            </w:pPr>
            <w:r w:rsidRPr="00E257A7">
              <w:rPr>
                <w:rFonts w:cs="Arial"/>
              </w:rPr>
              <w:t>≤</w:t>
            </w:r>
            <w:r w:rsidRPr="00E257A7">
              <w:t xml:space="preserve"> 2.0</w:t>
            </w:r>
          </w:p>
        </w:tc>
        <w:tc>
          <w:tcPr>
            <w:tcW w:w="846" w:type="dxa"/>
          </w:tcPr>
          <w:p w14:paraId="169F65CC" w14:textId="6417DCFE" w:rsidR="00266B16" w:rsidRPr="000C68ED" w:rsidRDefault="00266B16" w:rsidP="00266B16">
            <w:pPr>
              <w:pStyle w:val="TAC"/>
              <w:rPr>
                <w:rFonts w:cs="Arial"/>
                <w:lang w:val="en-US"/>
              </w:rPr>
            </w:pPr>
            <w:r w:rsidRPr="00E257A7">
              <w:rPr>
                <w:rFonts w:cs="Arial"/>
              </w:rPr>
              <w:t>≤</w:t>
            </w:r>
            <w:r w:rsidRPr="00E257A7">
              <w:t xml:space="preserve"> 3.0</w:t>
            </w:r>
          </w:p>
        </w:tc>
      </w:tr>
      <w:tr w:rsidR="00266B16" w:rsidRPr="000C68ED" w14:paraId="297EF52A" w14:textId="77777777" w:rsidTr="00D8375E">
        <w:trPr>
          <w:trHeight w:val="20"/>
          <w:jc w:val="center"/>
        </w:trPr>
        <w:tc>
          <w:tcPr>
            <w:tcW w:w="1149" w:type="dxa"/>
            <w:tcBorders>
              <w:top w:val="nil"/>
              <w:bottom w:val="single" w:sz="4" w:space="0" w:color="auto"/>
            </w:tcBorders>
            <w:shd w:val="clear" w:color="auto" w:fill="auto"/>
          </w:tcPr>
          <w:p w14:paraId="30BF9674" w14:textId="77777777" w:rsidR="00266B16" w:rsidRPr="000C68ED" w:rsidRDefault="00266B16" w:rsidP="00266B16">
            <w:pPr>
              <w:pStyle w:val="TAC"/>
              <w:rPr>
                <w:b/>
                <w:lang w:val="en-US"/>
              </w:rPr>
            </w:pPr>
          </w:p>
        </w:tc>
        <w:tc>
          <w:tcPr>
            <w:tcW w:w="1225" w:type="dxa"/>
          </w:tcPr>
          <w:p w14:paraId="40FB9B1C" w14:textId="77777777" w:rsidR="00266B16" w:rsidRPr="000C68ED" w:rsidRDefault="00266B16" w:rsidP="00266B16">
            <w:pPr>
              <w:pStyle w:val="TAC"/>
              <w:rPr>
                <w:b/>
                <w:lang w:val="en-US"/>
              </w:rPr>
            </w:pPr>
            <w:r w:rsidRPr="000C68ED">
              <w:rPr>
                <w:lang w:val="en-US"/>
              </w:rPr>
              <w:t>256 QAM</w:t>
            </w:r>
          </w:p>
        </w:tc>
        <w:tc>
          <w:tcPr>
            <w:tcW w:w="741" w:type="dxa"/>
          </w:tcPr>
          <w:p w14:paraId="0F7A5924"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63BA76FE"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0373E1F7"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0FB08598"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0201C8E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5.0</w:t>
            </w:r>
          </w:p>
        </w:tc>
        <w:tc>
          <w:tcPr>
            <w:tcW w:w="810" w:type="dxa"/>
          </w:tcPr>
          <w:p w14:paraId="1985E220"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720" w:type="dxa"/>
          </w:tcPr>
          <w:p w14:paraId="404097AE"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5.0</w:t>
            </w:r>
          </w:p>
        </w:tc>
        <w:tc>
          <w:tcPr>
            <w:tcW w:w="810" w:type="dxa"/>
          </w:tcPr>
          <w:p w14:paraId="0907C59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0A3390AA" w14:textId="65F7CB3C" w:rsidR="00266B16" w:rsidRPr="000C68ED" w:rsidRDefault="00266B16" w:rsidP="00266B16">
            <w:pPr>
              <w:pStyle w:val="TAC"/>
              <w:rPr>
                <w:rFonts w:cs="Arial"/>
                <w:lang w:val="en-US"/>
              </w:rPr>
            </w:pPr>
            <w:r w:rsidRPr="00E257A7">
              <w:rPr>
                <w:rFonts w:cs="Arial"/>
              </w:rPr>
              <w:t>≤</w:t>
            </w:r>
            <w:r w:rsidRPr="00E257A7">
              <w:t xml:space="preserve"> 3.5</w:t>
            </w:r>
          </w:p>
        </w:tc>
        <w:tc>
          <w:tcPr>
            <w:tcW w:w="846" w:type="dxa"/>
          </w:tcPr>
          <w:p w14:paraId="774191B0" w14:textId="2ABE5697" w:rsidR="00266B16" w:rsidRPr="000C68ED" w:rsidRDefault="00266B16" w:rsidP="00266B16">
            <w:pPr>
              <w:pStyle w:val="TAC"/>
              <w:rPr>
                <w:rFonts w:cs="Arial"/>
                <w:lang w:val="en-US"/>
              </w:rPr>
            </w:pPr>
            <w:r w:rsidRPr="00E257A7">
              <w:rPr>
                <w:rFonts w:cs="Arial"/>
              </w:rPr>
              <w:t>≤</w:t>
            </w:r>
            <w:r w:rsidRPr="00E257A7">
              <w:t xml:space="preserve"> 4.5</w:t>
            </w:r>
          </w:p>
        </w:tc>
      </w:tr>
      <w:tr w:rsidR="00266B16" w:rsidRPr="000C68ED" w14:paraId="6070B2D5" w14:textId="77777777" w:rsidTr="00D8375E">
        <w:trPr>
          <w:trHeight w:val="20"/>
          <w:jc w:val="center"/>
        </w:trPr>
        <w:tc>
          <w:tcPr>
            <w:tcW w:w="1149" w:type="dxa"/>
            <w:tcBorders>
              <w:bottom w:val="nil"/>
            </w:tcBorders>
            <w:shd w:val="clear" w:color="auto" w:fill="auto"/>
          </w:tcPr>
          <w:p w14:paraId="06901937" w14:textId="77777777" w:rsidR="00266B16" w:rsidRPr="000C68ED" w:rsidRDefault="00266B16" w:rsidP="00266B16">
            <w:pPr>
              <w:pStyle w:val="TAC"/>
              <w:rPr>
                <w:b/>
                <w:lang w:val="en-US"/>
              </w:rPr>
            </w:pPr>
            <w:r w:rsidRPr="000C68ED">
              <w:rPr>
                <w:lang w:val="en-US"/>
              </w:rPr>
              <w:t>CP-OFDM</w:t>
            </w:r>
          </w:p>
        </w:tc>
        <w:tc>
          <w:tcPr>
            <w:tcW w:w="1225" w:type="dxa"/>
          </w:tcPr>
          <w:p w14:paraId="6123F4FF" w14:textId="77777777" w:rsidR="00266B16" w:rsidRPr="000C68ED" w:rsidRDefault="00266B16" w:rsidP="00266B16">
            <w:pPr>
              <w:pStyle w:val="TAC"/>
              <w:rPr>
                <w:b/>
                <w:lang w:val="en-US"/>
              </w:rPr>
            </w:pPr>
            <w:r w:rsidRPr="000C68ED">
              <w:rPr>
                <w:lang w:val="en-US"/>
              </w:rPr>
              <w:t>QPSK</w:t>
            </w:r>
          </w:p>
        </w:tc>
        <w:tc>
          <w:tcPr>
            <w:tcW w:w="741" w:type="dxa"/>
          </w:tcPr>
          <w:p w14:paraId="3B7AC64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70169F36"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2EE6C4A4"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6612A250"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73E9D5F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4.5</w:t>
            </w:r>
          </w:p>
        </w:tc>
        <w:tc>
          <w:tcPr>
            <w:tcW w:w="810" w:type="dxa"/>
          </w:tcPr>
          <w:p w14:paraId="6CC33F92"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196ABD3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4.0</w:t>
            </w:r>
          </w:p>
        </w:tc>
        <w:tc>
          <w:tcPr>
            <w:tcW w:w="810" w:type="dxa"/>
          </w:tcPr>
          <w:p w14:paraId="2EE91C6E"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3FF465B4" w14:textId="7924E132" w:rsidR="00266B16" w:rsidRPr="000C68ED" w:rsidRDefault="00266B16" w:rsidP="00266B16">
            <w:pPr>
              <w:pStyle w:val="TAC"/>
              <w:rPr>
                <w:rFonts w:cs="Arial"/>
                <w:lang w:val="en-US"/>
              </w:rPr>
            </w:pPr>
            <w:r w:rsidRPr="00E257A7">
              <w:rPr>
                <w:rFonts w:cs="Arial"/>
              </w:rPr>
              <w:t xml:space="preserve">≤ </w:t>
            </w:r>
            <w:r>
              <w:rPr>
                <w:rFonts w:cs="Arial"/>
              </w:rPr>
              <w:t>4.0</w:t>
            </w:r>
          </w:p>
        </w:tc>
        <w:tc>
          <w:tcPr>
            <w:tcW w:w="846" w:type="dxa"/>
          </w:tcPr>
          <w:p w14:paraId="1DEE77A5" w14:textId="3363961F" w:rsidR="00266B16" w:rsidRPr="000C68ED" w:rsidRDefault="00266B16" w:rsidP="00266B16">
            <w:pPr>
              <w:pStyle w:val="TAC"/>
              <w:rPr>
                <w:rFonts w:cs="Arial"/>
                <w:lang w:val="en-US"/>
              </w:rPr>
            </w:pPr>
            <w:r w:rsidRPr="00E257A7">
              <w:rPr>
                <w:rFonts w:cs="Arial"/>
              </w:rPr>
              <w:t>≤ 4.5</w:t>
            </w:r>
          </w:p>
        </w:tc>
      </w:tr>
      <w:tr w:rsidR="00266B16" w:rsidRPr="000C68ED" w14:paraId="495CF8BE" w14:textId="77777777" w:rsidTr="00D8375E">
        <w:trPr>
          <w:trHeight w:val="20"/>
          <w:jc w:val="center"/>
        </w:trPr>
        <w:tc>
          <w:tcPr>
            <w:tcW w:w="1149" w:type="dxa"/>
            <w:tcBorders>
              <w:top w:val="nil"/>
              <w:bottom w:val="nil"/>
            </w:tcBorders>
            <w:shd w:val="clear" w:color="auto" w:fill="auto"/>
          </w:tcPr>
          <w:p w14:paraId="5E897091" w14:textId="77777777" w:rsidR="00266B16" w:rsidRPr="000C68ED" w:rsidRDefault="00266B16" w:rsidP="00266B16">
            <w:pPr>
              <w:pStyle w:val="TAC"/>
              <w:rPr>
                <w:b/>
                <w:lang w:val="en-US"/>
              </w:rPr>
            </w:pPr>
          </w:p>
        </w:tc>
        <w:tc>
          <w:tcPr>
            <w:tcW w:w="1225" w:type="dxa"/>
          </w:tcPr>
          <w:p w14:paraId="59B046B0" w14:textId="77777777" w:rsidR="00266B16" w:rsidRPr="000C68ED" w:rsidRDefault="00266B16" w:rsidP="00266B16">
            <w:pPr>
              <w:pStyle w:val="TAC"/>
              <w:rPr>
                <w:b/>
                <w:lang w:val="en-US"/>
              </w:rPr>
            </w:pPr>
            <w:r w:rsidRPr="000C68ED">
              <w:rPr>
                <w:lang w:val="en-US"/>
              </w:rPr>
              <w:t>16 QAM</w:t>
            </w:r>
          </w:p>
        </w:tc>
        <w:tc>
          <w:tcPr>
            <w:tcW w:w="741" w:type="dxa"/>
          </w:tcPr>
          <w:p w14:paraId="5A94A9E0"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1445CB59"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5496C80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3785C02A"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2129E77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4.5</w:t>
            </w:r>
          </w:p>
        </w:tc>
        <w:tc>
          <w:tcPr>
            <w:tcW w:w="810" w:type="dxa"/>
          </w:tcPr>
          <w:p w14:paraId="5FA2BD9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01511F02"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4.0</w:t>
            </w:r>
          </w:p>
        </w:tc>
        <w:tc>
          <w:tcPr>
            <w:tcW w:w="810" w:type="dxa"/>
          </w:tcPr>
          <w:p w14:paraId="201F4394"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6A7052EA" w14:textId="4F7A1F8B" w:rsidR="00266B16" w:rsidRPr="000C68ED" w:rsidRDefault="00266B16" w:rsidP="00266B16">
            <w:pPr>
              <w:pStyle w:val="TAC"/>
              <w:rPr>
                <w:rFonts w:cs="Arial"/>
                <w:lang w:val="en-US"/>
              </w:rPr>
            </w:pPr>
            <w:r w:rsidRPr="00E257A7">
              <w:rPr>
                <w:rFonts w:cs="Arial"/>
              </w:rPr>
              <w:t>≤ 4.0</w:t>
            </w:r>
          </w:p>
        </w:tc>
        <w:tc>
          <w:tcPr>
            <w:tcW w:w="846" w:type="dxa"/>
          </w:tcPr>
          <w:p w14:paraId="7229D1A7" w14:textId="27765BD6" w:rsidR="00266B16" w:rsidRPr="000C68ED" w:rsidRDefault="00266B16" w:rsidP="00266B16">
            <w:pPr>
              <w:pStyle w:val="TAC"/>
              <w:rPr>
                <w:rFonts w:cs="Arial"/>
                <w:lang w:val="en-US"/>
              </w:rPr>
            </w:pPr>
            <w:r w:rsidRPr="00E257A7">
              <w:rPr>
                <w:rFonts w:cs="Arial"/>
              </w:rPr>
              <w:t>≤ 4.5</w:t>
            </w:r>
          </w:p>
        </w:tc>
      </w:tr>
      <w:tr w:rsidR="00266B16" w:rsidRPr="000C68ED" w14:paraId="1B94B3ED" w14:textId="77777777" w:rsidTr="00D8375E">
        <w:trPr>
          <w:trHeight w:val="20"/>
          <w:jc w:val="center"/>
        </w:trPr>
        <w:tc>
          <w:tcPr>
            <w:tcW w:w="1149" w:type="dxa"/>
            <w:tcBorders>
              <w:top w:val="nil"/>
              <w:bottom w:val="nil"/>
            </w:tcBorders>
            <w:shd w:val="clear" w:color="auto" w:fill="auto"/>
          </w:tcPr>
          <w:p w14:paraId="0EBF5B48" w14:textId="77777777" w:rsidR="00266B16" w:rsidRPr="000C68ED" w:rsidRDefault="00266B16" w:rsidP="00266B16">
            <w:pPr>
              <w:pStyle w:val="TAC"/>
              <w:rPr>
                <w:b/>
                <w:lang w:val="en-US"/>
              </w:rPr>
            </w:pPr>
          </w:p>
        </w:tc>
        <w:tc>
          <w:tcPr>
            <w:tcW w:w="1225" w:type="dxa"/>
          </w:tcPr>
          <w:p w14:paraId="5E1D8CDB" w14:textId="77777777" w:rsidR="00266B16" w:rsidRPr="000C68ED" w:rsidRDefault="00266B16" w:rsidP="00266B16">
            <w:pPr>
              <w:pStyle w:val="TAC"/>
              <w:rPr>
                <w:b/>
                <w:lang w:val="en-US"/>
              </w:rPr>
            </w:pPr>
            <w:r w:rsidRPr="000C68ED">
              <w:rPr>
                <w:lang w:val="en-US"/>
              </w:rPr>
              <w:t>64 QAM</w:t>
            </w:r>
          </w:p>
        </w:tc>
        <w:tc>
          <w:tcPr>
            <w:tcW w:w="741" w:type="dxa"/>
          </w:tcPr>
          <w:p w14:paraId="2EB1942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6D8CCFB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4E0A7B5F"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810" w:type="dxa"/>
          </w:tcPr>
          <w:p w14:paraId="032BD324"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434FC792"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810" w:type="dxa"/>
          </w:tcPr>
          <w:p w14:paraId="66A80E6C"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6.5</w:t>
            </w:r>
          </w:p>
        </w:tc>
        <w:tc>
          <w:tcPr>
            <w:tcW w:w="720" w:type="dxa"/>
          </w:tcPr>
          <w:p w14:paraId="583E22AB"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810" w:type="dxa"/>
          </w:tcPr>
          <w:p w14:paraId="62C4E75D"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5.5</w:t>
            </w:r>
          </w:p>
        </w:tc>
        <w:tc>
          <w:tcPr>
            <w:tcW w:w="720" w:type="dxa"/>
          </w:tcPr>
          <w:p w14:paraId="36ECD48B" w14:textId="6719DBCF" w:rsidR="00266B16" w:rsidRPr="000C68ED" w:rsidRDefault="00266B16" w:rsidP="00266B16">
            <w:pPr>
              <w:pStyle w:val="TAC"/>
              <w:rPr>
                <w:rFonts w:cs="Arial"/>
                <w:lang w:val="en-US"/>
              </w:rPr>
            </w:pPr>
            <w:r w:rsidRPr="00E257A7">
              <w:rPr>
                <w:rFonts w:cs="Arial"/>
              </w:rPr>
              <w:t>≤ 5.5</w:t>
            </w:r>
          </w:p>
        </w:tc>
        <w:tc>
          <w:tcPr>
            <w:tcW w:w="846" w:type="dxa"/>
          </w:tcPr>
          <w:p w14:paraId="36A2B8B4" w14:textId="6DE8E93A" w:rsidR="00266B16" w:rsidRPr="000C68ED" w:rsidRDefault="00266B16" w:rsidP="00266B16">
            <w:pPr>
              <w:pStyle w:val="TAC"/>
              <w:rPr>
                <w:rFonts w:cs="Arial"/>
                <w:lang w:val="en-US"/>
              </w:rPr>
            </w:pPr>
            <w:r w:rsidRPr="00E257A7">
              <w:rPr>
                <w:rFonts w:cs="Arial"/>
              </w:rPr>
              <w:t>≤ 5.5</w:t>
            </w:r>
          </w:p>
        </w:tc>
      </w:tr>
      <w:tr w:rsidR="00266B16" w:rsidRPr="000C68ED" w14:paraId="383060F8" w14:textId="77777777" w:rsidTr="00D8375E">
        <w:trPr>
          <w:trHeight w:val="20"/>
          <w:jc w:val="center"/>
        </w:trPr>
        <w:tc>
          <w:tcPr>
            <w:tcW w:w="1149" w:type="dxa"/>
            <w:tcBorders>
              <w:top w:val="nil"/>
            </w:tcBorders>
            <w:shd w:val="clear" w:color="auto" w:fill="auto"/>
          </w:tcPr>
          <w:p w14:paraId="32C7391B" w14:textId="77777777" w:rsidR="00266B16" w:rsidRPr="000C68ED" w:rsidRDefault="00266B16" w:rsidP="00266B16">
            <w:pPr>
              <w:pStyle w:val="TAC"/>
              <w:rPr>
                <w:b/>
                <w:lang w:val="en-US"/>
              </w:rPr>
            </w:pPr>
          </w:p>
        </w:tc>
        <w:tc>
          <w:tcPr>
            <w:tcW w:w="1225" w:type="dxa"/>
          </w:tcPr>
          <w:p w14:paraId="1FE68884" w14:textId="77777777" w:rsidR="00266B16" w:rsidRPr="000C68ED" w:rsidRDefault="00266B16" w:rsidP="00266B16">
            <w:pPr>
              <w:pStyle w:val="TAC"/>
              <w:rPr>
                <w:b/>
                <w:lang w:val="en-US"/>
              </w:rPr>
            </w:pPr>
            <w:r w:rsidRPr="000C68ED">
              <w:rPr>
                <w:lang w:val="en-US"/>
              </w:rPr>
              <w:t>256 QAM</w:t>
            </w:r>
          </w:p>
        </w:tc>
        <w:tc>
          <w:tcPr>
            <w:tcW w:w="741" w:type="dxa"/>
          </w:tcPr>
          <w:p w14:paraId="6A10034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9.0</w:t>
            </w:r>
          </w:p>
        </w:tc>
        <w:tc>
          <w:tcPr>
            <w:tcW w:w="903" w:type="dxa"/>
          </w:tcPr>
          <w:p w14:paraId="035A6DAC"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12.0</w:t>
            </w:r>
          </w:p>
        </w:tc>
        <w:tc>
          <w:tcPr>
            <w:tcW w:w="747" w:type="dxa"/>
          </w:tcPr>
          <w:p w14:paraId="3F2E1FC6"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810" w:type="dxa"/>
          </w:tcPr>
          <w:p w14:paraId="6785C2EC"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8.5</w:t>
            </w:r>
          </w:p>
        </w:tc>
        <w:tc>
          <w:tcPr>
            <w:tcW w:w="720" w:type="dxa"/>
          </w:tcPr>
          <w:p w14:paraId="1193C954"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810" w:type="dxa"/>
          </w:tcPr>
          <w:p w14:paraId="6D9F5D1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720" w:type="dxa"/>
          </w:tcPr>
          <w:p w14:paraId="15C29FA3"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810" w:type="dxa"/>
          </w:tcPr>
          <w:p w14:paraId="6672DBE5" w14:textId="77777777" w:rsidR="00266B16" w:rsidRPr="000C68ED" w:rsidRDefault="00266B16" w:rsidP="00266B16">
            <w:pPr>
              <w:pStyle w:val="TAC"/>
              <w:rPr>
                <w:rFonts w:cs="Arial"/>
                <w:b/>
                <w:lang w:val="en-US"/>
              </w:rPr>
            </w:pPr>
            <w:r w:rsidRPr="000C68ED">
              <w:rPr>
                <w:rFonts w:cs="Arial"/>
                <w:lang w:val="en-US"/>
              </w:rPr>
              <w:t>≤</w:t>
            </w:r>
            <w:r w:rsidRPr="000C68ED">
              <w:rPr>
                <w:lang w:val="en-US"/>
              </w:rPr>
              <w:t xml:space="preserve"> 7.0</w:t>
            </w:r>
          </w:p>
        </w:tc>
        <w:tc>
          <w:tcPr>
            <w:tcW w:w="720" w:type="dxa"/>
          </w:tcPr>
          <w:p w14:paraId="5F6ADC6C" w14:textId="3CC73F5B" w:rsidR="00266B16" w:rsidRPr="000C68ED" w:rsidRDefault="00266B16" w:rsidP="00266B16">
            <w:pPr>
              <w:pStyle w:val="TAC"/>
              <w:rPr>
                <w:rFonts w:cs="Arial"/>
                <w:lang w:val="en-US"/>
              </w:rPr>
            </w:pPr>
            <w:r w:rsidRPr="00E257A7">
              <w:rPr>
                <w:rFonts w:cs="Arial"/>
              </w:rPr>
              <w:t xml:space="preserve">≤ </w:t>
            </w:r>
            <w:r>
              <w:rPr>
                <w:lang w:val="en-US"/>
              </w:rPr>
              <w:t>7</w:t>
            </w:r>
            <w:r w:rsidRPr="00E257A7">
              <w:rPr>
                <w:rFonts w:cs="Arial"/>
              </w:rPr>
              <w:t>.0</w:t>
            </w:r>
          </w:p>
        </w:tc>
        <w:tc>
          <w:tcPr>
            <w:tcW w:w="846" w:type="dxa"/>
          </w:tcPr>
          <w:p w14:paraId="2196FB38" w14:textId="344C7630" w:rsidR="00266B16" w:rsidRPr="000C68ED" w:rsidRDefault="00266B16" w:rsidP="00266B16">
            <w:pPr>
              <w:pStyle w:val="TAC"/>
              <w:rPr>
                <w:rFonts w:cs="Arial"/>
                <w:lang w:val="en-US"/>
              </w:rPr>
            </w:pPr>
            <w:r w:rsidRPr="00E257A7">
              <w:rPr>
                <w:rFonts w:cs="Arial"/>
              </w:rPr>
              <w:t>≤ 7.0</w:t>
            </w:r>
          </w:p>
        </w:tc>
      </w:tr>
      <w:tr w:rsidR="00CB3BB1" w:rsidRPr="000C68ED" w14:paraId="5C920477" w14:textId="77777777" w:rsidTr="00D8375E">
        <w:trPr>
          <w:trHeight w:val="20"/>
          <w:jc w:val="center"/>
        </w:trPr>
        <w:tc>
          <w:tcPr>
            <w:tcW w:w="10201" w:type="dxa"/>
            <w:gridSpan w:val="12"/>
          </w:tcPr>
          <w:p w14:paraId="3304EAD4" w14:textId="77777777" w:rsidR="00CB3BB1" w:rsidRPr="000C68ED" w:rsidRDefault="00CB3BB1" w:rsidP="00D8375E">
            <w:pPr>
              <w:pStyle w:val="TAN"/>
              <w:rPr>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EB18D99" w14:textId="77777777" w:rsidR="00CB3BB1" w:rsidRPr="000C68ED" w:rsidRDefault="00CB3BB1" w:rsidP="00D8375E">
            <w:pPr>
              <w:pStyle w:val="TAN"/>
              <w:rPr>
                <w:rFonts w:cs="Arial"/>
                <w:lang w:val="en-US"/>
              </w:rPr>
            </w:pPr>
            <w:r w:rsidRPr="000C68ED">
              <w:rPr>
                <w:lang w:val="en-US"/>
              </w:rPr>
              <w:t>NOTE 2:</w:t>
            </w:r>
            <w:r w:rsidRPr="000C68ED">
              <w:rPr>
                <w:lang w:val="en-US"/>
              </w:rPr>
              <w:tab/>
              <w:t>Applicable to Pi/2-BPSK modulation when IE powerBoostPi2BPSK is set to 0.</w:t>
            </w:r>
          </w:p>
        </w:tc>
      </w:tr>
    </w:tbl>
    <w:p w14:paraId="68C239EC" w14:textId="77777777" w:rsidR="00CB3BB1" w:rsidRPr="000C68ED" w:rsidRDefault="00CB3BB1" w:rsidP="00CB3BB1">
      <w:pPr>
        <w:pStyle w:val="ListParagraph"/>
        <w:ind w:firstLine="400"/>
        <w:rPr>
          <w:lang w:val="en-US"/>
        </w:rPr>
      </w:pPr>
    </w:p>
    <w:p w14:paraId="60D554E7" w14:textId="745ECCE0" w:rsidR="00CB3BB1" w:rsidRPr="000C68ED" w:rsidRDefault="00CB3BB1" w:rsidP="00CB3BB1">
      <w:pPr>
        <w:pStyle w:val="BodyText"/>
        <w:rPr>
          <w:rFonts w:eastAsia="Malgun Gothic"/>
          <w:lang w:val="en-US" w:eastAsia="ko-KR"/>
        </w:rPr>
      </w:pPr>
      <w:r w:rsidRPr="000C68ED">
        <w:rPr>
          <w:rFonts w:eastAsia="Malgun Gothic"/>
          <w:lang w:val="en-US" w:eastAsia="ko-KR"/>
        </w:rPr>
        <w:t>Based on the results, Table 2-11 can be considered for NS_53 A-MPR for SL-U UE power class 5.</w:t>
      </w:r>
    </w:p>
    <w:p w14:paraId="6D0B9F7E" w14:textId="54411BD3" w:rsidR="00CB3BB1" w:rsidRPr="000C68ED" w:rsidRDefault="00CB3BB1" w:rsidP="00CB3BB1">
      <w:pPr>
        <w:pStyle w:val="TH"/>
        <w:rPr>
          <w:lang w:val="en-US"/>
        </w:rPr>
      </w:pPr>
      <w:r w:rsidRPr="000C68ED">
        <w:rPr>
          <w:lang w:val="en-US"/>
        </w:rPr>
        <w:t>Table 2-11.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418D7B64" w14:textId="77777777" w:rsidTr="00D8375E">
        <w:trPr>
          <w:trHeight w:val="237"/>
          <w:jc w:val="center"/>
        </w:trPr>
        <w:tc>
          <w:tcPr>
            <w:tcW w:w="806" w:type="dxa"/>
            <w:vMerge w:val="restart"/>
            <w:tcBorders>
              <w:top w:val="single" w:sz="4" w:space="0" w:color="auto"/>
            </w:tcBorders>
            <w:shd w:val="clear" w:color="auto" w:fill="auto"/>
          </w:tcPr>
          <w:p w14:paraId="5968CC7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247919D3"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54E0724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246B8D89" w14:textId="77777777" w:rsidTr="00D8375E">
        <w:trPr>
          <w:trHeight w:val="237"/>
          <w:jc w:val="center"/>
        </w:trPr>
        <w:tc>
          <w:tcPr>
            <w:tcW w:w="806" w:type="dxa"/>
            <w:vMerge/>
            <w:shd w:val="clear" w:color="auto" w:fill="auto"/>
          </w:tcPr>
          <w:p w14:paraId="6BC3847E" w14:textId="77777777" w:rsidR="00CB3BB1" w:rsidRPr="000C68ED" w:rsidRDefault="00CB3BB1" w:rsidP="00D8375E">
            <w:pPr>
              <w:pStyle w:val="TAH"/>
              <w:rPr>
                <w:lang w:val="en-US"/>
              </w:rPr>
            </w:pPr>
          </w:p>
        </w:tc>
        <w:tc>
          <w:tcPr>
            <w:tcW w:w="1176" w:type="dxa"/>
            <w:vMerge/>
            <w:shd w:val="clear" w:color="auto" w:fill="auto"/>
          </w:tcPr>
          <w:p w14:paraId="46BEB575" w14:textId="77777777" w:rsidR="00CB3BB1" w:rsidRPr="000C68ED" w:rsidRDefault="00CB3BB1" w:rsidP="00D8375E">
            <w:pPr>
              <w:pStyle w:val="TAH"/>
              <w:rPr>
                <w:lang w:val="en-US"/>
              </w:rPr>
            </w:pPr>
          </w:p>
        </w:tc>
        <w:tc>
          <w:tcPr>
            <w:tcW w:w="1700" w:type="dxa"/>
            <w:gridSpan w:val="2"/>
          </w:tcPr>
          <w:p w14:paraId="1D4421B2" w14:textId="77777777" w:rsidR="00CB3BB1" w:rsidRPr="000C68ED" w:rsidRDefault="00CB3BB1" w:rsidP="00D8375E">
            <w:pPr>
              <w:pStyle w:val="TAH"/>
              <w:rPr>
                <w:lang w:val="en-US"/>
              </w:rPr>
            </w:pPr>
            <w:r w:rsidRPr="000C68ED">
              <w:rPr>
                <w:rFonts w:eastAsiaTheme="minorEastAsia"/>
                <w:lang w:val="en-US" w:eastAsia="ko-KR"/>
              </w:rPr>
              <w:t>20MHz</w:t>
            </w:r>
          </w:p>
        </w:tc>
        <w:tc>
          <w:tcPr>
            <w:tcW w:w="1637" w:type="dxa"/>
            <w:gridSpan w:val="2"/>
          </w:tcPr>
          <w:p w14:paraId="59CD7B7C" w14:textId="77777777" w:rsidR="00CB3BB1" w:rsidRPr="000C68ED" w:rsidRDefault="00CB3BB1" w:rsidP="00D8375E">
            <w:pPr>
              <w:pStyle w:val="TAH"/>
              <w:rPr>
                <w:lang w:val="en-US"/>
              </w:rPr>
            </w:pPr>
            <w:r w:rsidRPr="000C68ED">
              <w:rPr>
                <w:rFonts w:eastAsiaTheme="minorEastAsia"/>
                <w:lang w:val="en-US" w:eastAsia="ko-KR"/>
              </w:rPr>
              <w:t>40MHz</w:t>
            </w:r>
          </w:p>
        </w:tc>
        <w:tc>
          <w:tcPr>
            <w:tcW w:w="1700" w:type="dxa"/>
            <w:gridSpan w:val="2"/>
          </w:tcPr>
          <w:p w14:paraId="3B072B60" w14:textId="77777777" w:rsidR="00CB3BB1" w:rsidRPr="000C68ED" w:rsidRDefault="00CB3BB1" w:rsidP="00D8375E">
            <w:pPr>
              <w:pStyle w:val="TAH"/>
              <w:rPr>
                <w:lang w:val="en-US"/>
              </w:rPr>
            </w:pPr>
            <w:r w:rsidRPr="000C68ED">
              <w:rPr>
                <w:rFonts w:eastAsiaTheme="minorEastAsia"/>
                <w:lang w:val="en-US" w:eastAsia="ko-KR"/>
              </w:rPr>
              <w:t>60MHz</w:t>
            </w:r>
          </w:p>
        </w:tc>
        <w:tc>
          <w:tcPr>
            <w:tcW w:w="1700" w:type="dxa"/>
            <w:gridSpan w:val="2"/>
          </w:tcPr>
          <w:p w14:paraId="1D17C7DC" w14:textId="77777777" w:rsidR="00CB3BB1" w:rsidRPr="000C68ED" w:rsidRDefault="00CB3BB1" w:rsidP="00D8375E">
            <w:pPr>
              <w:pStyle w:val="TAH"/>
              <w:rPr>
                <w:lang w:val="en-US"/>
              </w:rPr>
            </w:pPr>
            <w:r w:rsidRPr="000C68ED">
              <w:rPr>
                <w:rFonts w:eastAsiaTheme="minorEastAsia"/>
                <w:lang w:val="en-US" w:eastAsia="ko-KR"/>
              </w:rPr>
              <w:t>80MHz</w:t>
            </w:r>
          </w:p>
        </w:tc>
        <w:tc>
          <w:tcPr>
            <w:tcW w:w="1737" w:type="dxa"/>
            <w:gridSpan w:val="2"/>
          </w:tcPr>
          <w:p w14:paraId="345B0F6D"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21444191" w14:textId="77777777" w:rsidTr="00D8375E">
        <w:trPr>
          <w:trHeight w:val="237"/>
          <w:jc w:val="center"/>
        </w:trPr>
        <w:tc>
          <w:tcPr>
            <w:tcW w:w="806" w:type="dxa"/>
            <w:vMerge/>
            <w:tcBorders>
              <w:bottom w:val="single" w:sz="4" w:space="0" w:color="auto"/>
            </w:tcBorders>
            <w:shd w:val="clear" w:color="auto" w:fill="auto"/>
          </w:tcPr>
          <w:p w14:paraId="4D217871" w14:textId="77777777" w:rsidR="00CB3BB1" w:rsidRPr="000C68ED" w:rsidRDefault="00CB3BB1" w:rsidP="00D8375E">
            <w:pPr>
              <w:pStyle w:val="TAH"/>
              <w:rPr>
                <w:lang w:val="en-US"/>
              </w:rPr>
            </w:pPr>
          </w:p>
        </w:tc>
        <w:tc>
          <w:tcPr>
            <w:tcW w:w="1176" w:type="dxa"/>
            <w:vMerge/>
            <w:shd w:val="clear" w:color="auto" w:fill="auto"/>
          </w:tcPr>
          <w:p w14:paraId="18165F52" w14:textId="77777777" w:rsidR="00CB3BB1" w:rsidRPr="000C68ED" w:rsidRDefault="00CB3BB1" w:rsidP="00D8375E">
            <w:pPr>
              <w:pStyle w:val="TAH"/>
              <w:rPr>
                <w:lang w:val="en-US"/>
              </w:rPr>
            </w:pPr>
          </w:p>
        </w:tc>
        <w:tc>
          <w:tcPr>
            <w:tcW w:w="850" w:type="dxa"/>
          </w:tcPr>
          <w:p w14:paraId="2D537F38" w14:textId="77777777" w:rsidR="00CB3BB1" w:rsidRPr="000C68ED" w:rsidRDefault="00CB3BB1" w:rsidP="00D8375E">
            <w:pPr>
              <w:pStyle w:val="TAH"/>
              <w:rPr>
                <w:lang w:val="en-US"/>
              </w:rPr>
            </w:pPr>
            <w:r w:rsidRPr="000C68ED">
              <w:rPr>
                <w:lang w:val="en-US"/>
              </w:rPr>
              <w:t>Full (dB)</w:t>
            </w:r>
          </w:p>
        </w:tc>
        <w:tc>
          <w:tcPr>
            <w:tcW w:w="850" w:type="dxa"/>
          </w:tcPr>
          <w:p w14:paraId="7744442F" w14:textId="77777777" w:rsidR="00CB3BB1" w:rsidRPr="000C68ED" w:rsidRDefault="00CB3BB1" w:rsidP="00D8375E">
            <w:pPr>
              <w:pStyle w:val="TAH"/>
              <w:rPr>
                <w:lang w:val="en-US"/>
              </w:rPr>
            </w:pPr>
            <w:r w:rsidRPr="000C68ED">
              <w:rPr>
                <w:lang w:val="en-US"/>
              </w:rPr>
              <w:t>Partial (dB)</w:t>
            </w:r>
          </w:p>
        </w:tc>
        <w:tc>
          <w:tcPr>
            <w:tcW w:w="787" w:type="dxa"/>
          </w:tcPr>
          <w:p w14:paraId="10F8ABCC" w14:textId="77777777" w:rsidR="00CB3BB1" w:rsidRPr="000C68ED" w:rsidRDefault="00CB3BB1" w:rsidP="00D8375E">
            <w:pPr>
              <w:pStyle w:val="TAH"/>
              <w:rPr>
                <w:lang w:val="en-US"/>
              </w:rPr>
            </w:pPr>
            <w:r w:rsidRPr="000C68ED">
              <w:rPr>
                <w:lang w:val="en-US"/>
              </w:rPr>
              <w:t>Full (dB)</w:t>
            </w:r>
          </w:p>
        </w:tc>
        <w:tc>
          <w:tcPr>
            <w:tcW w:w="850" w:type="dxa"/>
          </w:tcPr>
          <w:p w14:paraId="2EE37A2A" w14:textId="77777777" w:rsidR="00CB3BB1" w:rsidRPr="000C68ED" w:rsidRDefault="00CB3BB1" w:rsidP="00D8375E">
            <w:pPr>
              <w:pStyle w:val="TAH"/>
              <w:rPr>
                <w:lang w:val="en-US"/>
              </w:rPr>
            </w:pPr>
            <w:r w:rsidRPr="000C68ED">
              <w:rPr>
                <w:lang w:val="en-US"/>
              </w:rPr>
              <w:t>Partial (dB)</w:t>
            </w:r>
          </w:p>
        </w:tc>
        <w:tc>
          <w:tcPr>
            <w:tcW w:w="850" w:type="dxa"/>
          </w:tcPr>
          <w:p w14:paraId="67D27AEB" w14:textId="77777777" w:rsidR="00CB3BB1" w:rsidRPr="000C68ED" w:rsidRDefault="00CB3BB1" w:rsidP="00D8375E">
            <w:pPr>
              <w:pStyle w:val="TAH"/>
              <w:rPr>
                <w:lang w:val="en-US"/>
              </w:rPr>
            </w:pPr>
            <w:r w:rsidRPr="000C68ED">
              <w:rPr>
                <w:lang w:val="en-US"/>
              </w:rPr>
              <w:t>Full (dB)</w:t>
            </w:r>
          </w:p>
        </w:tc>
        <w:tc>
          <w:tcPr>
            <w:tcW w:w="850" w:type="dxa"/>
          </w:tcPr>
          <w:p w14:paraId="10C26529" w14:textId="77777777" w:rsidR="00CB3BB1" w:rsidRPr="000C68ED" w:rsidRDefault="00CB3BB1" w:rsidP="00D8375E">
            <w:pPr>
              <w:pStyle w:val="TAH"/>
              <w:rPr>
                <w:lang w:val="en-US"/>
              </w:rPr>
            </w:pPr>
            <w:r w:rsidRPr="000C68ED">
              <w:rPr>
                <w:lang w:val="en-US"/>
              </w:rPr>
              <w:t>Partial (dB)</w:t>
            </w:r>
          </w:p>
        </w:tc>
        <w:tc>
          <w:tcPr>
            <w:tcW w:w="850" w:type="dxa"/>
          </w:tcPr>
          <w:p w14:paraId="0CAF9CEE" w14:textId="77777777" w:rsidR="00CB3BB1" w:rsidRPr="000C68ED" w:rsidRDefault="00CB3BB1" w:rsidP="00D8375E">
            <w:pPr>
              <w:pStyle w:val="TAH"/>
              <w:rPr>
                <w:lang w:val="en-US"/>
              </w:rPr>
            </w:pPr>
            <w:r w:rsidRPr="000C68ED">
              <w:rPr>
                <w:lang w:val="en-US"/>
              </w:rPr>
              <w:t>Full (dB)</w:t>
            </w:r>
          </w:p>
        </w:tc>
        <w:tc>
          <w:tcPr>
            <w:tcW w:w="850" w:type="dxa"/>
          </w:tcPr>
          <w:p w14:paraId="4824116E" w14:textId="77777777" w:rsidR="00CB3BB1" w:rsidRPr="000C68ED" w:rsidRDefault="00CB3BB1" w:rsidP="00D8375E">
            <w:pPr>
              <w:pStyle w:val="TAH"/>
              <w:rPr>
                <w:lang w:val="en-US"/>
              </w:rPr>
            </w:pPr>
            <w:r w:rsidRPr="000C68ED">
              <w:rPr>
                <w:lang w:val="en-US"/>
              </w:rPr>
              <w:t>Partial (dB)</w:t>
            </w:r>
          </w:p>
        </w:tc>
        <w:tc>
          <w:tcPr>
            <w:tcW w:w="887" w:type="dxa"/>
          </w:tcPr>
          <w:p w14:paraId="2ABD80EE" w14:textId="77777777" w:rsidR="00CB3BB1" w:rsidRPr="000C68ED" w:rsidRDefault="00CB3BB1" w:rsidP="00D8375E">
            <w:pPr>
              <w:pStyle w:val="TAH"/>
              <w:rPr>
                <w:lang w:val="en-US"/>
              </w:rPr>
            </w:pPr>
            <w:r w:rsidRPr="000C68ED">
              <w:rPr>
                <w:lang w:val="en-US"/>
              </w:rPr>
              <w:t>Full (dB)</w:t>
            </w:r>
          </w:p>
        </w:tc>
        <w:tc>
          <w:tcPr>
            <w:tcW w:w="850" w:type="dxa"/>
          </w:tcPr>
          <w:p w14:paraId="4307E761" w14:textId="77777777" w:rsidR="00CB3BB1" w:rsidRPr="000C68ED" w:rsidRDefault="00CB3BB1" w:rsidP="00D8375E">
            <w:pPr>
              <w:pStyle w:val="TAH"/>
              <w:rPr>
                <w:lang w:val="en-US"/>
              </w:rPr>
            </w:pPr>
            <w:r w:rsidRPr="000C68ED">
              <w:rPr>
                <w:lang w:val="en-US"/>
              </w:rPr>
              <w:t>Partial (dB)</w:t>
            </w:r>
          </w:p>
        </w:tc>
      </w:tr>
      <w:tr w:rsidR="00CB3BB1" w:rsidRPr="000C68ED" w14:paraId="2B8CD1D0" w14:textId="77777777" w:rsidTr="00D8375E">
        <w:trPr>
          <w:trHeight w:val="20"/>
          <w:jc w:val="center"/>
        </w:trPr>
        <w:tc>
          <w:tcPr>
            <w:tcW w:w="806" w:type="dxa"/>
            <w:vMerge w:val="restart"/>
            <w:shd w:val="clear" w:color="auto" w:fill="auto"/>
          </w:tcPr>
          <w:p w14:paraId="52941C89"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17178AD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7D36102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E159A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D14825"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0C98E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6F68F2E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283AD6C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44DF10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6D253D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48A28C68" w14:textId="77777777" w:rsidR="00CB3BB1" w:rsidRPr="000C68ED" w:rsidRDefault="00CB3BB1"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1EF1566A"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6C9A9694" w14:textId="77777777" w:rsidTr="00D8375E">
        <w:trPr>
          <w:trHeight w:val="20"/>
          <w:jc w:val="center"/>
        </w:trPr>
        <w:tc>
          <w:tcPr>
            <w:tcW w:w="806" w:type="dxa"/>
            <w:vMerge/>
            <w:shd w:val="clear" w:color="auto" w:fill="auto"/>
          </w:tcPr>
          <w:p w14:paraId="5459DFF8" w14:textId="77777777" w:rsidR="00CB3BB1" w:rsidRPr="000C68ED" w:rsidRDefault="00CB3BB1" w:rsidP="00D8375E">
            <w:pPr>
              <w:pStyle w:val="FL"/>
              <w:spacing w:before="0" w:after="0"/>
              <w:rPr>
                <w:b w:val="0"/>
                <w:bCs/>
                <w:sz w:val="18"/>
                <w:szCs w:val="18"/>
                <w:lang w:val="en-US"/>
              </w:rPr>
            </w:pPr>
          </w:p>
        </w:tc>
        <w:tc>
          <w:tcPr>
            <w:tcW w:w="1176" w:type="dxa"/>
          </w:tcPr>
          <w:p w14:paraId="16F20AE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E9929A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F5DB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81BB1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962B76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3B21BE4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188EAD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AD4CF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76D5C0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96FF49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17066D44"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5B212CD4" w14:textId="77777777" w:rsidTr="00D8375E">
        <w:trPr>
          <w:trHeight w:val="20"/>
          <w:jc w:val="center"/>
        </w:trPr>
        <w:tc>
          <w:tcPr>
            <w:tcW w:w="806" w:type="dxa"/>
            <w:vMerge/>
            <w:shd w:val="clear" w:color="auto" w:fill="auto"/>
          </w:tcPr>
          <w:p w14:paraId="018F938C" w14:textId="77777777" w:rsidR="00CB3BB1" w:rsidRPr="000C68ED" w:rsidRDefault="00CB3BB1" w:rsidP="00D8375E">
            <w:pPr>
              <w:pStyle w:val="FL"/>
              <w:spacing w:before="0" w:after="0"/>
              <w:rPr>
                <w:b w:val="0"/>
                <w:bCs/>
                <w:i/>
                <w:sz w:val="18"/>
                <w:szCs w:val="18"/>
                <w:lang w:val="en-US"/>
              </w:rPr>
            </w:pPr>
          </w:p>
        </w:tc>
        <w:tc>
          <w:tcPr>
            <w:tcW w:w="1176" w:type="dxa"/>
          </w:tcPr>
          <w:p w14:paraId="7C1C04FF" w14:textId="77777777" w:rsidR="00CB3BB1" w:rsidRPr="000C68ED" w:rsidRDefault="00CB3BB1"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9F8B21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5AA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0405362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6FBA0A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0E4E233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66AAEAC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5FE75D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DFAA75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3F3B63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57A11EA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CB3BB1" w:rsidRPr="000C68ED" w14:paraId="42E64BE5" w14:textId="77777777" w:rsidTr="00D8375E">
        <w:trPr>
          <w:trHeight w:val="20"/>
          <w:jc w:val="center"/>
        </w:trPr>
        <w:tc>
          <w:tcPr>
            <w:tcW w:w="806" w:type="dxa"/>
            <w:vMerge/>
            <w:shd w:val="clear" w:color="auto" w:fill="auto"/>
          </w:tcPr>
          <w:p w14:paraId="22C1A426" w14:textId="77777777" w:rsidR="00CB3BB1" w:rsidRPr="000C68ED" w:rsidRDefault="00CB3BB1" w:rsidP="00D8375E">
            <w:pPr>
              <w:pStyle w:val="FL"/>
              <w:spacing w:before="0" w:after="0"/>
              <w:rPr>
                <w:b w:val="0"/>
                <w:bCs/>
                <w:sz w:val="18"/>
                <w:szCs w:val="18"/>
                <w:lang w:val="en-US"/>
              </w:rPr>
            </w:pPr>
          </w:p>
        </w:tc>
        <w:tc>
          <w:tcPr>
            <w:tcW w:w="1176" w:type="dxa"/>
          </w:tcPr>
          <w:p w14:paraId="79C30531"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9AB1C4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4468331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C7D0A1D"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13F9F80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7AD7B0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5556F01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344EC09"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61FD4A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0E2E248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1B3B097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CB3BB1" w:rsidRPr="000C68ED" w14:paraId="6B9D70E8" w14:textId="77777777" w:rsidTr="00D8375E">
        <w:trPr>
          <w:trHeight w:val="20"/>
          <w:jc w:val="center"/>
        </w:trPr>
        <w:tc>
          <w:tcPr>
            <w:tcW w:w="10456" w:type="dxa"/>
            <w:gridSpan w:val="12"/>
            <w:shd w:val="clear" w:color="auto" w:fill="auto"/>
          </w:tcPr>
          <w:p w14:paraId="4AEFD33D" w14:textId="77777777"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A6E115F" w14:textId="21F18E61"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732814" w14:textId="73D9BC70" w:rsidR="00CB3BB1" w:rsidRPr="000C68ED" w:rsidRDefault="00CB3BB1" w:rsidP="00CB3BB1">
      <w:pPr>
        <w:pStyle w:val="BodyText"/>
        <w:rPr>
          <w:lang w:val="en-US"/>
        </w:rPr>
      </w:pPr>
    </w:p>
    <w:p w14:paraId="34EF07E3" w14:textId="24DBFB66" w:rsidR="00B70C27" w:rsidRPr="000C68ED" w:rsidRDefault="00B70C27" w:rsidP="00B70C27">
      <w:pPr>
        <w:pStyle w:val="Heading4"/>
        <w:rPr>
          <w:lang w:val="en-US"/>
        </w:rPr>
      </w:pPr>
      <w:r w:rsidRPr="000C68ED">
        <w:rPr>
          <w:lang w:val="en-US"/>
        </w:rPr>
        <w:t xml:space="preserve">Proposal </w:t>
      </w:r>
      <w:r w:rsidR="00030E05">
        <w:rPr>
          <w:lang w:val="en-US"/>
        </w:rPr>
        <w:t>7</w:t>
      </w:r>
      <w:r w:rsidRPr="000C68ED">
        <w:rPr>
          <w:lang w:val="en-US"/>
        </w:rPr>
        <w:t xml:space="preserve">: For NS_53 SL-U PSSCH/PSCCH A-MPR, consider Table 2-11 for SL-U UE power class 5. </w:t>
      </w:r>
    </w:p>
    <w:p w14:paraId="2AD9C432" w14:textId="77777777" w:rsidR="00CB3BB1" w:rsidRPr="000C68ED" w:rsidRDefault="00CB3BB1" w:rsidP="004C24A2">
      <w:pPr>
        <w:rPr>
          <w:lang w:val="en-US" w:eastAsia="zh-CN"/>
        </w:rPr>
        <w:sectPr w:rsidR="00CB3BB1" w:rsidRPr="000C68ED" w:rsidSect="00CB3BB1">
          <w:footnotePr>
            <w:numRestart w:val="eachSect"/>
          </w:footnotePr>
          <w:pgSz w:w="11907" w:h="16840" w:code="9"/>
          <w:pgMar w:top="1133" w:right="1133" w:bottom="1416" w:left="1133" w:header="850" w:footer="340" w:gutter="0"/>
          <w:cols w:space="720"/>
          <w:formProt w:val="0"/>
          <w:docGrid w:linePitch="272"/>
        </w:sectPr>
      </w:pPr>
    </w:p>
    <w:p w14:paraId="06732DF3" w14:textId="337D6002" w:rsidR="009D254D" w:rsidRPr="000C68ED" w:rsidRDefault="00D8375E" w:rsidP="00D8375E">
      <w:pPr>
        <w:pStyle w:val="Heading3"/>
        <w:numPr>
          <w:ilvl w:val="0"/>
          <w:numId w:val="0"/>
        </w:numPr>
        <w:rPr>
          <w:lang w:val="en-US"/>
        </w:rPr>
      </w:pPr>
      <w:r w:rsidRPr="000C68ED">
        <w:rPr>
          <w:lang w:val="en-US"/>
        </w:rPr>
        <w:lastRenderedPageBreak/>
        <w:t xml:space="preserve">2.2.3 </w:t>
      </w:r>
      <w:r w:rsidR="009D254D" w:rsidRPr="000C68ED">
        <w:rPr>
          <w:lang w:val="en-US"/>
        </w:rPr>
        <w:t>NS_58 (A-MPR)</w:t>
      </w:r>
    </w:p>
    <w:p w14:paraId="0BB67795" w14:textId="747432CF" w:rsidR="009D254D" w:rsidRPr="000C68ED" w:rsidRDefault="009D254D" w:rsidP="009D254D">
      <w:pPr>
        <w:pStyle w:val="BodyText"/>
        <w:rPr>
          <w:rFonts w:eastAsiaTheme="minorEastAsia"/>
          <w:lang w:val="en-US" w:eastAsia="ko-KR"/>
        </w:rPr>
      </w:pPr>
      <w:r w:rsidRPr="000C68ED">
        <w:rPr>
          <w:rFonts w:eastAsiaTheme="minorEastAsia"/>
          <w:lang w:val="en-US" w:eastAsia="ko-KR"/>
        </w:rPr>
        <w:t>For NS_58, Table 2-12 and Figure 2-4 show the A-MPR simulation results for the scenarios.</w:t>
      </w:r>
    </w:p>
    <w:p w14:paraId="72163A5C" w14:textId="6C90AAE1" w:rsidR="009D254D" w:rsidRPr="000C68ED" w:rsidRDefault="009D254D" w:rsidP="009D254D">
      <w:pPr>
        <w:pStyle w:val="TH"/>
        <w:rPr>
          <w:rFonts w:ascii="Times New Roman" w:hAnsi="Times New Roman"/>
          <w:lang w:val="en-US"/>
        </w:rPr>
      </w:pPr>
      <w:r w:rsidRPr="000C68ED">
        <w:rPr>
          <w:rFonts w:ascii="Times New Roman" w:hAnsi="Times New Roman"/>
          <w:lang w:val="en-US"/>
        </w:rPr>
        <w:t>Table 2-12: NS_58-PSSCH/PSCCH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D254D" w:rsidRPr="000C68ED" w14:paraId="2F9EB993" w14:textId="77777777" w:rsidTr="00D8375E">
        <w:trPr>
          <w:trHeight w:val="266"/>
          <w:jc w:val="center"/>
        </w:trPr>
        <w:tc>
          <w:tcPr>
            <w:tcW w:w="988" w:type="dxa"/>
            <w:vMerge w:val="restart"/>
            <w:shd w:val="clear" w:color="auto" w:fill="auto"/>
            <w:noWrap/>
            <w:vAlign w:val="center"/>
            <w:hideMark/>
          </w:tcPr>
          <w:p w14:paraId="088E7C39" w14:textId="77777777" w:rsidR="009D254D" w:rsidRPr="000C68ED" w:rsidRDefault="009D254D" w:rsidP="009D254D">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5D4042FD"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0556CB2A" w14:textId="77777777" w:rsidR="009D254D" w:rsidRPr="000C68ED" w:rsidRDefault="009D254D" w:rsidP="009D254D">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6DBCC945" w14:textId="77777777" w:rsidR="009D254D" w:rsidRPr="000C68ED" w:rsidRDefault="009D254D" w:rsidP="009D254D">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7E82530D" w14:textId="77777777" w:rsidR="009D254D" w:rsidRPr="000C68ED" w:rsidRDefault="009D254D" w:rsidP="009D254D">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8B904A5" w14:textId="77777777" w:rsidR="009D254D" w:rsidRPr="000C68ED" w:rsidRDefault="009D254D" w:rsidP="009D254D">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1CF40F9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0647E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00558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DE379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079F5B"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79376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505AD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B9C8D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59C42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C7F2D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BC5C6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30BE4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0120E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584012" w14:textId="77777777" w:rsidR="009D254D" w:rsidRPr="000C68ED" w:rsidRDefault="009D254D" w:rsidP="009D254D">
            <w:pPr>
              <w:spacing w:after="0"/>
              <w:jc w:val="center"/>
              <w:rPr>
                <w:color w:val="000000"/>
                <w:lang w:val="en-US"/>
              </w:rPr>
            </w:pPr>
          </w:p>
        </w:tc>
      </w:tr>
      <w:tr w:rsidR="00E5734C" w:rsidRPr="000C68ED" w14:paraId="3BFE2CC7" w14:textId="77777777" w:rsidTr="00D8375E">
        <w:trPr>
          <w:trHeight w:val="266"/>
          <w:jc w:val="center"/>
        </w:trPr>
        <w:tc>
          <w:tcPr>
            <w:tcW w:w="988" w:type="dxa"/>
            <w:vMerge/>
            <w:shd w:val="clear" w:color="auto" w:fill="auto"/>
            <w:noWrap/>
            <w:hideMark/>
          </w:tcPr>
          <w:p w14:paraId="7741F75E"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38BBCF7A"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18135EC1" w14:textId="5A939F9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A26C703" w14:textId="4E22379D" w:rsidR="00E5734C" w:rsidRPr="000C68ED" w:rsidRDefault="00E5734C" w:rsidP="00E5734C">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CADA111" w14:textId="05C0C826" w:rsidR="00E5734C" w:rsidRPr="000C68ED" w:rsidRDefault="00E5734C" w:rsidP="00E5734C">
            <w:pPr>
              <w:spacing w:after="0"/>
              <w:jc w:val="center"/>
              <w:rPr>
                <w:color w:val="000000"/>
                <w:lang w:val="en-US"/>
              </w:rPr>
            </w:pPr>
            <w:r w:rsidRPr="00E5734C">
              <w:rPr>
                <w:color w:val="000000"/>
                <w:lang w:val="en-US"/>
              </w:rPr>
              <w:t>2.15</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2C09075B" w14:textId="3CD788AC" w:rsidR="00E5734C" w:rsidRPr="000C68ED" w:rsidRDefault="00E5734C" w:rsidP="00E5734C">
            <w:pPr>
              <w:spacing w:after="0"/>
              <w:jc w:val="center"/>
              <w:rPr>
                <w:color w:val="000000"/>
                <w:lang w:val="en-US"/>
              </w:rPr>
            </w:pPr>
            <w:r w:rsidRPr="00E5734C">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716C036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CB5BF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94BD2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2A06A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4EA51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7211F0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0332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A6157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922A9B"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7954D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B9E3A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60369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1A46E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1EA074" w14:textId="77777777" w:rsidR="00E5734C" w:rsidRPr="000C68ED" w:rsidRDefault="00E5734C" w:rsidP="00E5734C">
            <w:pPr>
              <w:spacing w:after="0"/>
              <w:jc w:val="center"/>
              <w:rPr>
                <w:color w:val="000000"/>
                <w:lang w:val="en-US"/>
              </w:rPr>
            </w:pPr>
          </w:p>
        </w:tc>
      </w:tr>
      <w:tr w:rsidR="00E5734C" w:rsidRPr="000C68ED" w14:paraId="496841C6" w14:textId="77777777" w:rsidTr="00D8375E">
        <w:trPr>
          <w:trHeight w:val="266"/>
          <w:jc w:val="center"/>
        </w:trPr>
        <w:tc>
          <w:tcPr>
            <w:tcW w:w="988" w:type="dxa"/>
            <w:vMerge/>
            <w:vAlign w:val="center"/>
            <w:hideMark/>
          </w:tcPr>
          <w:p w14:paraId="21088F5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06F7CD4"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014BFC3" w14:textId="0FE23112"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70D6126" w14:textId="3E94B1DE" w:rsidR="00E5734C" w:rsidRPr="000C68ED" w:rsidRDefault="00E5734C" w:rsidP="00E5734C">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754C951" w14:textId="4A72FB15" w:rsidR="00E5734C" w:rsidRPr="000C68ED" w:rsidRDefault="00E5734C" w:rsidP="00E5734C">
            <w:pPr>
              <w:spacing w:after="0"/>
              <w:jc w:val="center"/>
              <w:rPr>
                <w:color w:val="000000"/>
                <w:lang w:val="en-US"/>
              </w:rPr>
            </w:pPr>
            <w:r w:rsidRPr="00E5734C">
              <w:rPr>
                <w:color w:val="000000"/>
                <w:lang w:val="en-US"/>
              </w:rPr>
              <w:t>2.15</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1ABC1274" w14:textId="6EF3A585" w:rsidR="00E5734C" w:rsidRPr="000C68ED" w:rsidRDefault="00E5734C" w:rsidP="00E5734C">
            <w:pPr>
              <w:spacing w:after="0"/>
              <w:jc w:val="center"/>
              <w:rPr>
                <w:color w:val="000000"/>
                <w:lang w:val="en-US"/>
              </w:rPr>
            </w:pPr>
            <w:r w:rsidRPr="00E5734C">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3C1CA07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43E0A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0E12B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F13BE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9471C1"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0DCA26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4F001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C4494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3CF70D"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EDE6CA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FB7F6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53CE3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19E89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FDE5DF" w14:textId="77777777" w:rsidR="00E5734C" w:rsidRPr="000C68ED" w:rsidRDefault="00E5734C" w:rsidP="00E5734C">
            <w:pPr>
              <w:spacing w:after="0"/>
              <w:jc w:val="center"/>
              <w:rPr>
                <w:color w:val="000000"/>
                <w:lang w:val="en-US"/>
              </w:rPr>
            </w:pPr>
          </w:p>
        </w:tc>
      </w:tr>
      <w:tr w:rsidR="00E5734C" w:rsidRPr="000C68ED" w14:paraId="0C51B20B" w14:textId="77777777" w:rsidTr="00D8375E">
        <w:trPr>
          <w:trHeight w:val="266"/>
          <w:jc w:val="center"/>
        </w:trPr>
        <w:tc>
          <w:tcPr>
            <w:tcW w:w="988" w:type="dxa"/>
            <w:vMerge/>
            <w:vAlign w:val="center"/>
            <w:hideMark/>
          </w:tcPr>
          <w:p w14:paraId="3FB037C0"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6578D06"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7CA1BEF" w14:textId="6E66F2A7"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F9E8A39" w14:textId="58A8A09E" w:rsidR="00E5734C" w:rsidRPr="000C68ED" w:rsidRDefault="00E5734C" w:rsidP="00E5734C">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02983D9" w14:textId="6273EC95" w:rsidR="00E5734C" w:rsidRPr="000C68ED" w:rsidRDefault="00E5734C" w:rsidP="00E5734C">
            <w:pPr>
              <w:spacing w:after="0"/>
              <w:jc w:val="center"/>
              <w:rPr>
                <w:color w:val="000000"/>
                <w:lang w:val="en-US"/>
              </w:rPr>
            </w:pPr>
            <w:r w:rsidRPr="00E5734C">
              <w:rPr>
                <w:color w:val="000000"/>
                <w:lang w:val="en-US"/>
              </w:rPr>
              <w:t>3.18</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03B3FF31" w14:textId="294BB9B6" w:rsidR="00E5734C" w:rsidRPr="000C68ED" w:rsidRDefault="00E5734C" w:rsidP="00E5734C">
            <w:pPr>
              <w:spacing w:after="0"/>
              <w:jc w:val="center"/>
              <w:rPr>
                <w:color w:val="000000"/>
                <w:lang w:val="en-US"/>
              </w:rPr>
            </w:pPr>
            <w:r w:rsidRPr="00E5734C">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2B51A8E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C8B4C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CC057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FB8C7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4874F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0BC095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C0024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23972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69F401"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C29F7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6D18B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59CE9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753D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3848E7" w14:textId="77777777" w:rsidR="00E5734C" w:rsidRPr="000C68ED" w:rsidRDefault="00E5734C" w:rsidP="00E5734C">
            <w:pPr>
              <w:spacing w:after="0"/>
              <w:jc w:val="center"/>
              <w:rPr>
                <w:color w:val="000000"/>
                <w:lang w:val="en-US"/>
              </w:rPr>
            </w:pPr>
          </w:p>
        </w:tc>
      </w:tr>
      <w:tr w:rsidR="00E5734C" w:rsidRPr="000C68ED" w14:paraId="0700C0B6" w14:textId="77777777" w:rsidTr="00D8375E">
        <w:trPr>
          <w:trHeight w:val="266"/>
          <w:jc w:val="center"/>
        </w:trPr>
        <w:tc>
          <w:tcPr>
            <w:tcW w:w="988" w:type="dxa"/>
            <w:vMerge/>
            <w:vAlign w:val="center"/>
            <w:hideMark/>
          </w:tcPr>
          <w:p w14:paraId="35280798"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5BB82384"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42375BDD" w14:textId="45CD2AAE"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0CC101D" w14:textId="5AF49D58"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9318C8" w14:textId="7587E586" w:rsidR="00E5734C" w:rsidRPr="000C68ED" w:rsidRDefault="00E5734C" w:rsidP="00E5734C">
            <w:pPr>
              <w:spacing w:after="0"/>
              <w:jc w:val="center"/>
              <w:rPr>
                <w:color w:val="000000"/>
                <w:lang w:val="en-US"/>
              </w:rPr>
            </w:pPr>
            <w:r w:rsidRPr="00E5734C">
              <w:rPr>
                <w:color w:val="000000"/>
                <w:lang w:val="en-US"/>
              </w:rPr>
              <w:t>5.48</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192A67E2" w14:textId="551FCA29" w:rsidR="00E5734C" w:rsidRPr="000C68ED" w:rsidRDefault="00E5734C" w:rsidP="00E5734C">
            <w:pPr>
              <w:spacing w:after="0"/>
              <w:jc w:val="center"/>
              <w:rPr>
                <w:color w:val="000000"/>
                <w:lang w:val="en-US"/>
              </w:rPr>
            </w:pPr>
            <w:r w:rsidRPr="00E5734C">
              <w:rPr>
                <w:color w:val="000000"/>
                <w:lang w:val="en-US"/>
              </w:rPr>
              <w:t>5.09</w:t>
            </w:r>
          </w:p>
        </w:tc>
        <w:tc>
          <w:tcPr>
            <w:tcW w:w="722" w:type="dxa"/>
            <w:tcBorders>
              <w:top w:val="nil"/>
              <w:left w:val="single" w:sz="4" w:space="0" w:color="auto"/>
              <w:bottom w:val="nil"/>
              <w:right w:val="nil"/>
            </w:tcBorders>
            <w:shd w:val="clear" w:color="auto" w:fill="FFFFFF" w:themeFill="background1"/>
            <w:noWrap/>
            <w:vAlign w:val="center"/>
          </w:tcPr>
          <w:p w14:paraId="0ADFF79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28F41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296A6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E3CCE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38B1C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A09F74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60A85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274FB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29590D"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64A051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B2142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BB087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41566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9DD4FE" w14:textId="77777777" w:rsidR="00E5734C" w:rsidRPr="000C68ED" w:rsidRDefault="00E5734C" w:rsidP="00E5734C">
            <w:pPr>
              <w:spacing w:after="0"/>
              <w:jc w:val="center"/>
              <w:rPr>
                <w:color w:val="000000"/>
                <w:lang w:val="en-US"/>
              </w:rPr>
            </w:pPr>
          </w:p>
        </w:tc>
      </w:tr>
      <w:tr w:rsidR="00E5734C" w:rsidRPr="000C68ED" w14:paraId="58C49B80" w14:textId="77777777" w:rsidTr="00D8375E">
        <w:trPr>
          <w:trHeight w:val="266"/>
          <w:jc w:val="center"/>
        </w:trPr>
        <w:tc>
          <w:tcPr>
            <w:tcW w:w="988" w:type="dxa"/>
            <w:vMerge w:val="restart"/>
            <w:shd w:val="clear" w:color="auto" w:fill="auto"/>
            <w:noWrap/>
            <w:vAlign w:val="center"/>
            <w:hideMark/>
          </w:tcPr>
          <w:p w14:paraId="42EDAE94" w14:textId="77777777" w:rsidR="00E5734C" w:rsidRPr="000C68ED" w:rsidRDefault="00E5734C" w:rsidP="00E5734C">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334F40E7"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279AF4B" w14:textId="4650E42D" w:rsidR="00E5734C" w:rsidRPr="000C68ED" w:rsidRDefault="00E5734C" w:rsidP="00E5734C">
            <w:pPr>
              <w:spacing w:after="0"/>
              <w:jc w:val="center"/>
              <w:rPr>
                <w:color w:val="000000"/>
                <w:lang w:val="en-US"/>
              </w:rPr>
            </w:pPr>
            <w:r w:rsidRPr="00E5734C">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11468DC4" w14:textId="646DF58A" w:rsidR="00E5734C" w:rsidRPr="000C68ED" w:rsidRDefault="00E5734C" w:rsidP="00E5734C">
            <w:pPr>
              <w:spacing w:after="0"/>
              <w:jc w:val="center"/>
              <w:rPr>
                <w:color w:val="000000"/>
                <w:lang w:val="en-US"/>
              </w:rPr>
            </w:pPr>
            <w:r w:rsidRPr="00E5734C">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5AB9508D" w14:textId="43DA078B" w:rsidR="00E5734C" w:rsidRPr="000C68ED" w:rsidRDefault="00E5734C" w:rsidP="00E5734C">
            <w:pPr>
              <w:spacing w:after="0"/>
              <w:jc w:val="center"/>
              <w:rPr>
                <w:color w:val="000000"/>
                <w:lang w:val="en-US"/>
              </w:rPr>
            </w:pPr>
            <w:r w:rsidRPr="00E5734C">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254127C" w14:textId="6B98B484" w:rsidR="00E5734C" w:rsidRPr="000C68ED" w:rsidRDefault="00E5734C" w:rsidP="00E5734C">
            <w:pPr>
              <w:spacing w:after="0"/>
              <w:jc w:val="center"/>
              <w:rPr>
                <w:color w:val="000000"/>
                <w:lang w:val="en-US"/>
              </w:rPr>
            </w:pPr>
            <w:r w:rsidRPr="00E5734C">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3E55C9A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26FF9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28F6F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98105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B8B281"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A4B5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E19F3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A53F0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7068D5"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72731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B53C2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D16A0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DC66E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6585A3" w14:textId="77777777" w:rsidR="00E5734C" w:rsidRPr="000C68ED" w:rsidRDefault="00E5734C" w:rsidP="00E5734C">
            <w:pPr>
              <w:spacing w:after="0"/>
              <w:jc w:val="center"/>
              <w:rPr>
                <w:color w:val="000000"/>
                <w:lang w:val="en-US"/>
              </w:rPr>
            </w:pPr>
          </w:p>
        </w:tc>
      </w:tr>
      <w:tr w:rsidR="00E5734C" w:rsidRPr="000C68ED" w14:paraId="6E36994F" w14:textId="77777777" w:rsidTr="00D8375E">
        <w:trPr>
          <w:trHeight w:val="266"/>
          <w:jc w:val="center"/>
        </w:trPr>
        <w:tc>
          <w:tcPr>
            <w:tcW w:w="988" w:type="dxa"/>
            <w:vMerge/>
            <w:shd w:val="clear" w:color="auto" w:fill="auto"/>
            <w:noWrap/>
            <w:hideMark/>
          </w:tcPr>
          <w:p w14:paraId="098E5CD0"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358B4CD6"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C0F8D34" w14:textId="5649D9BA"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BA8C71A" w14:textId="32852D2F"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4EB07A9" w14:textId="7621DF22"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5791C8B7" w14:textId="4104A4FD" w:rsidR="00E5734C" w:rsidRPr="000C68ED" w:rsidRDefault="00E5734C" w:rsidP="00E5734C">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0ECE0B0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897FE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FDA16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24F0D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3913F9"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BFE81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37696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D3BDA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20A290"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1094CC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D409D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89A3B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5A88F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44106B" w14:textId="77777777" w:rsidR="00E5734C" w:rsidRPr="000C68ED" w:rsidRDefault="00E5734C" w:rsidP="00E5734C">
            <w:pPr>
              <w:spacing w:after="0"/>
              <w:jc w:val="center"/>
              <w:rPr>
                <w:color w:val="000000"/>
                <w:lang w:val="en-US"/>
              </w:rPr>
            </w:pPr>
          </w:p>
        </w:tc>
      </w:tr>
      <w:tr w:rsidR="00E5734C" w:rsidRPr="000C68ED" w14:paraId="7C957707" w14:textId="77777777" w:rsidTr="00D8375E">
        <w:trPr>
          <w:trHeight w:val="266"/>
          <w:jc w:val="center"/>
        </w:trPr>
        <w:tc>
          <w:tcPr>
            <w:tcW w:w="988" w:type="dxa"/>
            <w:vMerge/>
            <w:vAlign w:val="center"/>
            <w:hideMark/>
          </w:tcPr>
          <w:p w14:paraId="3FA44DA1"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D4302EA"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ED3944A" w14:textId="5BCC4C58"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5ECA717" w14:textId="6C21ABE1"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D2C66A" w14:textId="3D167A82"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4B12BF07" w14:textId="563B3352" w:rsidR="00E5734C" w:rsidRPr="000C68ED" w:rsidRDefault="00E5734C" w:rsidP="00E5734C">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2937465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912B9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418F4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3623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7B2795"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9AA259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700C7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9BD59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5E45A4"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A2967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73570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DE94C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FEDCC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689E80" w14:textId="77777777" w:rsidR="00E5734C" w:rsidRPr="000C68ED" w:rsidRDefault="00E5734C" w:rsidP="00E5734C">
            <w:pPr>
              <w:spacing w:after="0"/>
              <w:jc w:val="center"/>
              <w:rPr>
                <w:color w:val="000000"/>
                <w:lang w:val="en-US"/>
              </w:rPr>
            </w:pPr>
          </w:p>
        </w:tc>
      </w:tr>
      <w:tr w:rsidR="00E5734C" w:rsidRPr="000C68ED" w14:paraId="4A3B7970" w14:textId="77777777" w:rsidTr="00D8375E">
        <w:trPr>
          <w:trHeight w:val="266"/>
          <w:jc w:val="center"/>
        </w:trPr>
        <w:tc>
          <w:tcPr>
            <w:tcW w:w="988" w:type="dxa"/>
            <w:vMerge/>
            <w:vAlign w:val="center"/>
            <w:hideMark/>
          </w:tcPr>
          <w:p w14:paraId="0D044247"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776F65A5"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079B7291" w14:textId="28916683"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186CF75" w14:textId="0F47F053"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BD1B0D7" w14:textId="5B7749E6"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167A1355" w14:textId="5BAB9DAB" w:rsidR="00E5734C" w:rsidRPr="000C68ED" w:rsidRDefault="00E5734C" w:rsidP="00E5734C">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6444549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6DB48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B3045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BB70D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E61C57"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D9FC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C67A2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49427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88E68B"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01254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FF28B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B041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681AD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DA0D41" w14:textId="77777777" w:rsidR="00E5734C" w:rsidRPr="000C68ED" w:rsidRDefault="00E5734C" w:rsidP="00E5734C">
            <w:pPr>
              <w:spacing w:after="0"/>
              <w:jc w:val="center"/>
              <w:rPr>
                <w:color w:val="000000"/>
                <w:lang w:val="en-US"/>
              </w:rPr>
            </w:pPr>
          </w:p>
        </w:tc>
      </w:tr>
      <w:tr w:rsidR="00E5734C" w:rsidRPr="000C68ED" w14:paraId="639443CE" w14:textId="77777777" w:rsidTr="00D8375E">
        <w:trPr>
          <w:trHeight w:val="266"/>
          <w:jc w:val="center"/>
        </w:trPr>
        <w:tc>
          <w:tcPr>
            <w:tcW w:w="988" w:type="dxa"/>
            <w:vMerge/>
            <w:vAlign w:val="center"/>
            <w:hideMark/>
          </w:tcPr>
          <w:p w14:paraId="66AE9D38"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53D25DE3"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4868A08F" w14:textId="02637405"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70E478A5" w14:textId="46766D8B"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7F544F6" w14:textId="084B7AB0"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8C8C8"/>
            <w:noWrap/>
            <w:vAlign w:val="center"/>
            <w:hideMark/>
          </w:tcPr>
          <w:p w14:paraId="67633DF3" w14:textId="08BFF650" w:rsidR="00E5734C" w:rsidRPr="000C68ED" w:rsidRDefault="00E5734C" w:rsidP="00E5734C">
            <w:pPr>
              <w:spacing w:after="0"/>
              <w:jc w:val="center"/>
              <w:rPr>
                <w:color w:val="000000"/>
                <w:lang w:val="en-US"/>
              </w:rPr>
            </w:pPr>
            <w:r w:rsidRPr="00E5734C">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654C7009"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0730487"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781812B"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45051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E14595"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37332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B1563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44BAD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C1B66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7FA9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A431A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12314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FA626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9E579E" w14:textId="77777777" w:rsidR="00E5734C" w:rsidRPr="000C68ED" w:rsidRDefault="00E5734C" w:rsidP="00E5734C">
            <w:pPr>
              <w:spacing w:after="0"/>
              <w:jc w:val="center"/>
              <w:rPr>
                <w:color w:val="000000"/>
                <w:lang w:val="en-US"/>
              </w:rPr>
            </w:pPr>
          </w:p>
        </w:tc>
      </w:tr>
      <w:tr w:rsidR="00E5734C" w:rsidRPr="000C68ED" w14:paraId="4B8BC43A" w14:textId="77777777" w:rsidTr="00D8375E">
        <w:trPr>
          <w:trHeight w:val="266"/>
          <w:jc w:val="center"/>
        </w:trPr>
        <w:tc>
          <w:tcPr>
            <w:tcW w:w="988" w:type="dxa"/>
            <w:vMerge w:val="restart"/>
            <w:shd w:val="clear" w:color="auto" w:fill="auto"/>
            <w:noWrap/>
            <w:vAlign w:val="center"/>
            <w:hideMark/>
          </w:tcPr>
          <w:p w14:paraId="49FA15E5" w14:textId="77777777" w:rsidR="00E5734C" w:rsidRPr="000C68ED" w:rsidRDefault="00E5734C" w:rsidP="00E5734C">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1A26C6CA"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CA4E9A1" w14:textId="3C760DFD" w:rsidR="00E5734C" w:rsidRPr="000C68ED" w:rsidRDefault="00E5734C" w:rsidP="00E5734C">
            <w:pPr>
              <w:spacing w:after="0"/>
              <w:jc w:val="center"/>
              <w:rPr>
                <w:color w:val="000000"/>
                <w:lang w:val="en-US"/>
              </w:rPr>
            </w:pPr>
            <w:r w:rsidRPr="00E5734C">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3DA3B2CF" w14:textId="5945BE60" w:rsidR="00E5734C" w:rsidRPr="000C68ED" w:rsidRDefault="00E5734C" w:rsidP="00E5734C">
            <w:pPr>
              <w:spacing w:after="0"/>
              <w:jc w:val="center"/>
              <w:rPr>
                <w:color w:val="000000"/>
                <w:lang w:val="en-US"/>
              </w:rPr>
            </w:pPr>
            <w:r w:rsidRPr="00E5734C">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4C0F8990" w14:textId="5A94E342" w:rsidR="00E5734C" w:rsidRPr="000C68ED" w:rsidRDefault="00E5734C" w:rsidP="00E5734C">
            <w:pPr>
              <w:spacing w:after="0"/>
              <w:jc w:val="center"/>
              <w:rPr>
                <w:color w:val="000000"/>
                <w:lang w:val="en-US"/>
              </w:rPr>
            </w:pPr>
            <w:r w:rsidRPr="00E5734C">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0B1D3567" w14:textId="3A47A41B" w:rsidR="00E5734C" w:rsidRPr="000C68ED" w:rsidRDefault="00E5734C" w:rsidP="00E5734C">
            <w:pPr>
              <w:spacing w:after="0"/>
              <w:jc w:val="center"/>
              <w:rPr>
                <w:color w:val="000000"/>
                <w:lang w:val="en-US"/>
              </w:rPr>
            </w:pPr>
            <w:r w:rsidRPr="00E5734C">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7A966CF5" w14:textId="751C0127" w:rsidR="00E5734C" w:rsidRPr="000C68ED" w:rsidRDefault="00E5734C" w:rsidP="00E5734C">
            <w:pPr>
              <w:spacing w:after="0"/>
              <w:jc w:val="center"/>
              <w:rPr>
                <w:color w:val="000000"/>
                <w:lang w:val="en-US"/>
              </w:rPr>
            </w:pPr>
            <w:r w:rsidRPr="00E5734C">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77DEEA36" w14:textId="1CA0651F" w:rsidR="00E5734C" w:rsidRPr="000C68ED" w:rsidRDefault="00E5734C" w:rsidP="00E5734C">
            <w:pPr>
              <w:spacing w:after="0"/>
              <w:jc w:val="center"/>
              <w:rPr>
                <w:color w:val="000000"/>
                <w:lang w:val="en-US"/>
              </w:rPr>
            </w:pPr>
            <w:r w:rsidRPr="00E5734C">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3DCC1985" w14:textId="42401241" w:rsidR="00E5734C" w:rsidRPr="000C68ED" w:rsidRDefault="00E5734C" w:rsidP="00E5734C">
            <w:pPr>
              <w:spacing w:after="0"/>
              <w:jc w:val="center"/>
              <w:rPr>
                <w:color w:val="000000"/>
                <w:lang w:val="en-US"/>
              </w:rPr>
            </w:pPr>
            <w:r w:rsidRPr="00E5734C">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9FBDF8D" w14:textId="0EA2764E" w:rsidR="00E5734C" w:rsidRPr="000C68ED" w:rsidRDefault="00E5734C" w:rsidP="00E5734C">
            <w:pPr>
              <w:spacing w:after="0"/>
              <w:jc w:val="center"/>
              <w:rPr>
                <w:color w:val="000000"/>
                <w:lang w:val="en-US"/>
              </w:rPr>
            </w:pPr>
            <w:r w:rsidRPr="00E5734C">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2EBC1511"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080F5C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61D3D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09E02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E97BA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339B20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70644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C3E38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FD069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F39AEF" w14:textId="77777777" w:rsidR="00E5734C" w:rsidRPr="000C68ED" w:rsidRDefault="00E5734C" w:rsidP="00E5734C">
            <w:pPr>
              <w:spacing w:after="0"/>
              <w:jc w:val="center"/>
              <w:rPr>
                <w:color w:val="000000"/>
                <w:lang w:val="en-US"/>
              </w:rPr>
            </w:pPr>
          </w:p>
        </w:tc>
      </w:tr>
      <w:tr w:rsidR="00E5734C" w:rsidRPr="000C68ED" w14:paraId="3FCAA63D" w14:textId="77777777" w:rsidTr="00D8375E">
        <w:trPr>
          <w:trHeight w:val="266"/>
          <w:jc w:val="center"/>
        </w:trPr>
        <w:tc>
          <w:tcPr>
            <w:tcW w:w="988" w:type="dxa"/>
            <w:vMerge/>
            <w:shd w:val="clear" w:color="auto" w:fill="auto"/>
            <w:noWrap/>
            <w:hideMark/>
          </w:tcPr>
          <w:p w14:paraId="4BF3B338"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5F2F567D"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615EFDF" w14:textId="0A35BC7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2A01E86" w14:textId="481CB137"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3BFAC5B" w14:textId="70903128"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B44094E" w14:textId="236F47C7" w:rsidR="00E5734C" w:rsidRPr="000C68ED" w:rsidRDefault="00E5734C" w:rsidP="00E5734C">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C25FBE7" w14:textId="3F466328"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83DD5D0" w14:textId="3F7AFFE4"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06101" w14:textId="5C29A27B"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5BD65866" w14:textId="159A10C3" w:rsidR="00E5734C" w:rsidRPr="000C68ED" w:rsidRDefault="00E5734C" w:rsidP="00E5734C">
            <w:pPr>
              <w:spacing w:after="0"/>
              <w:jc w:val="center"/>
              <w:rPr>
                <w:color w:val="000000"/>
                <w:lang w:val="en-US"/>
              </w:rPr>
            </w:pPr>
            <w:r w:rsidRPr="00E5734C">
              <w:rPr>
                <w:color w:val="000000"/>
                <w:lang w:val="en-US"/>
              </w:rPr>
              <w:t>0.10</w:t>
            </w:r>
          </w:p>
        </w:tc>
        <w:tc>
          <w:tcPr>
            <w:tcW w:w="723" w:type="dxa"/>
            <w:tcBorders>
              <w:top w:val="nil"/>
              <w:left w:val="single" w:sz="4" w:space="0" w:color="auto"/>
              <w:bottom w:val="nil"/>
              <w:right w:val="nil"/>
            </w:tcBorders>
            <w:shd w:val="clear" w:color="auto" w:fill="FFFFFF" w:themeFill="background1"/>
            <w:noWrap/>
            <w:vAlign w:val="center"/>
          </w:tcPr>
          <w:p w14:paraId="490A369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DE250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3EC73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6D951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FDAD2F"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7E9BA6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A071C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38FAD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FAE78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906048" w14:textId="77777777" w:rsidR="00E5734C" w:rsidRPr="000C68ED" w:rsidRDefault="00E5734C" w:rsidP="00E5734C">
            <w:pPr>
              <w:spacing w:after="0"/>
              <w:jc w:val="center"/>
              <w:rPr>
                <w:color w:val="000000"/>
                <w:lang w:val="en-US"/>
              </w:rPr>
            </w:pPr>
          </w:p>
        </w:tc>
      </w:tr>
      <w:tr w:rsidR="00E5734C" w:rsidRPr="000C68ED" w14:paraId="06D188C3" w14:textId="77777777" w:rsidTr="00D8375E">
        <w:trPr>
          <w:trHeight w:val="266"/>
          <w:jc w:val="center"/>
        </w:trPr>
        <w:tc>
          <w:tcPr>
            <w:tcW w:w="988" w:type="dxa"/>
            <w:vMerge/>
            <w:vAlign w:val="center"/>
            <w:hideMark/>
          </w:tcPr>
          <w:p w14:paraId="5C58443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413D7B1F"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EA9343E" w14:textId="58C2E2D6"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C462283" w14:textId="545980A1"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9A6DC52" w14:textId="4349F01A"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15F22CF" w14:textId="6585AF0E" w:rsidR="00E5734C" w:rsidRPr="000C68ED" w:rsidRDefault="00E5734C" w:rsidP="00E5734C">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9C7440D" w14:textId="236B477A"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C8A9372" w14:textId="0A48D24D"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B474566" w14:textId="12983CC7"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483E0A62" w14:textId="0B2DC43E" w:rsidR="00E5734C" w:rsidRPr="000C68ED" w:rsidRDefault="00E5734C" w:rsidP="00E5734C">
            <w:pPr>
              <w:spacing w:after="0"/>
              <w:jc w:val="center"/>
              <w:rPr>
                <w:color w:val="000000"/>
                <w:lang w:val="en-US"/>
              </w:rPr>
            </w:pPr>
            <w:r w:rsidRPr="00E5734C">
              <w:rPr>
                <w:color w:val="000000"/>
                <w:lang w:val="en-US"/>
              </w:rPr>
              <w:t>0.36</w:t>
            </w:r>
          </w:p>
        </w:tc>
        <w:tc>
          <w:tcPr>
            <w:tcW w:w="723" w:type="dxa"/>
            <w:tcBorders>
              <w:top w:val="nil"/>
              <w:left w:val="single" w:sz="4" w:space="0" w:color="auto"/>
              <w:bottom w:val="nil"/>
              <w:right w:val="nil"/>
            </w:tcBorders>
            <w:shd w:val="clear" w:color="auto" w:fill="FFFFFF" w:themeFill="background1"/>
            <w:noWrap/>
            <w:vAlign w:val="center"/>
          </w:tcPr>
          <w:p w14:paraId="0F213183"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775354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8896B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0BBD3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6761D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B21540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A1E2C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6537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3C241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42555C" w14:textId="77777777" w:rsidR="00E5734C" w:rsidRPr="000C68ED" w:rsidRDefault="00E5734C" w:rsidP="00E5734C">
            <w:pPr>
              <w:spacing w:after="0"/>
              <w:jc w:val="center"/>
              <w:rPr>
                <w:color w:val="000000"/>
                <w:lang w:val="en-US"/>
              </w:rPr>
            </w:pPr>
          </w:p>
        </w:tc>
      </w:tr>
      <w:tr w:rsidR="00E5734C" w:rsidRPr="000C68ED" w14:paraId="107F6AD4" w14:textId="77777777" w:rsidTr="00D8375E">
        <w:trPr>
          <w:trHeight w:val="266"/>
          <w:jc w:val="center"/>
        </w:trPr>
        <w:tc>
          <w:tcPr>
            <w:tcW w:w="988" w:type="dxa"/>
            <w:vMerge/>
            <w:vAlign w:val="center"/>
            <w:hideMark/>
          </w:tcPr>
          <w:p w14:paraId="2F784841"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478ADEC"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14B4F514" w14:textId="02557C31"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D2AB889" w14:textId="6318B488"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AF6496B" w14:textId="3E6A4C15"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56B6C36" w14:textId="7E5A47C6" w:rsidR="00E5734C" w:rsidRPr="000C68ED" w:rsidRDefault="00E5734C" w:rsidP="00E5734C">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22FB1C" w14:textId="20CF22E6"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A080A16" w14:textId="0CEBC06E"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177A837" w14:textId="3A9CD818"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5E5E5"/>
            <w:noWrap/>
            <w:vAlign w:val="center"/>
            <w:hideMark/>
          </w:tcPr>
          <w:p w14:paraId="367CFEA1" w14:textId="591867F5" w:rsidR="00E5734C" w:rsidRPr="000C68ED" w:rsidRDefault="00E5734C" w:rsidP="00E5734C">
            <w:pPr>
              <w:spacing w:after="0"/>
              <w:jc w:val="center"/>
              <w:rPr>
                <w:color w:val="000000"/>
                <w:lang w:val="en-US"/>
              </w:rPr>
            </w:pPr>
            <w:r w:rsidRPr="00E5734C">
              <w:rPr>
                <w:color w:val="000000"/>
                <w:lang w:val="en-US"/>
              </w:rPr>
              <w:t>2.12</w:t>
            </w:r>
          </w:p>
        </w:tc>
        <w:tc>
          <w:tcPr>
            <w:tcW w:w="723" w:type="dxa"/>
            <w:tcBorders>
              <w:top w:val="nil"/>
              <w:left w:val="single" w:sz="4" w:space="0" w:color="auto"/>
              <w:bottom w:val="nil"/>
              <w:right w:val="nil"/>
            </w:tcBorders>
            <w:shd w:val="clear" w:color="auto" w:fill="FFFFFF" w:themeFill="background1"/>
            <w:noWrap/>
            <w:vAlign w:val="center"/>
          </w:tcPr>
          <w:p w14:paraId="74412640"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265553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82210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39D66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E3C5A4"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21FC0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F949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83D66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C4B85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E168D5" w14:textId="77777777" w:rsidR="00E5734C" w:rsidRPr="000C68ED" w:rsidRDefault="00E5734C" w:rsidP="00E5734C">
            <w:pPr>
              <w:spacing w:after="0"/>
              <w:jc w:val="center"/>
              <w:rPr>
                <w:color w:val="000000"/>
                <w:lang w:val="en-US"/>
              </w:rPr>
            </w:pPr>
          </w:p>
        </w:tc>
      </w:tr>
      <w:tr w:rsidR="00E5734C" w:rsidRPr="000C68ED" w14:paraId="6462CD05" w14:textId="77777777" w:rsidTr="00D8375E">
        <w:trPr>
          <w:trHeight w:val="266"/>
          <w:jc w:val="center"/>
        </w:trPr>
        <w:tc>
          <w:tcPr>
            <w:tcW w:w="988" w:type="dxa"/>
            <w:vMerge/>
            <w:vAlign w:val="center"/>
            <w:hideMark/>
          </w:tcPr>
          <w:p w14:paraId="03320A61"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1C4EA08"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6A52F0A0" w14:textId="2A352E76"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AE6120E" w14:textId="312750FA"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74F5417" w14:textId="410772E8"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7959C840" w14:textId="25DAA135" w:rsidR="00E5734C" w:rsidRPr="000C68ED" w:rsidRDefault="00E5734C" w:rsidP="00E5734C">
            <w:pPr>
              <w:spacing w:after="0"/>
              <w:jc w:val="center"/>
              <w:rPr>
                <w:color w:val="000000"/>
                <w:lang w:val="en-US"/>
              </w:rPr>
            </w:pPr>
            <w:r w:rsidRPr="00E5734C">
              <w:rPr>
                <w:color w:val="000000"/>
                <w:lang w:val="en-US"/>
              </w:rPr>
              <w:t>5.08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4642D8C" w14:textId="45239679"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23415B9" w14:textId="0720FB80"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322715" w14:textId="69C873D3"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66123867" w14:textId="71CB8801"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40AB749" w14:textId="77777777" w:rsidR="00E5734C" w:rsidRPr="000C68ED"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0A264CA1"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A567F8C"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3680D8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ADA3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F24D5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8DE8E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2BFD9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AD763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9D9B7D" w14:textId="77777777" w:rsidR="00E5734C" w:rsidRPr="000C68ED" w:rsidRDefault="00E5734C" w:rsidP="00E5734C">
            <w:pPr>
              <w:spacing w:after="0"/>
              <w:jc w:val="center"/>
              <w:rPr>
                <w:color w:val="000000"/>
                <w:lang w:val="en-US"/>
              </w:rPr>
            </w:pPr>
          </w:p>
        </w:tc>
      </w:tr>
      <w:tr w:rsidR="00E5734C" w:rsidRPr="000C68ED" w14:paraId="35465C7A" w14:textId="77777777" w:rsidTr="00D8375E">
        <w:trPr>
          <w:trHeight w:val="266"/>
          <w:jc w:val="center"/>
        </w:trPr>
        <w:tc>
          <w:tcPr>
            <w:tcW w:w="988" w:type="dxa"/>
            <w:vMerge w:val="restart"/>
            <w:shd w:val="clear" w:color="auto" w:fill="auto"/>
            <w:noWrap/>
            <w:vAlign w:val="center"/>
            <w:hideMark/>
          </w:tcPr>
          <w:p w14:paraId="3D602503" w14:textId="77777777" w:rsidR="00E5734C" w:rsidRPr="000C68ED" w:rsidRDefault="00E5734C" w:rsidP="00E5734C">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2C78C905"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0C491FE" w14:textId="7724DE06" w:rsidR="00E5734C" w:rsidRPr="000C68ED" w:rsidRDefault="00E5734C" w:rsidP="00E5734C">
            <w:pPr>
              <w:spacing w:after="0"/>
              <w:jc w:val="center"/>
              <w:rPr>
                <w:color w:val="000000"/>
                <w:lang w:val="en-US"/>
              </w:rPr>
            </w:pPr>
            <w:r w:rsidRPr="00E5734C">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00219A90" w14:textId="625E5D37" w:rsidR="00E5734C" w:rsidRPr="000C68ED" w:rsidRDefault="00E5734C" w:rsidP="00E5734C">
            <w:pPr>
              <w:spacing w:after="0"/>
              <w:jc w:val="center"/>
              <w:rPr>
                <w:color w:val="000000"/>
                <w:lang w:val="en-US"/>
              </w:rPr>
            </w:pPr>
            <w:r w:rsidRPr="00E5734C">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24333F43" w14:textId="5FFF276E" w:rsidR="00E5734C" w:rsidRPr="000C68ED" w:rsidRDefault="00E5734C" w:rsidP="00E5734C">
            <w:pPr>
              <w:spacing w:after="0"/>
              <w:jc w:val="center"/>
              <w:rPr>
                <w:color w:val="000000"/>
                <w:lang w:val="en-US"/>
              </w:rPr>
            </w:pPr>
            <w:r w:rsidRPr="00E5734C">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5D0EA29D" w14:textId="295555D8" w:rsidR="00E5734C" w:rsidRPr="000C68ED" w:rsidRDefault="00E5734C" w:rsidP="00E5734C">
            <w:pPr>
              <w:spacing w:after="0"/>
              <w:jc w:val="center"/>
              <w:rPr>
                <w:color w:val="000000"/>
                <w:lang w:val="en-US"/>
              </w:rPr>
            </w:pPr>
            <w:r w:rsidRPr="00E5734C">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15814EE2" w14:textId="0A8C1771" w:rsidR="00E5734C" w:rsidRPr="000C68ED" w:rsidRDefault="00E5734C" w:rsidP="00E5734C">
            <w:pPr>
              <w:spacing w:after="0"/>
              <w:jc w:val="center"/>
              <w:rPr>
                <w:color w:val="000000"/>
                <w:lang w:val="en-US"/>
              </w:rPr>
            </w:pPr>
            <w:r w:rsidRPr="00E5734C">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1CBBF285" w14:textId="3A2EC71A" w:rsidR="00E5734C" w:rsidRPr="000C68ED" w:rsidRDefault="00E5734C" w:rsidP="00E5734C">
            <w:pPr>
              <w:spacing w:after="0"/>
              <w:jc w:val="center"/>
              <w:rPr>
                <w:color w:val="000000"/>
                <w:lang w:val="en-US"/>
              </w:rPr>
            </w:pPr>
            <w:r w:rsidRPr="00E5734C">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7153978E" w14:textId="1C4F0E27" w:rsidR="00E5734C" w:rsidRPr="000C68ED" w:rsidRDefault="00E5734C" w:rsidP="00E5734C">
            <w:pPr>
              <w:spacing w:after="0"/>
              <w:jc w:val="center"/>
              <w:rPr>
                <w:color w:val="000000"/>
                <w:lang w:val="en-US"/>
              </w:rPr>
            </w:pPr>
            <w:r w:rsidRPr="00E5734C">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2EEA081D" w14:textId="3C6A576A" w:rsidR="00E5734C" w:rsidRPr="000C68ED" w:rsidRDefault="00E5734C" w:rsidP="00E5734C">
            <w:pPr>
              <w:spacing w:after="0"/>
              <w:jc w:val="center"/>
              <w:rPr>
                <w:color w:val="000000"/>
                <w:lang w:val="en-US"/>
              </w:rPr>
            </w:pPr>
            <w:r w:rsidRPr="00E5734C">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63461F2B" w14:textId="1173F6CB" w:rsidR="00E5734C" w:rsidRPr="000C68ED" w:rsidRDefault="00E5734C" w:rsidP="00E5734C">
            <w:pPr>
              <w:spacing w:after="0"/>
              <w:jc w:val="center"/>
              <w:rPr>
                <w:color w:val="000000"/>
                <w:lang w:val="en-US"/>
              </w:rPr>
            </w:pPr>
            <w:r w:rsidRPr="00E5734C">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4269E46" w14:textId="3D738951" w:rsidR="00E5734C" w:rsidRPr="000C68ED" w:rsidRDefault="00E5734C" w:rsidP="00E5734C">
            <w:pPr>
              <w:spacing w:after="0"/>
              <w:jc w:val="center"/>
              <w:rPr>
                <w:color w:val="000000"/>
                <w:lang w:val="en-US"/>
              </w:rPr>
            </w:pPr>
            <w:r w:rsidRPr="00E5734C">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28929B41" w14:textId="69BA31B6" w:rsidR="00E5734C" w:rsidRPr="000C68ED" w:rsidRDefault="00E5734C" w:rsidP="00E5734C">
            <w:pPr>
              <w:spacing w:after="0"/>
              <w:jc w:val="center"/>
              <w:rPr>
                <w:color w:val="000000"/>
                <w:lang w:val="en-US"/>
              </w:rPr>
            </w:pPr>
            <w:r w:rsidRPr="00E5734C">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B5ACC74" w14:textId="79D57578" w:rsidR="00E5734C" w:rsidRPr="000C68ED" w:rsidRDefault="00E5734C" w:rsidP="00E5734C">
            <w:pPr>
              <w:spacing w:after="0"/>
              <w:jc w:val="center"/>
              <w:rPr>
                <w:color w:val="000000"/>
                <w:lang w:val="en-US"/>
              </w:rPr>
            </w:pPr>
            <w:r w:rsidRPr="00E5734C">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05624EB1"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7199E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29A58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BF325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FBCD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15540E" w14:textId="77777777" w:rsidR="00E5734C" w:rsidRPr="000C68ED" w:rsidRDefault="00E5734C" w:rsidP="00E5734C">
            <w:pPr>
              <w:spacing w:after="0"/>
              <w:jc w:val="center"/>
              <w:rPr>
                <w:color w:val="000000"/>
                <w:lang w:val="en-US"/>
              </w:rPr>
            </w:pPr>
          </w:p>
        </w:tc>
      </w:tr>
      <w:tr w:rsidR="00E5734C" w:rsidRPr="000C68ED" w14:paraId="14333F2F" w14:textId="77777777" w:rsidTr="00D8375E">
        <w:trPr>
          <w:trHeight w:val="266"/>
          <w:jc w:val="center"/>
        </w:trPr>
        <w:tc>
          <w:tcPr>
            <w:tcW w:w="988" w:type="dxa"/>
            <w:vMerge/>
            <w:shd w:val="clear" w:color="auto" w:fill="auto"/>
            <w:noWrap/>
            <w:hideMark/>
          </w:tcPr>
          <w:p w14:paraId="6756816B"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7CAFE28C"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2931EA8" w14:textId="18639E8C"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10BC801" w14:textId="0CD87875"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1C04B851" w14:textId="60A3742C"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C1FBFC2" w14:textId="70638A23" w:rsidR="00E5734C" w:rsidRPr="000C68ED" w:rsidRDefault="00E5734C" w:rsidP="00E5734C">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90C687D" w14:textId="53D7CE1B"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C117CB9" w14:textId="4B2F8817"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5EA7B9A" w14:textId="72695AB0"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94BE33" w14:textId="10F815C7"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1A303" w14:textId="71EE5F58"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786ED" w14:textId="2536B103" w:rsidR="00E5734C" w:rsidRPr="000C68ED" w:rsidRDefault="00E5734C" w:rsidP="00E5734C">
            <w:pPr>
              <w:spacing w:after="0"/>
              <w:jc w:val="center"/>
              <w:rPr>
                <w:color w:val="000000"/>
                <w:lang w:val="en-US"/>
              </w:rPr>
            </w:pPr>
            <w:r w:rsidRPr="00E5734C">
              <w:rPr>
                <w:color w:val="000000"/>
                <w:lang w:val="en-US"/>
              </w:rPr>
              <w:t>0.10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00DF7" w14:textId="0ABDECC1"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6594645E" w14:textId="6424BFC5" w:rsidR="00E5734C" w:rsidRPr="000C68ED" w:rsidRDefault="00E5734C" w:rsidP="00E5734C">
            <w:pPr>
              <w:spacing w:after="0"/>
              <w:jc w:val="center"/>
              <w:rPr>
                <w:color w:val="000000"/>
                <w:lang w:val="en-US"/>
              </w:rPr>
            </w:pPr>
            <w:r w:rsidRPr="00E5734C">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08DB475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F4D83C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C4CCE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F54D1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BA51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19BB4D" w14:textId="77777777" w:rsidR="00E5734C" w:rsidRPr="000C68ED" w:rsidRDefault="00E5734C" w:rsidP="00E5734C">
            <w:pPr>
              <w:spacing w:after="0"/>
              <w:jc w:val="center"/>
              <w:rPr>
                <w:color w:val="000000"/>
                <w:lang w:val="en-US"/>
              </w:rPr>
            </w:pPr>
          </w:p>
        </w:tc>
      </w:tr>
      <w:tr w:rsidR="00E5734C" w:rsidRPr="000C68ED" w14:paraId="748DFB01" w14:textId="77777777" w:rsidTr="00D8375E">
        <w:trPr>
          <w:trHeight w:val="266"/>
          <w:jc w:val="center"/>
        </w:trPr>
        <w:tc>
          <w:tcPr>
            <w:tcW w:w="988" w:type="dxa"/>
            <w:vMerge/>
            <w:vAlign w:val="center"/>
            <w:hideMark/>
          </w:tcPr>
          <w:p w14:paraId="0D0BA91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363C2D6"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5364489" w14:textId="0BEFC27A"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DF02FD5" w14:textId="2C4ABA4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267E628" w14:textId="7DF2E6EC"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6F555F6" w14:textId="7A577077" w:rsidR="00E5734C" w:rsidRPr="000C68ED" w:rsidRDefault="00E5734C" w:rsidP="00E5734C">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CEF9882" w14:textId="36C413CC"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EBA7A68" w14:textId="591B39BC"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F6D70D" w14:textId="28C1C353"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A4DD85" w14:textId="3C773749"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9D32250" w14:textId="7F499F1A"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3D83F96" w14:textId="5D32E8BD" w:rsidR="00E5734C" w:rsidRPr="000C68ED" w:rsidRDefault="00E5734C" w:rsidP="00E5734C">
            <w:pPr>
              <w:spacing w:after="0"/>
              <w:jc w:val="center"/>
              <w:rPr>
                <w:color w:val="000000"/>
                <w:lang w:val="en-US"/>
              </w:rPr>
            </w:pPr>
            <w:r w:rsidRPr="00E5734C">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A0C463D" w14:textId="72AEA3B5"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43EF8FD1" w14:textId="03F92500" w:rsidR="00E5734C" w:rsidRPr="000C68ED" w:rsidRDefault="00E5734C" w:rsidP="00E5734C">
            <w:pPr>
              <w:spacing w:after="0"/>
              <w:jc w:val="center"/>
              <w:rPr>
                <w:color w:val="000000"/>
                <w:lang w:val="en-US"/>
              </w:rPr>
            </w:pPr>
            <w:r w:rsidRPr="00E5734C">
              <w:rPr>
                <w:color w:val="000000"/>
                <w:lang w:val="en-US"/>
              </w:rPr>
              <w:t>0.37</w:t>
            </w:r>
          </w:p>
        </w:tc>
        <w:tc>
          <w:tcPr>
            <w:tcW w:w="723" w:type="dxa"/>
            <w:tcBorders>
              <w:top w:val="nil"/>
              <w:left w:val="single" w:sz="4" w:space="0" w:color="auto"/>
              <w:bottom w:val="nil"/>
              <w:right w:val="nil"/>
            </w:tcBorders>
            <w:shd w:val="clear" w:color="auto" w:fill="FFFFFF" w:themeFill="background1"/>
            <w:noWrap/>
            <w:vAlign w:val="center"/>
          </w:tcPr>
          <w:p w14:paraId="586D0FE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08F07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FE826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DDED5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E7958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600ADF" w14:textId="77777777" w:rsidR="00E5734C" w:rsidRPr="000C68ED" w:rsidRDefault="00E5734C" w:rsidP="00E5734C">
            <w:pPr>
              <w:spacing w:after="0"/>
              <w:jc w:val="center"/>
              <w:rPr>
                <w:color w:val="000000"/>
                <w:lang w:val="en-US"/>
              </w:rPr>
            </w:pPr>
          </w:p>
        </w:tc>
      </w:tr>
      <w:tr w:rsidR="00E5734C" w:rsidRPr="000C68ED" w14:paraId="4EA83224" w14:textId="77777777" w:rsidTr="00D8375E">
        <w:trPr>
          <w:trHeight w:val="266"/>
          <w:jc w:val="center"/>
        </w:trPr>
        <w:tc>
          <w:tcPr>
            <w:tcW w:w="988" w:type="dxa"/>
            <w:vMerge/>
            <w:vAlign w:val="center"/>
            <w:hideMark/>
          </w:tcPr>
          <w:p w14:paraId="05E3481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7B5104B3"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6E2E3445" w14:textId="78E46905"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D9834F9" w14:textId="5A2EC79A"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33522AD" w14:textId="21C29260"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880282E" w14:textId="13C5F4B1" w:rsidR="00E5734C" w:rsidRPr="000C68ED" w:rsidRDefault="00E5734C" w:rsidP="00E5734C">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79244AE" w14:textId="02E3E7CC"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1618421" w14:textId="43CE909A"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16B351" w14:textId="776136A8"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E9EF49" w14:textId="6D1E4B2E"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38D9A95" w14:textId="60D4A2EF" w:rsidR="00E5734C" w:rsidRPr="000C68ED" w:rsidRDefault="00E5734C" w:rsidP="00E5734C">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A7048E2" w14:textId="1715CE7E" w:rsidR="00E5734C" w:rsidRPr="000C68ED" w:rsidRDefault="00E5734C" w:rsidP="00E5734C">
            <w:pPr>
              <w:spacing w:after="0"/>
              <w:jc w:val="center"/>
              <w:rPr>
                <w:color w:val="000000"/>
                <w:lang w:val="en-US"/>
              </w:rPr>
            </w:pPr>
            <w:r w:rsidRPr="00E5734C">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0A8B83A" w14:textId="1066AD7C"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43B076C4" w14:textId="5F02DB21" w:rsidR="00E5734C" w:rsidRPr="000C68ED" w:rsidRDefault="00E5734C" w:rsidP="00E5734C">
            <w:pPr>
              <w:spacing w:after="0"/>
              <w:jc w:val="center"/>
              <w:rPr>
                <w:color w:val="000000"/>
                <w:lang w:val="en-US"/>
              </w:rPr>
            </w:pPr>
            <w:r w:rsidRPr="00E5734C">
              <w:rPr>
                <w:color w:val="000000"/>
                <w:lang w:val="en-US"/>
              </w:rPr>
              <w:t>2.46</w:t>
            </w:r>
          </w:p>
        </w:tc>
        <w:tc>
          <w:tcPr>
            <w:tcW w:w="723" w:type="dxa"/>
            <w:tcBorders>
              <w:top w:val="nil"/>
              <w:left w:val="single" w:sz="4" w:space="0" w:color="auto"/>
              <w:bottom w:val="nil"/>
              <w:right w:val="nil"/>
            </w:tcBorders>
            <w:shd w:val="clear" w:color="auto" w:fill="FFFFFF" w:themeFill="background1"/>
            <w:noWrap/>
            <w:vAlign w:val="center"/>
          </w:tcPr>
          <w:p w14:paraId="63C9140B"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412D7D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EF37E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3FBEB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3E4E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F1E9EF" w14:textId="77777777" w:rsidR="00E5734C" w:rsidRPr="000C68ED" w:rsidRDefault="00E5734C" w:rsidP="00E5734C">
            <w:pPr>
              <w:spacing w:after="0"/>
              <w:jc w:val="center"/>
              <w:rPr>
                <w:color w:val="000000"/>
                <w:lang w:val="en-US"/>
              </w:rPr>
            </w:pPr>
          </w:p>
        </w:tc>
      </w:tr>
      <w:tr w:rsidR="00E5734C" w:rsidRPr="000C68ED" w14:paraId="3F57A0E9" w14:textId="77777777" w:rsidTr="00D8375E">
        <w:trPr>
          <w:trHeight w:val="266"/>
          <w:jc w:val="center"/>
        </w:trPr>
        <w:tc>
          <w:tcPr>
            <w:tcW w:w="988" w:type="dxa"/>
            <w:vMerge/>
            <w:vAlign w:val="center"/>
            <w:hideMark/>
          </w:tcPr>
          <w:p w14:paraId="25987163"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442A26D"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6B5E2A07" w14:textId="32080247"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67F471B" w14:textId="1F7AADF7"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2BD79454" w14:textId="3B7B3A5B"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86212DE" w14:textId="535BFB29" w:rsidR="00E5734C" w:rsidRPr="000C68ED" w:rsidRDefault="00E5734C" w:rsidP="00E5734C">
            <w:pPr>
              <w:spacing w:after="0"/>
              <w:jc w:val="center"/>
              <w:rPr>
                <w:color w:val="000000"/>
                <w:lang w:val="en-US"/>
              </w:rPr>
            </w:pPr>
            <w:r w:rsidRPr="00E5734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57A728A" w14:textId="646415C2"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588F233" w14:textId="14E3FD6B"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1C04EBD" w14:textId="35009036"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9999C0D" w14:textId="036F4C21"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5046E13" w14:textId="22C32A0A" w:rsidR="00E5734C" w:rsidRPr="000C68ED" w:rsidRDefault="00E5734C" w:rsidP="00E5734C">
            <w:pPr>
              <w:spacing w:after="0"/>
              <w:jc w:val="center"/>
              <w:rPr>
                <w:color w:val="000000"/>
                <w:lang w:val="en-US"/>
              </w:rPr>
            </w:pPr>
            <w:r w:rsidRPr="00E5734C">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5FF9018" w14:textId="44EF237A"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8479D3F" w14:textId="5F9A3976"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3E683A07" w14:textId="70505DC9"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F86E49A" w14:textId="77777777" w:rsidR="00E5734C" w:rsidRPr="000C68ED"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4FCBB6B"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AEB8AF"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FEFEFFB"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2D66B4A"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DEE081" w14:textId="77777777" w:rsidR="00E5734C" w:rsidRPr="000C68ED" w:rsidRDefault="00E5734C" w:rsidP="00E5734C">
            <w:pPr>
              <w:spacing w:after="0"/>
              <w:jc w:val="center"/>
              <w:rPr>
                <w:color w:val="000000"/>
                <w:lang w:val="en-US"/>
              </w:rPr>
            </w:pPr>
          </w:p>
        </w:tc>
      </w:tr>
      <w:tr w:rsidR="00E5734C" w:rsidRPr="000C68ED" w14:paraId="66115444" w14:textId="77777777" w:rsidTr="00D8375E">
        <w:trPr>
          <w:trHeight w:val="266"/>
          <w:jc w:val="center"/>
        </w:trPr>
        <w:tc>
          <w:tcPr>
            <w:tcW w:w="988" w:type="dxa"/>
            <w:vMerge w:val="restart"/>
            <w:shd w:val="clear" w:color="auto" w:fill="auto"/>
            <w:noWrap/>
            <w:vAlign w:val="center"/>
            <w:hideMark/>
          </w:tcPr>
          <w:p w14:paraId="1FC4E1A3" w14:textId="77777777" w:rsidR="00E5734C" w:rsidRPr="000C68ED" w:rsidRDefault="00E5734C" w:rsidP="00E5734C">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5F10FFA2"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A2BC664" w14:textId="45D9B2F0" w:rsidR="00E5734C" w:rsidRPr="000C68ED" w:rsidRDefault="00E5734C" w:rsidP="00E5734C">
            <w:pPr>
              <w:spacing w:after="0"/>
              <w:jc w:val="center"/>
              <w:rPr>
                <w:color w:val="000000"/>
                <w:lang w:val="en-US"/>
              </w:rPr>
            </w:pPr>
            <w:r w:rsidRPr="00E5734C">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6C66AA51" w14:textId="1A4E9FE6" w:rsidR="00E5734C" w:rsidRPr="000C68ED" w:rsidRDefault="00E5734C" w:rsidP="00E5734C">
            <w:pPr>
              <w:spacing w:after="0"/>
              <w:jc w:val="center"/>
              <w:rPr>
                <w:color w:val="000000"/>
                <w:lang w:val="en-US"/>
              </w:rPr>
            </w:pPr>
            <w:r w:rsidRPr="00E5734C">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39A0C3E9" w14:textId="4F405F9F" w:rsidR="00E5734C" w:rsidRPr="000C68ED" w:rsidRDefault="00E5734C" w:rsidP="00E5734C">
            <w:pPr>
              <w:spacing w:after="0"/>
              <w:jc w:val="center"/>
              <w:rPr>
                <w:color w:val="000000"/>
                <w:lang w:val="en-US"/>
              </w:rPr>
            </w:pPr>
            <w:r w:rsidRPr="00E5734C">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7889D6E" w14:textId="0AD7E9DA" w:rsidR="00E5734C" w:rsidRPr="000C68ED" w:rsidRDefault="00E5734C" w:rsidP="00E5734C">
            <w:pPr>
              <w:spacing w:after="0"/>
              <w:jc w:val="center"/>
              <w:rPr>
                <w:color w:val="000000"/>
                <w:lang w:val="en-US"/>
              </w:rPr>
            </w:pPr>
            <w:r w:rsidRPr="00E5734C">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7F0C725A" w14:textId="795CE0ED" w:rsidR="00E5734C" w:rsidRPr="000C68ED" w:rsidRDefault="00E5734C" w:rsidP="00E5734C">
            <w:pPr>
              <w:spacing w:after="0"/>
              <w:jc w:val="center"/>
              <w:rPr>
                <w:color w:val="000000"/>
                <w:lang w:val="en-US"/>
              </w:rPr>
            </w:pPr>
            <w:r w:rsidRPr="00E5734C">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1B8BEE65" w14:textId="2B992457" w:rsidR="00E5734C" w:rsidRPr="000C68ED" w:rsidRDefault="00E5734C" w:rsidP="00E5734C">
            <w:pPr>
              <w:spacing w:after="0"/>
              <w:jc w:val="center"/>
              <w:rPr>
                <w:color w:val="000000"/>
                <w:lang w:val="en-US"/>
              </w:rPr>
            </w:pPr>
            <w:r w:rsidRPr="00E5734C">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62454A5E" w14:textId="706AB4B5" w:rsidR="00E5734C" w:rsidRPr="000C68ED" w:rsidRDefault="00E5734C" w:rsidP="00E5734C">
            <w:pPr>
              <w:spacing w:after="0"/>
              <w:jc w:val="center"/>
              <w:rPr>
                <w:color w:val="000000"/>
                <w:lang w:val="en-US"/>
              </w:rPr>
            </w:pPr>
            <w:r w:rsidRPr="00E5734C">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1742E266" w14:textId="40EB03B4" w:rsidR="00E5734C" w:rsidRPr="000C68ED" w:rsidRDefault="00E5734C" w:rsidP="00E5734C">
            <w:pPr>
              <w:spacing w:after="0"/>
              <w:jc w:val="center"/>
              <w:rPr>
                <w:color w:val="000000"/>
                <w:lang w:val="en-US"/>
              </w:rPr>
            </w:pPr>
            <w:r w:rsidRPr="00E5734C">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7BF42C42" w14:textId="18CC88E9" w:rsidR="00E5734C" w:rsidRPr="000C68ED" w:rsidRDefault="00E5734C" w:rsidP="00E5734C">
            <w:pPr>
              <w:spacing w:after="0"/>
              <w:jc w:val="center"/>
              <w:rPr>
                <w:color w:val="000000"/>
                <w:lang w:val="en-US"/>
              </w:rPr>
            </w:pPr>
            <w:r w:rsidRPr="00E5734C">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6152CB92" w14:textId="7EBF3A32" w:rsidR="00E5734C" w:rsidRPr="000C68ED" w:rsidRDefault="00E5734C" w:rsidP="00E5734C">
            <w:pPr>
              <w:spacing w:after="0"/>
              <w:jc w:val="center"/>
              <w:rPr>
                <w:color w:val="000000"/>
                <w:lang w:val="en-US"/>
              </w:rPr>
            </w:pPr>
            <w:r w:rsidRPr="00E5734C">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405899F3" w14:textId="74A472FA" w:rsidR="00E5734C" w:rsidRPr="000C68ED" w:rsidRDefault="00E5734C" w:rsidP="00E5734C">
            <w:pPr>
              <w:spacing w:after="0"/>
              <w:jc w:val="center"/>
              <w:rPr>
                <w:color w:val="000000"/>
                <w:lang w:val="en-US"/>
              </w:rPr>
            </w:pPr>
            <w:r w:rsidRPr="00E5734C">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2216C710" w14:textId="05D5CF09" w:rsidR="00E5734C" w:rsidRPr="000C68ED" w:rsidRDefault="00E5734C" w:rsidP="00E5734C">
            <w:pPr>
              <w:spacing w:after="0"/>
              <w:jc w:val="center"/>
              <w:rPr>
                <w:color w:val="000000"/>
                <w:lang w:val="en-US"/>
              </w:rPr>
            </w:pPr>
            <w:r w:rsidRPr="00E5734C">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5EDF64BC" w14:textId="65A169D7" w:rsidR="00E5734C" w:rsidRPr="000C68ED" w:rsidRDefault="00E5734C" w:rsidP="00E5734C">
            <w:pPr>
              <w:spacing w:after="0"/>
              <w:jc w:val="center"/>
              <w:rPr>
                <w:color w:val="000000"/>
                <w:lang w:val="en-US"/>
              </w:rPr>
            </w:pPr>
            <w:r w:rsidRPr="00E5734C">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3B287BC8" w14:textId="7B3C5237" w:rsidR="00E5734C" w:rsidRPr="000C68ED" w:rsidRDefault="00E5734C" w:rsidP="00E5734C">
            <w:pPr>
              <w:spacing w:after="0"/>
              <w:jc w:val="center"/>
              <w:rPr>
                <w:color w:val="000000"/>
                <w:lang w:val="en-US"/>
              </w:rPr>
            </w:pPr>
            <w:r w:rsidRPr="00E5734C">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1B216852" w14:textId="137832B8" w:rsidR="00E5734C" w:rsidRPr="000C68ED" w:rsidRDefault="00E5734C" w:rsidP="00E5734C">
            <w:pPr>
              <w:spacing w:after="0"/>
              <w:jc w:val="center"/>
              <w:rPr>
                <w:color w:val="000000"/>
                <w:lang w:val="en-US"/>
              </w:rPr>
            </w:pPr>
            <w:r w:rsidRPr="00E5734C">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6BABE242" w14:textId="482862CC" w:rsidR="00E5734C" w:rsidRPr="000C68ED" w:rsidRDefault="00E5734C" w:rsidP="00E5734C">
            <w:pPr>
              <w:spacing w:after="0"/>
              <w:jc w:val="center"/>
              <w:rPr>
                <w:color w:val="000000"/>
                <w:lang w:val="en-US"/>
              </w:rPr>
            </w:pPr>
            <w:r w:rsidRPr="00E5734C">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3C140154" w14:textId="00B47ACB" w:rsidR="00E5734C" w:rsidRPr="000C68ED" w:rsidRDefault="00E5734C" w:rsidP="00E5734C">
            <w:pPr>
              <w:spacing w:after="0"/>
              <w:jc w:val="center"/>
              <w:rPr>
                <w:color w:val="000000"/>
                <w:lang w:val="en-US"/>
              </w:rPr>
            </w:pPr>
            <w:r w:rsidRPr="00E5734C">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6683B706" w14:textId="2F25ABA7" w:rsidR="00E5734C" w:rsidRPr="000C68ED" w:rsidRDefault="00E5734C" w:rsidP="00E5734C">
            <w:pPr>
              <w:spacing w:after="0"/>
              <w:jc w:val="center"/>
              <w:rPr>
                <w:color w:val="000000"/>
                <w:lang w:val="en-US"/>
              </w:rPr>
            </w:pPr>
            <w:r w:rsidRPr="00E5734C">
              <w:rPr>
                <w:color w:val="000000"/>
                <w:lang w:val="en-US"/>
              </w:rPr>
              <w:t>#46</w:t>
            </w:r>
          </w:p>
        </w:tc>
      </w:tr>
      <w:tr w:rsidR="00E5734C" w:rsidRPr="000C68ED" w14:paraId="6B954E74" w14:textId="77777777" w:rsidTr="00D8375E">
        <w:trPr>
          <w:trHeight w:val="266"/>
          <w:jc w:val="center"/>
        </w:trPr>
        <w:tc>
          <w:tcPr>
            <w:tcW w:w="988" w:type="dxa"/>
            <w:vMerge/>
            <w:shd w:val="clear" w:color="auto" w:fill="auto"/>
            <w:noWrap/>
            <w:hideMark/>
          </w:tcPr>
          <w:p w14:paraId="41DAB4E8"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7E5AF9F3"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333DF09" w14:textId="7E8C302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8000434" w14:textId="401BE7A1"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3AE37FA" w14:textId="3ACA53B3"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DA650C1" w14:textId="51501CAC" w:rsidR="00E5734C" w:rsidRPr="000C68ED" w:rsidRDefault="00E5734C" w:rsidP="00E5734C">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074DB46" w14:textId="170E3FD3"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E0CDA22" w14:textId="2E6BC044"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E190BB1" w14:textId="1984B424"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1E247C3" w14:textId="7151031D"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0E7E21A" w14:textId="06364FFC" w:rsidR="00E5734C" w:rsidRPr="000C68ED" w:rsidRDefault="00E5734C" w:rsidP="00E5734C">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AD9C640" w14:textId="6199F5A8"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7780B" w14:textId="342341FF"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FBF6" w14:textId="027863E2" w:rsidR="00E5734C" w:rsidRPr="000C68ED" w:rsidRDefault="00E5734C" w:rsidP="00E5734C">
            <w:pPr>
              <w:spacing w:after="0"/>
              <w:jc w:val="center"/>
              <w:rPr>
                <w:color w:val="000000"/>
                <w:lang w:val="en-US"/>
              </w:rPr>
            </w:pPr>
            <w:r w:rsidRPr="00E5734C">
              <w:rPr>
                <w:color w:val="000000"/>
                <w:lang w:val="en-US"/>
              </w:rPr>
              <w:t>0.10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2EE86" w14:textId="10DA8258"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56293" w14:textId="565CD49C" w:rsidR="00E5734C" w:rsidRPr="000C68ED" w:rsidRDefault="00E5734C" w:rsidP="00E5734C">
            <w:pPr>
              <w:spacing w:after="0"/>
              <w:jc w:val="center"/>
              <w:rPr>
                <w:color w:val="000000"/>
                <w:lang w:val="en-US"/>
              </w:rPr>
            </w:pPr>
            <w:r w:rsidRPr="00E5734C">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77C35759" w14:textId="5F98E7BA"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BFAE925" w14:textId="53D2C9D1" w:rsidR="00E5734C" w:rsidRPr="000C68ED" w:rsidRDefault="00E5734C" w:rsidP="00E5734C">
            <w:pPr>
              <w:spacing w:after="0"/>
              <w:jc w:val="center"/>
              <w:rPr>
                <w:color w:val="000000"/>
                <w:lang w:val="en-US"/>
              </w:rPr>
            </w:pPr>
            <w:r w:rsidRPr="00E5734C">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F501" w14:textId="71372172"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9E28F" w14:textId="222C70B4" w:rsidR="00E5734C" w:rsidRPr="000C68ED" w:rsidRDefault="00E5734C" w:rsidP="00E5734C">
            <w:pPr>
              <w:spacing w:after="0"/>
              <w:jc w:val="center"/>
              <w:rPr>
                <w:color w:val="000000"/>
                <w:lang w:val="en-US"/>
              </w:rPr>
            </w:pPr>
            <w:r w:rsidRPr="00E5734C">
              <w:rPr>
                <w:color w:val="000000"/>
                <w:lang w:val="en-US"/>
              </w:rPr>
              <w:t>0.10</w:t>
            </w:r>
          </w:p>
        </w:tc>
      </w:tr>
      <w:tr w:rsidR="00E5734C" w:rsidRPr="000C68ED" w14:paraId="126C4899" w14:textId="77777777" w:rsidTr="00D8375E">
        <w:trPr>
          <w:trHeight w:val="266"/>
          <w:jc w:val="center"/>
        </w:trPr>
        <w:tc>
          <w:tcPr>
            <w:tcW w:w="988" w:type="dxa"/>
            <w:vMerge/>
            <w:vAlign w:val="center"/>
            <w:hideMark/>
          </w:tcPr>
          <w:p w14:paraId="59EFB56B"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5C0FBEAF"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313203B" w14:textId="11966C99"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C85D69" w14:textId="31671E01"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4B46726" w14:textId="2560DED0" w:rsidR="00E5734C" w:rsidRPr="000C68ED" w:rsidRDefault="00E5734C" w:rsidP="00E5734C">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7E60D1F" w14:textId="7E45C8B2" w:rsidR="00E5734C" w:rsidRPr="000C68ED" w:rsidRDefault="00E5734C" w:rsidP="00E5734C">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F9242E4" w14:textId="3BF3AD05"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91CFC7F" w14:textId="7DC4A0A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80F5B8B" w14:textId="3D59C35F"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037C14E" w14:textId="647300B7"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5FFB710" w14:textId="38A8C69E" w:rsidR="00E5734C" w:rsidRPr="000C68ED" w:rsidRDefault="00E5734C" w:rsidP="00E5734C">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E1E9F9B" w14:textId="31EE8FAA"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7DDB906" w14:textId="2B0A06DD"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40101277" w14:textId="749D1C70" w:rsidR="00E5734C" w:rsidRPr="000C68ED" w:rsidRDefault="00E5734C" w:rsidP="00E5734C">
            <w:pPr>
              <w:spacing w:after="0"/>
              <w:jc w:val="center"/>
              <w:rPr>
                <w:color w:val="000000"/>
                <w:lang w:val="en-US"/>
              </w:rPr>
            </w:pPr>
            <w:r w:rsidRPr="00E5734C">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3A13FAA" w14:textId="509DED40"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C142DD5" w14:textId="7C37DA12" w:rsidR="00E5734C" w:rsidRPr="000C68ED" w:rsidRDefault="00E5734C" w:rsidP="00E5734C">
            <w:pPr>
              <w:spacing w:after="0"/>
              <w:jc w:val="center"/>
              <w:rPr>
                <w:color w:val="000000"/>
                <w:lang w:val="en-US"/>
              </w:rPr>
            </w:pPr>
            <w:r w:rsidRPr="00E5734C">
              <w:rPr>
                <w:color w:val="000000"/>
                <w:lang w:val="en-US"/>
              </w:rPr>
              <w:t>0.63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D2F0C62" w14:textId="2C0156C6"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0FAFACC" w14:textId="78700194" w:rsidR="00E5734C" w:rsidRPr="000C68ED" w:rsidRDefault="00E5734C" w:rsidP="00E5734C">
            <w:pPr>
              <w:spacing w:after="0"/>
              <w:jc w:val="center"/>
              <w:rPr>
                <w:color w:val="000000"/>
                <w:lang w:val="en-US"/>
              </w:rPr>
            </w:pPr>
            <w:r w:rsidRPr="00E5734C">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7742CDD" w14:textId="2D3B95F3" w:rsidR="00E5734C" w:rsidRPr="000C68ED" w:rsidRDefault="00E5734C" w:rsidP="00E5734C">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EEA0270" w14:textId="784AFC65" w:rsidR="00E5734C" w:rsidRPr="000C68ED" w:rsidRDefault="00E5734C" w:rsidP="00E5734C">
            <w:pPr>
              <w:spacing w:after="0"/>
              <w:jc w:val="center"/>
              <w:rPr>
                <w:color w:val="000000"/>
                <w:lang w:val="en-US"/>
              </w:rPr>
            </w:pPr>
            <w:r w:rsidRPr="00E5734C">
              <w:rPr>
                <w:color w:val="000000"/>
                <w:lang w:val="en-US"/>
              </w:rPr>
              <w:t>0.36</w:t>
            </w:r>
          </w:p>
        </w:tc>
      </w:tr>
      <w:tr w:rsidR="00E5734C" w:rsidRPr="000C68ED" w14:paraId="1302A91D" w14:textId="77777777" w:rsidTr="00D8375E">
        <w:trPr>
          <w:trHeight w:val="266"/>
          <w:jc w:val="center"/>
        </w:trPr>
        <w:tc>
          <w:tcPr>
            <w:tcW w:w="988" w:type="dxa"/>
            <w:vMerge/>
            <w:vAlign w:val="center"/>
            <w:hideMark/>
          </w:tcPr>
          <w:p w14:paraId="5F29DB1D"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3C7D6F4"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48E2C4E" w14:textId="72992D5E"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D4661C2" w14:textId="1D8757E0"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0213CDF" w14:textId="5DDA311F"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6291858" w14:textId="6307A1F9" w:rsidR="00E5734C" w:rsidRPr="000C68ED" w:rsidRDefault="00E5734C" w:rsidP="00E5734C">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97C003" w14:textId="715F1528"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5ADF6FA" w14:textId="227BD199"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DE89E07" w14:textId="31B48A36"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00337C8" w14:textId="50A46066"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67FA0D7" w14:textId="6E5451FF" w:rsidR="00E5734C" w:rsidRPr="000C68ED" w:rsidRDefault="00E5734C" w:rsidP="00E5734C">
            <w:pPr>
              <w:spacing w:after="0"/>
              <w:jc w:val="center"/>
              <w:rPr>
                <w:color w:val="000000"/>
                <w:lang w:val="en-US"/>
              </w:rPr>
            </w:pPr>
            <w:r w:rsidRPr="00E5734C">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94A1FE4" w14:textId="6598832E"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BB62F93" w14:textId="7A902D09" w:rsidR="00E5734C" w:rsidRPr="000C68ED" w:rsidRDefault="00E5734C" w:rsidP="00E5734C">
            <w:pPr>
              <w:spacing w:after="0"/>
              <w:jc w:val="center"/>
              <w:rPr>
                <w:color w:val="000000"/>
                <w:lang w:val="en-US"/>
              </w:rPr>
            </w:pPr>
            <w:r w:rsidRPr="00E5734C">
              <w:rPr>
                <w:color w:val="000000"/>
                <w:lang w:val="en-US"/>
              </w:rPr>
              <w:t>3.15</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74C1655" w14:textId="51A9AA40" w:rsidR="00E5734C" w:rsidRPr="000C68ED" w:rsidRDefault="00E5734C" w:rsidP="00E5734C">
            <w:pPr>
              <w:spacing w:after="0"/>
              <w:jc w:val="center"/>
              <w:rPr>
                <w:color w:val="000000"/>
                <w:lang w:val="en-US"/>
              </w:rPr>
            </w:pPr>
            <w:r w:rsidRPr="00E5734C">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D01A580" w14:textId="7E76625C" w:rsidR="00E5734C" w:rsidRPr="000C68ED" w:rsidRDefault="00E5734C" w:rsidP="00E5734C">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3370B8C" w14:textId="3BD21095" w:rsidR="00E5734C" w:rsidRPr="000C68ED" w:rsidRDefault="00E5734C" w:rsidP="00E5734C">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1C2D0DB" w14:textId="2AD96220"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9D3109E" w14:textId="4B72D36A"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1313393" w14:textId="2B18BFB5"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7946564" w14:textId="04048569" w:rsidR="00E5734C" w:rsidRPr="000C68ED" w:rsidRDefault="00E5734C" w:rsidP="00E5734C">
            <w:pPr>
              <w:spacing w:after="0"/>
              <w:jc w:val="center"/>
              <w:rPr>
                <w:color w:val="000000"/>
                <w:lang w:val="en-US"/>
              </w:rPr>
            </w:pPr>
            <w:r w:rsidRPr="00E5734C">
              <w:rPr>
                <w:color w:val="000000"/>
                <w:lang w:val="en-US"/>
              </w:rPr>
              <w:t>2.12</w:t>
            </w:r>
          </w:p>
        </w:tc>
      </w:tr>
      <w:tr w:rsidR="00E5734C" w:rsidRPr="000C68ED" w14:paraId="66EB16F5" w14:textId="77777777" w:rsidTr="00D8375E">
        <w:trPr>
          <w:trHeight w:val="266"/>
          <w:jc w:val="center"/>
        </w:trPr>
        <w:tc>
          <w:tcPr>
            <w:tcW w:w="988" w:type="dxa"/>
            <w:vMerge/>
            <w:vAlign w:val="center"/>
            <w:hideMark/>
          </w:tcPr>
          <w:p w14:paraId="681E73B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7349CD1A"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714E634A" w14:textId="681D497F"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67441008" w14:textId="0A93E282"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927F061" w14:textId="55837FFE"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C3D7B2D" w14:textId="0980F2D8" w:rsidR="00E5734C" w:rsidRPr="000C68ED" w:rsidRDefault="00E5734C" w:rsidP="00E5734C">
            <w:pPr>
              <w:spacing w:after="0"/>
              <w:jc w:val="center"/>
              <w:rPr>
                <w:color w:val="000000"/>
                <w:lang w:val="en-US"/>
              </w:rPr>
            </w:pPr>
            <w:r w:rsidRPr="00E5734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DAB4131" w14:textId="60EA5100"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DF0D874" w14:textId="5D8F23DC"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BACCA74" w14:textId="099DD507"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EDFCF0F" w14:textId="7A93ADA3"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17434C" w14:textId="5BDA5C46" w:rsidR="00E5734C" w:rsidRPr="000C68ED" w:rsidRDefault="00E5734C" w:rsidP="00E5734C">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67D9413" w14:textId="64B6FEC2"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AA67219" w14:textId="64FBD7A7" w:rsidR="00E5734C" w:rsidRPr="000C68ED" w:rsidRDefault="00E5734C" w:rsidP="00E5734C">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E73F0B7" w14:textId="38E40D07"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0E668D5" w14:textId="38D9BC75" w:rsidR="00E5734C" w:rsidRPr="000C68ED" w:rsidRDefault="00E5734C" w:rsidP="00E5734C">
            <w:pPr>
              <w:spacing w:after="0"/>
              <w:jc w:val="center"/>
              <w:rPr>
                <w:color w:val="000000"/>
                <w:lang w:val="en-US"/>
              </w:rPr>
            </w:pPr>
            <w:r w:rsidRPr="00E5734C">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25090BE" w14:textId="1EE05299"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7CD88EF" w14:textId="4E289B3A"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30B36B5" w14:textId="221D2DD4"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03E8E39" w14:textId="7AB9FA9F" w:rsidR="00E5734C" w:rsidRPr="000C68ED" w:rsidRDefault="00E5734C" w:rsidP="00E5734C">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AE3240F" w14:textId="1F5EDC56" w:rsidR="00E5734C" w:rsidRPr="000C68ED" w:rsidRDefault="00E5734C" w:rsidP="00E5734C">
            <w:pPr>
              <w:spacing w:after="0"/>
              <w:jc w:val="center"/>
              <w:rPr>
                <w:color w:val="000000"/>
                <w:lang w:val="en-US"/>
              </w:rPr>
            </w:pPr>
            <w:r w:rsidRPr="00E5734C">
              <w:rPr>
                <w:color w:val="000000"/>
                <w:lang w:val="en-US"/>
              </w:rPr>
              <w:t>5.05</w:t>
            </w:r>
          </w:p>
        </w:tc>
      </w:tr>
    </w:tbl>
    <w:p w14:paraId="1BA98702" w14:textId="77777777" w:rsidR="009D254D" w:rsidRPr="000C68ED" w:rsidRDefault="009D254D" w:rsidP="009D254D">
      <w:pPr>
        <w:pStyle w:val="BodyText"/>
        <w:rPr>
          <w:rFonts w:eastAsia="Malgun Gothic"/>
          <w:lang w:val="en-US" w:eastAsia="ko-KR"/>
        </w:rPr>
      </w:pPr>
    </w:p>
    <w:p w14:paraId="51AD188A" w14:textId="77777777" w:rsidR="009D254D" w:rsidRPr="000C68ED" w:rsidRDefault="009D254D" w:rsidP="009D254D">
      <w:pPr>
        <w:pStyle w:val="BodyText"/>
        <w:rPr>
          <w:rFonts w:eastAsia="Malgun Gothic"/>
          <w:lang w:val="en-US" w:eastAsia="ko-KR"/>
        </w:rPr>
      </w:pPr>
      <w:r w:rsidRPr="000C68ED">
        <w:rPr>
          <w:rFonts w:eastAsia="Malgun Gothic"/>
          <w:lang w:val="en-US" w:eastAsia="ko-KR"/>
        </w:rPr>
        <w:t xml:space="preserve"> </w:t>
      </w:r>
    </w:p>
    <w:p w14:paraId="7893448A" w14:textId="77777777" w:rsidR="009D254D" w:rsidRPr="000C68ED" w:rsidRDefault="009D254D" w:rsidP="009D254D">
      <w:pPr>
        <w:spacing w:line="276" w:lineRule="auto"/>
        <w:ind w:left="100" w:hangingChars="50" w:hanging="100"/>
        <w:rPr>
          <w:lang w:val="en-US"/>
        </w:rPr>
      </w:pPr>
    </w:p>
    <w:p w14:paraId="155D7342" w14:textId="77777777" w:rsidR="00E5734C" w:rsidRDefault="00E5734C" w:rsidP="009D254D">
      <w:pPr>
        <w:pStyle w:val="TH"/>
        <w:rPr>
          <w:rFonts w:ascii="Times New Roman" w:hAnsi="Times New Roman"/>
        </w:rPr>
      </w:pPr>
      <w:r>
        <w:rPr>
          <w:noProof/>
          <w:lang w:val="en-US" w:eastAsia="ko-KR"/>
        </w:rPr>
        <w:lastRenderedPageBreak/>
        <w:drawing>
          <wp:inline distT="0" distB="0" distL="0" distR="0" wp14:anchorId="293C3303" wp14:editId="6D7D6646">
            <wp:extent cx="9074785" cy="3075443"/>
            <wp:effectExtent l="0" t="0" r="0" b="0"/>
            <wp:docPr id="2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74785" cy="3075443"/>
                    </a:xfrm>
                    <a:prstGeom prst="rect">
                      <a:avLst/>
                    </a:prstGeom>
                    <a:solidFill>
                      <a:schemeClr val="bg1"/>
                    </a:solidFill>
                  </pic:spPr>
                </pic:pic>
              </a:graphicData>
            </a:graphic>
          </wp:inline>
        </w:drawing>
      </w:r>
    </w:p>
    <w:p w14:paraId="44B95D3D" w14:textId="3158894C" w:rsidR="009D254D" w:rsidRPr="000C68ED" w:rsidRDefault="009D254D" w:rsidP="009D254D">
      <w:pPr>
        <w:pStyle w:val="TH"/>
        <w:rPr>
          <w:rFonts w:ascii="Times New Roman" w:hAnsi="Times New Roman"/>
          <w:lang w:val="en-US"/>
        </w:rPr>
      </w:pPr>
      <w:r w:rsidRPr="000C68ED">
        <w:rPr>
          <w:rFonts w:ascii="Times New Roman" w:hAnsi="Times New Roman"/>
          <w:lang w:val="en-US"/>
        </w:rPr>
        <w:t xml:space="preserve">Figure 2-4: NS_58-PSSCH/PSCCH </w:t>
      </w:r>
      <w:r w:rsidR="00C03F39">
        <w:rPr>
          <w:rFonts w:ascii="Times New Roman" w:hAnsi="Times New Roman"/>
          <w:lang w:val="en-US"/>
        </w:rPr>
        <w:t>A-</w:t>
      </w:r>
      <w:r w:rsidRPr="000C68ED">
        <w:rPr>
          <w:rFonts w:ascii="Times New Roman" w:hAnsi="Times New Roman"/>
          <w:lang w:val="en-US"/>
        </w:rPr>
        <w:t>MPR simulation results for SL-U power class 5</w:t>
      </w:r>
    </w:p>
    <w:p w14:paraId="334CCEFD" w14:textId="77777777" w:rsidR="009D254D" w:rsidRPr="000C68ED" w:rsidRDefault="009D254D" w:rsidP="009D254D">
      <w:pPr>
        <w:rPr>
          <w:lang w:val="en-US" w:eastAsia="zh-CN"/>
        </w:rPr>
        <w:sectPr w:rsidR="009D254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68192111" w14:textId="5ED70633" w:rsidR="009D254D" w:rsidRPr="000C68ED" w:rsidRDefault="009D254D" w:rsidP="009D254D">
      <w:pPr>
        <w:pStyle w:val="BodyText"/>
        <w:rPr>
          <w:rFonts w:eastAsiaTheme="minorEastAsia"/>
          <w:lang w:val="en-US" w:eastAsia="ko-KR"/>
        </w:rPr>
      </w:pPr>
      <w:r w:rsidRPr="000C68ED">
        <w:rPr>
          <w:rFonts w:eastAsiaTheme="minorEastAsia"/>
          <w:lang w:val="en-US" w:eastAsia="ko-KR"/>
        </w:rPr>
        <w:lastRenderedPageBreak/>
        <w:t>Table 2-13 shows the maximum value of simulation results considering combinations of Outer/Inner sub-band configuration and Full/Partial RB allocation.</w:t>
      </w:r>
    </w:p>
    <w:p w14:paraId="271689D4" w14:textId="2630DB5F" w:rsidR="009D254D" w:rsidRPr="000C68ED" w:rsidRDefault="009D254D" w:rsidP="009D254D">
      <w:pPr>
        <w:pStyle w:val="TH"/>
        <w:rPr>
          <w:rFonts w:ascii="Times New Roman" w:hAnsi="Times New Roman"/>
          <w:lang w:val="en-US"/>
        </w:rPr>
      </w:pPr>
      <w:r w:rsidRPr="000C68ED">
        <w:rPr>
          <w:rFonts w:ascii="Times New Roman" w:hAnsi="Times New Roman"/>
          <w:lang w:val="en-US"/>
        </w:rPr>
        <w:t>Table 2-13 : NS_58-PSSCH/PSCCH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37658A1B" w14:textId="77777777" w:rsidTr="00D8375E">
        <w:trPr>
          <w:trHeight w:val="237"/>
          <w:jc w:val="center"/>
        </w:trPr>
        <w:tc>
          <w:tcPr>
            <w:tcW w:w="1692" w:type="dxa"/>
            <w:tcBorders>
              <w:bottom w:val="nil"/>
            </w:tcBorders>
            <w:shd w:val="clear" w:color="auto" w:fill="auto"/>
          </w:tcPr>
          <w:p w14:paraId="26B25F23"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23F88261" w14:textId="77777777" w:rsidR="009D254D" w:rsidRPr="000C68ED" w:rsidRDefault="009D254D" w:rsidP="00D8375E">
            <w:pPr>
              <w:pStyle w:val="TAH"/>
              <w:rPr>
                <w:lang w:val="en-US"/>
              </w:rPr>
            </w:pPr>
            <w:r w:rsidRPr="000C68ED">
              <w:rPr>
                <w:lang w:val="en-US"/>
              </w:rPr>
              <w:t>Modulation</w:t>
            </w:r>
          </w:p>
        </w:tc>
        <w:tc>
          <w:tcPr>
            <w:tcW w:w="5670" w:type="dxa"/>
            <w:gridSpan w:val="4"/>
          </w:tcPr>
          <w:p w14:paraId="0FAE93B7" w14:textId="77777777" w:rsidR="009D254D" w:rsidRPr="000C68ED" w:rsidRDefault="009D254D" w:rsidP="00D8375E">
            <w:pPr>
              <w:pStyle w:val="TAH"/>
              <w:rPr>
                <w:lang w:val="en-US"/>
              </w:rPr>
            </w:pPr>
            <w:r w:rsidRPr="000C68ED">
              <w:rPr>
                <w:lang w:val="en-US"/>
              </w:rPr>
              <w:t>RB Allocation</w:t>
            </w:r>
          </w:p>
        </w:tc>
      </w:tr>
      <w:tr w:rsidR="009D254D" w:rsidRPr="000C68ED" w14:paraId="05C2CBF8" w14:textId="77777777" w:rsidTr="00D8375E">
        <w:trPr>
          <w:trHeight w:val="237"/>
          <w:jc w:val="center"/>
        </w:trPr>
        <w:tc>
          <w:tcPr>
            <w:tcW w:w="1692" w:type="dxa"/>
            <w:tcBorders>
              <w:top w:val="nil"/>
              <w:bottom w:val="nil"/>
            </w:tcBorders>
            <w:shd w:val="clear" w:color="auto" w:fill="auto"/>
          </w:tcPr>
          <w:p w14:paraId="4D6FF13E"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5A86C3A5" w14:textId="77777777" w:rsidR="009D254D" w:rsidRPr="000C68ED" w:rsidRDefault="009D254D" w:rsidP="00D8375E">
            <w:pPr>
              <w:pStyle w:val="TAH"/>
              <w:rPr>
                <w:lang w:val="en-US"/>
              </w:rPr>
            </w:pPr>
          </w:p>
        </w:tc>
        <w:tc>
          <w:tcPr>
            <w:tcW w:w="2790" w:type="dxa"/>
            <w:gridSpan w:val="2"/>
          </w:tcPr>
          <w:p w14:paraId="7F0C6EE6"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1B076538"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p>
        </w:tc>
      </w:tr>
      <w:tr w:rsidR="009D254D" w:rsidRPr="000C68ED" w14:paraId="4A75D37A" w14:textId="77777777" w:rsidTr="00D8375E">
        <w:trPr>
          <w:trHeight w:val="237"/>
          <w:jc w:val="center"/>
        </w:trPr>
        <w:tc>
          <w:tcPr>
            <w:tcW w:w="1692" w:type="dxa"/>
            <w:tcBorders>
              <w:top w:val="nil"/>
              <w:bottom w:val="single" w:sz="4" w:space="0" w:color="auto"/>
            </w:tcBorders>
            <w:shd w:val="clear" w:color="auto" w:fill="auto"/>
          </w:tcPr>
          <w:p w14:paraId="1D17AC88" w14:textId="77777777" w:rsidR="009D254D" w:rsidRPr="000C68ED" w:rsidRDefault="009D254D" w:rsidP="00D8375E">
            <w:pPr>
              <w:pStyle w:val="TAH"/>
              <w:rPr>
                <w:lang w:val="en-US"/>
              </w:rPr>
            </w:pPr>
          </w:p>
        </w:tc>
        <w:tc>
          <w:tcPr>
            <w:tcW w:w="1548" w:type="dxa"/>
            <w:tcBorders>
              <w:top w:val="nil"/>
            </w:tcBorders>
            <w:shd w:val="clear" w:color="auto" w:fill="auto"/>
          </w:tcPr>
          <w:p w14:paraId="3042A32A" w14:textId="77777777" w:rsidR="009D254D" w:rsidRPr="000C68ED" w:rsidRDefault="009D254D" w:rsidP="00D8375E">
            <w:pPr>
              <w:pStyle w:val="TAH"/>
              <w:rPr>
                <w:lang w:val="en-US"/>
              </w:rPr>
            </w:pPr>
          </w:p>
        </w:tc>
        <w:tc>
          <w:tcPr>
            <w:tcW w:w="1350" w:type="dxa"/>
          </w:tcPr>
          <w:p w14:paraId="077A6039" w14:textId="77777777" w:rsidR="009D254D" w:rsidRPr="000C68ED" w:rsidRDefault="009D254D" w:rsidP="00D8375E">
            <w:pPr>
              <w:pStyle w:val="TAH"/>
              <w:rPr>
                <w:lang w:val="en-US"/>
              </w:rPr>
            </w:pPr>
            <w:r w:rsidRPr="000C68ED">
              <w:rPr>
                <w:lang w:val="en-US"/>
              </w:rPr>
              <w:t>Full (dB)</w:t>
            </w:r>
          </w:p>
        </w:tc>
        <w:tc>
          <w:tcPr>
            <w:tcW w:w="1440" w:type="dxa"/>
          </w:tcPr>
          <w:p w14:paraId="7CCA15A3" w14:textId="77777777" w:rsidR="009D254D" w:rsidRPr="000C68ED" w:rsidRDefault="009D254D" w:rsidP="00D8375E">
            <w:pPr>
              <w:pStyle w:val="TAH"/>
              <w:rPr>
                <w:lang w:val="en-US"/>
              </w:rPr>
            </w:pPr>
            <w:r w:rsidRPr="000C68ED">
              <w:rPr>
                <w:lang w:val="en-US"/>
              </w:rPr>
              <w:t>Partial (dB)</w:t>
            </w:r>
          </w:p>
        </w:tc>
        <w:tc>
          <w:tcPr>
            <w:tcW w:w="1440" w:type="dxa"/>
          </w:tcPr>
          <w:p w14:paraId="6FAD117D" w14:textId="77777777" w:rsidR="009D254D" w:rsidRPr="000C68ED" w:rsidRDefault="009D254D" w:rsidP="00D8375E">
            <w:pPr>
              <w:pStyle w:val="TAH"/>
              <w:rPr>
                <w:lang w:val="en-US"/>
              </w:rPr>
            </w:pPr>
            <w:r w:rsidRPr="000C68ED">
              <w:rPr>
                <w:lang w:val="en-US"/>
              </w:rPr>
              <w:t>Full(dB)</w:t>
            </w:r>
          </w:p>
        </w:tc>
        <w:tc>
          <w:tcPr>
            <w:tcW w:w="1440" w:type="dxa"/>
          </w:tcPr>
          <w:p w14:paraId="5D84CB3D" w14:textId="77777777" w:rsidR="009D254D" w:rsidRPr="000C68ED" w:rsidRDefault="009D254D" w:rsidP="00D8375E">
            <w:pPr>
              <w:pStyle w:val="TAH"/>
              <w:rPr>
                <w:lang w:val="en-US"/>
              </w:rPr>
            </w:pPr>
            <w:r w:rsidRPr="000C68ED">
              <w:rPr>
                <w:lang w:val="en-US"/>
              </w:rPr>
              <w:t>Partial (dB)</w:t>
            </w:r>
          </w:p>
        </w:tc>
      </w:tr>
      <w:tr w:rsidR="00E5734C" w:rsidRPr="000C68ED" w14:paraId="414A5356" w14:textId="77777777" w:rsidTr="00D8375E">
        <w:trPr>
          <w:trHeight w:val="20"/>
          <w:jc w:val="center"/>
        </w:trPr>
        <w:tc>
          <w:tcPr>
            <w:tcW w:w="1692" w:type="dxa"/>
            <w:tcBorders>
              <w:bottom w:val="nil"/>
            </w:tcBorders>
            <w:shd w:val="clear" w:color="auto" w:fill="auto"/>
          </w:tcPr>
          <w:p w14:paraId="253ED3E0"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7653091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A8FE96E" w14:textId="230D6E9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2DFAFE66" w14:textId="2040786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10FE55F1" w14:textId="72E8F9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0833AB96" w14:textId="629008A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42FD7037" w14:textId="77777777" w:rsidTr="00D8375E">
        <w:trPr>
          <w:trHeight w:val="20"/>
          <w:jc w:val="center"/>
        </w:trPr>
        <w:tc>
          <w:tcPr>
            <w:tcW w:w="1692" w:type="dxa"/>
            <w:tcBorders>
              <w:top w:val="nil"/>
              <w:bottom w:val="nil"/>
            </w:tcBorders>
            <w:shd w:val="clear" w:color="auto" w:fill="auto"/>
          </w:tcPr>
          <w:p w14:paraId="5B6BECC6" w14:textId="77777777" w:rsidR="00E5734C" w:rsidRPr="000C68ED" w:rsidRDefault="00E5734C" w:rsidP="00E5734C">
            <w:pPr>
              <w:pStyle w:val="FL"/>
              <w:spacing w:before="0" w:after="0"/>
              <w:rPr>
                <w:b w:val="0"/>
                <w:bCs/>
                <w:sz w:val="18"/>
                <w:szCs w:val="18"/>
                <w:lang w:val="en-US"/>
              </w:rPr>
            </w:pPr>
          </w:p>
        </w:tc>
        <w:tc>
          <w:tcPr>
            <w:tcW w:w="1548" w:type="dxa"/>
          </w:tcPr>
          <w:p w14:paraId="56673C4C"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1811DAE" w14:textId="29FDD0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615C6F88" w14:textId="6F2BD5E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322F8DA6" w14:textId="291394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6559D997" w14:textId="18990A3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1FE2CDA4" w14:textId="77777777" w:rsidTr="00D8375E">
        <w:trPr>
          <w:trHeight w:val="20"/>
          <w:jc w:val="center"/>
        </w:trPr>
        <w:tc>
          <w:tcPr>
            <w:tcW w:w="1692" w:type="dxa"/>
            <w:tcBorders>
              <w:top w:val="nil"/>
              <w:bottom w:val="nil"/>
            </w:tcBorders>
            <w:shd w:val="clear" w:color="auto" w:fill="auto"/>
          </w:tcPr>
          <w:p w14:paraId="0FC6B936" w14:textId="77777777" w:rsidR="00E5734C" w:rsidRPr="000C68ED" w:rsidRDefault="00E5734C" w:rsidP="00E5734C">
            <w:pPr>
              <w:pStyle w:val="FL"/>
              <w:spacing w:before="0" w:after="0"/>
              <w:rPr>
                <w:b w:val="0"/>
                <w:bCs/>
                <w:sz w:val="18"/>
                <w:szCs w:val="18"/>
                <w:lang w:val="en-US"/>
              </w:rPr>
            </w:pPr>
          </w:p>
        </w:tc>
        <w:tc>
          <w:tcPr>
            <w:tcW w:w="1548" w:type="dxa"/>
          </w:tcPr>
          <w:p w14:paraId="55BC0E2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A78D214" w14:textId="602A877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3.18</w:t>
            </w:r>
          </w:p>
        </w:tc>
        <w:tc>
          <w:tcPr>
            <w:tcW w:w="1440" w:type="dxa"/>
            <w:vAlign w:val="center"/>
          </w:tcPr>
          <w:p w14:paraId="78201B29" w14:textId="21B168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02BEE231" w14:textId="3248B1F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1440" w:type="dxa"/>
            <w:vAlign w:val="center"/>
          </w:tcPr>
          <w:p w14:paraId="6FF833A9" w14:textId="1F485E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r>
      <w:tr w:rsidR="00E5734C" w:rsidRPr="000C68ED" w14:paraId="13736114" w14:textId="77777777" w:rsidTr="00D8375E">
        <w:trPr>
          <w:trHeight w:val="20"/>
          <w:jc w:val="center"/>
        </w:trPr>
        <w:tc>
          <w:tcPr>
            <w:tcW w:w="1692" w:type="dxa"/>
            <w:tcBorders>
              <w:top w:val="nil"/>
            </w:tcBorders>
            <w:shd w:val="clear" w:color="auto" w:fill="auto"/>
          </w:tcPr>
          <w:p w14:paraId="5AF7BEB4" w14:textId="77777777" w:rsidR="00E5734C" w:rsidRPr="000C68ED" w:rsidRDefault="00E5734C" w:rsidP="00E5734C">
            <w:pPr>
              <w:pStyle w:val="FL"/>
              <w:spacing w:before="0" w:after="0"/>
              <w:rPr>
                <w:b w:val="0"/>
                <w:bCs/>
                <w:sz w:val="18"/>
                <w:szCs w:val="18"/>
                <w:lang w:val="en-US"/>
              </w:rPr>
            </w:pPr>
          </w:p>
        </w:tc>
        <w:tc>
          <w:tcPr>
            <w:tcW w:w="1548" w:type="dxa"/>
          </w:tcPr>
          <w:p w14:paraId="6D5BED15"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7AA33BD5" w14:textId="4BAEC77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633B484C" w14:textId="1C6CA5D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5.09</w:t>
            </w:r>
          </w:p>
        </w:tc>
        <w:tc>
          <w:tcPr>
            <w:tcW w:w="1440" w:type="dxa"/>
            <w:vAlign w:val="center"/>
          </w:tcPr>
          <w:p w14:paraId="7451776E" w14:textId="683E982B"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745F9F68" w14:textId="4771C2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r>
    </w:tbl>
    <w:p w14:paraId="4C5FFF53" w14:textId="72F2ED49" w:rsidR="009D254D" w:rsidRPr="000C68ED" w:rsidRDefault="009D254D" w:rsidP="009D254D">
      <w:pPr>
        <w:pStyle w:val="BodyText"/>
        <w:rPr>
          <w:rFonts w:eastAsia="Malgun Gothic"/>
          <w:lang w:val="en-US" w:eastAsia="ko-KR"/>
        </w:rPr>
      </w:pPr>
    </w:p>
    <w:p w14:paraId="131DF767" w14:textId="77777777" w:rsidR="00D8375E" w:rsidRPr="000C68ED" w:rsidRDefault="00D8375E" w:rsidP="00D8375E">
      <w:pPr>
        <w:pStyle w:val="BodyText"/>
        <w:rPr>
          <w:lang w:val="en-US" w:eastAsia="ko-KR"/>
        </w:rPr>
      </w:pPr>
      <w:r w:rsidRPr="000C68ED">
        <w:rPr>
          <w:lang w:val="en-US" w:eastAsia="ko-KR"/>
        </w:rPr>
        <w:t>For NS_58, Full RB allocation and Partial RB allocation for sub-band operation can be reused as Table 6.2F.3.8-1 in TS38.101-1.</w:t>
      </w:r>
    </w:p>
    <w:p w14:paraId="7FA8DCD7" w14:textId="77777777" w:rsidR="00D8375E" w:rsidRPr="000C68ED" w:rsidRDefault="00D8375E" w:rsidP="00D8375E">
      <w:pPr>
        <w:pStyle w:val="TH"/>
        <w:rPr>
          <w:lang w:val="en-US"/>
        </w:rPr>
      </w:pPr>
      <w:r w:rsidRPr="000C68ED">
        <w:rPr>
          <w:lang w:val="en-US"/>
        </w:rPr>
        <w:t>Table 6.2F.3.8-1: A-MPR for NS_58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D8375E" w:rsidRPr="000C68ED" w14:paraId="14CCD27E" w14:textId="77777777" w:rsidTr="00D8375E">
        <w:trPr>
          <w:trHeight w:val="237"/>
          <w:jc w:val="center"/>
        </w:trPr>
        <w:tc>
          <w:tcPr>
            <w:tcW w:w="1692" w:type="dxa"/>
            <w:tcBorders>
              <w:top w:val="single" w:sz="4" w:space="0" w:color="auto"/>
              <w:left w:val="single" w:sz="4" w:space="0" w:color="auto"/>
              <w:bottom w:val="nil"/>
              <w:right w:val="single" w:sz="4" w:space="0" w:color="auto"/>
            </w:tcBorders>
            <w:hideMark/>
          </w:tcPr>
          <w:p w14:paraId="0C2D2DAD" w14:textId="77777777" w:rsidR="00D8375E" w:rsidRPr="000C68ED" w:rsidRDefault="00D8375E" w:rsidP="00D8375E">
            <w:pPr>
              <w:pStyle w:val="TAH"/>
              <w:rPr>
                <w:lang w:val="en-US"/>
              </w:rPr>
            </w:pPr>
            <w:r w:rsidRPr="000C68ED">
              <w:rPr>
                <w:lang w:val="en-US"/>
              </w:rPr>
              <w:t>Pre-coding</w:t>
            </w:r>
          </w:p>
        </w:tc>
        <w:tc>
          <w:tcPr>
            <w:tcW w:w="1548" w:type="dxa"/>
            <w:tcBorders>
              <w:top w:val="single" w:sz="4" w:space="0" w:color="auto"/>
              <w:left w:val="single" w:sz="4" w:space="0" w:color="auto"/>
              <w:bottom w:val="nil"/>
              <w:right w:val="single" w:sz="4" w:space="0" w:color="auto"/>
            </w:tcBorders>
            <w:hideMark/>
          </w:tcPr>
          <w:p w14:paraId="3C3E0C35" w14:textId="77777777" w:rsidR="00D8375E" w:rsidRPr="000C68ED" w:rsidRDefault="00D8375E" w:rsidP="00D8375E">
            <w:pPr>
              <w:pStyle w:val="TAH"/>
              <w:rPr>
                <w:lang w:val="en-US"/>
              </w:rPr>
            </w:pPr>
            <w:r w:rsidRPr="000C68ED">
              <w:rPr>
                <w:lang w:val="en-US"/>
              </w:rP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3367163C" w14:textId="77777777" w:rsidR="00D8375E" w:rsidRPr="000C68ED" w:rsidRDefault="00D8375E" w:rsidP="00D8375E">
            <w:pPr>
              <w:pStyle w:val="TAH"/>
              <w:rPr>
                <w:lang w:val="en-US"/>
              </w:rPr>
            </w:pPr>
            <w:r w:rsidRPr="000C68ED">
              <w:rPr>
                <w:lang w:val="en-US"/>
              </w:rPr>
              <w:t>RB Allocation</w:t>
            </w:r>
          </w:p>
        </w:tc>
      </w:tr>
      <w:tr w:rsidR="00D8375E" w:rsidRPr="000C68ED" w14:paraId="42E476E9" w14:textId="77777777" w:rsidTr="00D8375E">
        <w:trPr>
          <w:trHeight w:val="237"/>
          <w:jc w:val="center"/>
        </w:trPr>
        <w:tc>
          <w:tcPr>
            <w:tcW w:w="1692" w:type="dxa"/>
            <w:tcBorders>
              <w:top w:val="nil"/>
              <w:left w:val="single" w:sz="4" w:space="0" w:color="auto"/>
              <w:bottom w:val="single" w:sz="4" w:space="0" w:color="auto"/>
              <w:right w:val="single" w:sz="4" w:space="0" w:color="auto"/>
            </w:tcBorders>
          </w:tcPr>
          <w:p w14:paraId="10B3E552" w14:textId="77777777" w:rsidR="00D8375E" w:rsidRPr="000C68ED" w:rsidRDefault="00D8375E" w:rsidP="00D8375E">
            <w:pPr>
              <w:pStyle w:val="TAH"/>
              <w:rPr>
                <w:lang w:val="en-US"/>
              </w:rPr>
            </w:pPr>
          </w:p>
        </w:tc>
        <w:tc>
          <w:tcPr>
            <w:tcW w:w="1548" w:type="dxa"/>
            <w:tcBorders>
              <w:top w:val="nil"/>
              <w:left w:val="single" w:sz="4" w:space="0" w:color="auto"/>
              <w:bottom w:val="single" w:sz="4" w:space="0" w:color="auto"/>
              <w:right w:val="single" w:sz="4" w:space="0" w:color="auto"/>
            </w:tcBorders>
          </w:tcPr>
          <w:p w14:paraId="60714172" w14:textId="77777777" w:rsidR="00D8375E" w:rsidRPr="000C68ED" w:rsidRDefault="00D8375E" w:rsidP="00D8375E">
            <w:pPr>
              <w:pStyle w:val="TAH"/>
              <w:rPr>
                <w:lang w:val="en-US"/>
              </w:rPr>
            </w:pPr>
          </w:p>
        </w:tc>
        <w:tc>
          <w:tcPr>
            <w:tcW w:w="1350" w:type="dxa"/>
            <w:tcBorders>
              <w:top w:val="single" w:sz="4" w:space="0" w:color="auto"/>
              <w:left w:val="single" w:sz="4" w:space="0" w:color="auto"/>
              <w:bottom w:val="single" w:sz="4" w:space="0" w:color="auto"/>
              <w:right w:val="single" w:sz="4" w:space="0" w:color="auto"/>
            </w:tcBorders>
            <w:hideMark/>
          </w:tcPr>
          <w:p w14:paraId="73E89744" w14:textId="77777777" w:rsidR="00D8375E" w:rsidRPr="000C68ED" w:rsidRDefault="00D8375E" w:rsidP="00D8375E">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3CFFF846" w14:textId="77777777" w:rsidR="00D8375E" w:rsidRPr="000C68ED" w:rsidRDefault="00D8375E" w:rsidP="00D8375E">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r>
      <w:tr w:rsidR="00D8375E" w:rsidRPr="000C68ED" w14:paraId="0B324C58" w14:textId="77777777" w:rsidTr="00D8375E">
        <w:trPr>
          <w:trHeight w:val="20"/>
          <w:jc w:val="center"/>
        </w:trPr>
        <w:tc>
          <w:tcPr>
            <w:tcW w:w="1692" w:type="dxa"/>
            <w:tcBorders>
              <w:top w:val="single" w:sz="4" w:space="0" w:color="auto"/>
              <w:left w:val="single" w:sz="4" w:space="0" w:color="auto"/>
              <w:bottom w:val="nil"/>
              <w:right w:val="single" w:sz="4" w:space="0" w:color="auto"/>
            </w:tcBorders>
            <w:hideMark/>
          </w:tcPr>
          <w:p w14:paraId="51B2AE8C" w14:textId="77777777" w:rsidR="00D8375E" w:rsidRPr="000C68ED" w:rsidRDefault="00D8375E" w:rsidP="00D8375E">
            <w:pPr>
              <w:pStyle w:val="TAC"/>
              <w:rPr>
                <w:b/>
                <w:lang w:val="en-US"/>
              </w:rPr>
            </w:pPr>
            <w:r w:rsidRPr="000C68ED">
              <w:rPr>
                <w:lang w:val="en-US"/>
              </w:rPr>
              <w:t>DFT-s-OF</w:t>
            </w:r>
            <w:r w:rsidRPr="000C68ED">
              <w:rPr>
                <w:rFonts w:eastAsia="SimSun"/>
                <w:lang w:val="en-US" w:eastAsia="zh-CN"/>
              </w:rPr>
              <w:t>D</w:t>
            </w:r>
            <w:r w:rsidRPr="000C68ED">
              <w:rPr>
                <w:lang w:val="en-US"/>
              </w:rPr>
              <w:t>M</w:t>
            </w:r>
          </w:p>
        </w:tc>
        <w:tc>
          <w:tcPr>
            <w:tcW w:w="1548" w:type="dxa"/>
            <w:tcBorders>
              <w:top w:val="single" w:sz="4" w:space="0" w:color="auto"/>
              <w:left w:val="single" w:sz="4" w:space="0" w:color="auto"/>
              <w:bottom w:val="single" w:sz="4" w:space="0" w:color="auto"/>
              <w:right w:val="single" w:sz="4" w:space="0" w:color="auto"/>
            </w:tcBorders>
            <w:hideMark/>
          </w:tcPr>
          <w:p w14:paraId="4EDF0BE6" w14:textId="77777777" w:rsidR="00D8375E" w:rsidRPr="000C68ED" w:rsidRDefault="00D8375E" w:rsidP="00D8375E">
            <w:pPr>
              <w:pStyle w:val="TAC"/>
              <w:rPr>
                <w:b/>
                <w:lang w:val="en-US"/>
              </w:rPr>
            </w:pPr>
            <w:r w:rsidRPr="000C68ED">
              <w:rPr>
                <w:lang w:val="en-US"/>
              </w:rPr>
              <w:t>Pi/2 BPSK</w:t>
            </w:r>
            <w:r w:rsidRPr="000C68ED">
              <w:rPr>
                <w:vertAlign w:val="superscript"/>
                <w:lang w:val="en-US"/>
              </w:rPr>
              <w:t>4</w:t>
            </w:r>
          </w:p>
        </w:tc>
        <w:tc>
          <w:tcPr>
            <w:tcW w:w="1350" w:type="dxa"/>
            <w:tcBorders>
              <w:top w:val="single" w:sz="4" w:space="0" w:color="auto"/>
              <w:left w:val="single" w:sz="4" w:space="0" w:color="auto"/>
              <w:bottom w:val="single" w:sz="4" w:space="0" w:color="auto"/>
              <w:right w:val="single" w:sz="4" w:space="0" w:color="auto"/>
            </w:tcBorders>
            <w:hideMark/>
          </w:tcPr>
          <w:p w14:paraId="5DD844A1" w14:textId="77777777" w:rsidR="00D8375E" w:rsidRPr="000C68ED" w:rsidRDefault="00D8375E" w:rsidP="00D8375E">
            <w:pPr>
              <w:pStyle w:val="TAC"/>
              <w:rPr>
                <w:rFonts w:cs="Arial"/>
                <w:b/>
                <w:lang w:val="en-US"/>
              </w:rPr>
            </w:pPr>
            <w:r w:rsidRPr="000C68ED">
              <w:rPr>
                <w:rFonts w:cs="Arial"/>
                <w:lang w:val="en-US"/>
              </w:rPr>
              <w:t>≤</w:t>
            </w:r>
            <w:r w:rsidRPr="000C68ED">
              <w:rPr>
                <w:lang w:val="en-US"/>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4CCDB8AB" w14:textId="77777777" w:rsidR="00D8375E" w:rsidRPr="000C68ED" w:rsidRDefault="00D8375E" w:rsidP="00D8375E">
            <w:pPr>
              <w:pStyle w:val="TAC"/>
              <w:rPr>
                <w:rFonts w:cs="Arial"/>
                <w:b/>
                <w:lang w:val="en-US"/>
              </w:rPr>
            </w:pPr>
            <w:r w:rsidRPr="000C68ED">
              <w:rPr>
                <w:rFonts w:cs="Arial"/>
                <w:lang w:val="en-US"/>
              </w:rPr>
              <w:t>≤</w:t>
            </w:r>
            <w:r w:rsidRPr="000C68ED">
              <w:rPr>
                <w:lang w:val="en-US"/>
              </w:rPr>
              <w:t xml:space="preserve"> 2.5</w:t>
            </w:r>
          </w:p>
        </w:tc>
      </w:tr>
      <w:tr w:rsidR="00D8375E" w:rsidRPr="000C68ED" w14:paraId="2463C3B6" w14:textId="77777777" w:rsidTr="00D8375E">
        <w:trPr>
          <w:trHeight w:val="20"/>
          <w:jc w:val="center"/>
        </w:trPr>
        <w:tc>
          <w:tcPr>
            <w:tcW w:w="1692" w:type="dxa"/>
            <w:tcBorders>
              <w:top w:val="nil"/>
              <w:left w:val="single" w:sz="4" w:space="0" w:color="auto"/>
              <w:bottom w:val="nil"/>
              <w:right w:val="single" w:sz="4" w:space="0" w:color="auto"/>
            </w:tcBorders>
          </w:tcPr>
          <w:p w14:paraId="23A785BE"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6CC27F38" w14:textId="77777777" w:rsidR="00D8375E" w:rsidRPr="000C68ED" w:rsidRDefault="00D8375E" w:rsidP="00D8375E">
            <w:pPr>
              <w:pStyle w:val="TAC"/>
              <w:rPr>
                <w:b/>
                <w:lang w:val="en-US"/>
              </w:rPr>
            </w:pPr>
            <w:r w:rsidRPr="000C68ED">
              <w:rPr>
                <w:lang w:val="en-US"/>
              </w:rPr>
              <w:t>QPSK</w:t>
            </w:r>
          </w:p>
        </w:tc>
        <w:tc>
          <w:tcPr>
            <w:tcW w:w="1350" w:type="dxa"/>
            <w:tcBorders>
              <w:top w:val="single" w:sz="4" w:space="0" w:color="auto"/>
              <w:left w:val="single" w:sz="4" w:space="0" w:color="auto"/>
              <w:bottom w:val="single" w:sz="4" w:space="0" w:color="auto"/>
              <w:right w:val="single" w:sz="4" w:space="0" w:color="auto"/>
            </w:tcBorders>
            <w:hideMark/>
          </w:tcPr>
          <w:p w14:paraId="7C978632" w14:textId="77777777" w:rsidR="00D8375E" w:rsidRPr="000C68ED" w:rsidRDefault="00D8375E" w:rsidP="00D8375E">
            <w:pPr>
              <w:pStyle w:val="TAC"/>
              <w:rPr>
                <w:b/>
                <w:lang w:val="en-US"/>
              </w:rPr>
            </w:pPr>
            <w:r w:rsidRPr="000C68ED">
              <w:rPr>
                <w:rFonts w:cs="Arial"/>
                <w:lang w:val="en-US"/>
              </w:rPr>
              <w:t xml:space="preserve">≤ </w:t>
            </w:r>
            <w:r w:rsidRPr="000C68ED">
              <w:rPr>
                <w:lang w:val="en-US"/>
              </w:rPr>
              <w:t>2.0</w:t>
            </w:r>
          </w:p>
        </w:tc>
        <w:tc>
          <w:tcPr>
            <w:tcW w:w="1440" w:type="dxa"/>
            <w:tcBorders>
              <w:top w:val="single" w:sz="4" w:space="0" w:color="auto"/>
              <w:left w:val="single" w:sz="4" w:space="0" w:color="auto"/>
              <w:bottom w:val="single" w:sz="4" w:space="0" w:color="auto"/>
              <w:right w:val="single" w:sz="4" w:space="0" w:color="auto"/>
            </w:tcBorders>
            <w:hideMark/>
          </w:tcPr>
          <w:p w14:paraId="5C0419EF"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r>
      <w:tr w:rsidR="00D8375E" w:rsidRPr="000C68ED" w14:paraId="03935A57" w14:textId="77777777" w:rsidTr="00D8375E">
        <w:trPr>
          <w:trHeight w:val="20"/>
          <w:jc w:val="center"/>
        </w:trPr>
        <w:tc>
          <w:tcPr>
            <w:tcW w:w="1692" w:type="dxa"/>
            <w:tcBorders>
              <w:top w:val="nil"/>
              <w:left w:val="single" w:sz="4" w:space="0" w:color="auto"/>
              <w:bottom w:val="nil"/>
              <w:right w:val="single" w:sz="4" w:space="0" w:color="auto"/>
            </w:tcBorders>
          </w:tcPr>
          <w:p w14:paraId="2257E773"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2156E173" w14:textId="77777777" w:rsidR="00D8375E" w:rsidRPr="000C68ED" w:rsidRDefault="00D8375E" w:rsidP="00D8375E">
            <w:pPr>
              <w:pStyle w:val="TAC"/>
              <w:rPr>
                <w:b/>
                <w:lang w:val="en-US"/>
              </w:rPr>
            </w:pPr>
            <w:r w:rsidRPr="000C68ED">
              <w:rPr>
                <w:lang w:val="en-US"/>
              </w:rPr>
              <w:t>16 QAM</w:t>
            </w:r>
          </w:p>
        </w:tc>
        <w:tc>
          <w:tcPr>
            <w:tcW w:w="1350" w:type="dxa"/>
            <w:tcBorders>
              <w:top w:val="single" w:sz="4" w:space="0" w:color="auto"/>
              <w:left w:val="single" w:sz="4" w:space="0" w:color="auto"/>
              <w:bottom w:val="single" w:sz="4" w:space="0" w:color="auto"/>
              <w:right w:val="single" w:sz="4" w:space="0" w:color="auto"/>
            </w:tcBorders>
            <w:hideMark/>
          </w:tcPr>
          <w:p w14:paraId="1D13B4DF" w14:textId="77777777" w:rsidR="00D8375E" w:rsidRPr="000C68ED" w:rsidRDefault="00D8375E" w:rsidP="00D8375E">
            <w:pPr>
              <w:pStyle w:val="TAC"/>
              <w:rPr>
                <w:b/>
                <w:lang w:val="en-US"/>
              </w:rPr>
            </w:pPr>
            <w:r w:rsidRPr="000C68ED">
              <w:rPr>
                <w:rFonts w:cs="Arial"/>
                <w:lang w:val="en-US"/>
              </w:rPr>
              <w:t xml:space="preserve">≤ </w:t>
            </w:r>
            <w:r w:rsidRPr="000C68ED">
              <w:rPr>
                <w:lang w:val="en-US"/>
              </w:rPr>
              <w:t>2.5</w:t>
            </w:r>
          </w:p>
        </w:tc>
        <w:tc>
          <w:tcPr>
            <w:tcW w:w="1440" w:type="dxa"/>
            <w:tcBorders>
              <w:top w:val="single" w:sz="4" w:space="0" w:color="auto"/>
              <w:left w:val="single" w:sz="4" w:space="0" w:color="auto"/>
              <w:bottom w:val="single" w:sz="4" w:space="0" w:color="auto"/>
              <w:right w:val="single" w:sz="4" w:space="0" w:color="auto"/>
            </w:tcBorders>
            <w:hideMark/>
          </w:tcPr>
          <w:p w14:paraId="180E9C6A" w14:textId="77777777" w:rsidR="00D8375E" w:rsidRPr="000C68ED" w:rsidRDefault="00D8375E" w:rsidP="00D8375E">
            <w:pPr>
              <w:pStyle w:val="TAC"/>
              <w:rPr>
                <w:b/>
                <w:lang w:val="en-US"/>
              </w:rPr>
            </w:pPr>
            <w:r w:rsidRPr="000C68ED">
              <w:rPr>
                <w:rFonts w:cs="Arial"/>
                <w:lang w:val="en-US"/>
              </w:rPr>
              <w:t xml:space="preserve">≤ </w:t>
            </w:r>
            <w:r w:rsidRPr="000C68ED">
              <w:rPr>
                <w:lang w:val="en-US"/>
              </w:rPr>
              <w:t>4.0</w:t>
            </w:r>
          </w:p>
        </w:tc>
      </w:tr>
      <w:tr w:rsidR="00D8375E" w:rsidRPr="000C68ED" w14:paraId="104022E7" w14:textId="77777777" w:rsidTr="00D8375E">
        <w:trPr>
          <w:trHeight w:val="20"/>
          <w:jc w:val="center"/>
        </w:trPr>
        <w:tc>
          <w:tcPr>
            <w:tcW w:w="1692" w:type="dxa"/>
            <w:tcBorders>
              <w:top w:val="nil"/>
              <w:left w:val="single" w:sz="4" w:space="0" w:color="auto"/>
              <w:bottom w:val="nil"/>
              <w:right w:val="single" w:sz="4" w:space="0" w:color="auto"/>
            </w:tcBorders>
          </w:tcPr>
          <w:p w14:paraId="46FD6830"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0292D634" w14:textId="77777777" w:rsidR="00D8375E" w:rsidRPr="000C68ED" w:rsidRDefault="00D8375E" w:rsidP="00D8375E">
            <w:pPr>
              <w:pStyle w:val="TAC"/>
              <w:rPr>
                <w:b/>
                <w:lang w:val="en-US"/>
              </w:rPr>
            </w:pPr>
            <w:r w:rsidRPr="000C68ED">
              <w:rPr>
                <w:lang w:val="en-US"/>
              </w:rPr>
              <w:t>64 QAM</w:t>
            </w:r>
          </w:p>
        </w:tc>
        <w:tc>
          <w:tcPr>
            <w:tcW w:w="1350" w:type="dxa"/>
            <w:tcBorders>
              <w:top w:val="single" w:sz="4" w:space="0" w:color="auto"/>
              <w:left w:val="single" w:sz="4" w:space="0" w:color="auto"/>
              <w:bottom w:val="single" w:sz="4" w:space="0" w:color="auto"/>
              <w:right w:val="single" w:sz="4" w:space="0" w:color="auto"/>
            </w:tcBorders>
            <w:hideMark/>
          </w:tcPr>
          <w:p w14:paraId="5630376C"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c>
          <w:tcPr>
            <w:tcW w:w="1440" w:type="dxa"/>
            <w:tcBorders>
              <w:top w:val="single" w:sz="4" w:space="0" w:color="auto"/>
              <w:left w:val="single" w:sz="4" w:space="0" w:color="auto"/>
              <w:bottom w:val="single" w:sz="4" w:space="0" w:color="auto"/>
              <w:right w:val="single" w:sz="4" w:space="0" w:color="auto"/>
            </w:tcBorders>
            <w:hideMark/>
          </w:tcPr>
          <w:p w14:paraId="12CAFC5C"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0420AA58" w14:textId="77777777" w:rsidTr="00D8375E">
        <w:trPr>
          <w:trHeight w:val="20"/>
          <w:jc w:val="center"/>
        </w:trPr>
        <w:tc>
          <w:tcPr>
            <w:tcW w:w="1692" w:type="dxa"/>
            <w:tcBorders>
              <w:top w:val="nil"/>
              <w:left w:val="single" w:sz="4" w:space="0" w:color="auto"/>
              <w:bottom w:val="single" w:sz="4" w:space="0" w:color="auto"/>
              <w:right w:val="single" w:sz="4" w:space="0" w:color="auto"/>
            </w:tcBorders>
          </w:tcPr>
          <w:p w14:paraId="0787A45B"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79B8DF84" w14:textId="77777777" w:rsidR="00D8375E" w:rsidRPr="000C68ED" w:rsidRDefault="00D8375E" w:rsidP="00D8375E">
            <w:pPr>
              <w:pStyle w:val="TAC"/>
              <w:rPr>
                <w:b/>
                <w:lang w:val="en-US"/>
              </w:rPr>
            </w:pPr>
            <w:r w:rsidRPr="000C68ED">
              <w:rPr>
                <w:lang w:val="en-US"/>
              </w:rPr>
              <w:t>256 QAM</w:t>
            </w:r>
          </w:p>
        </w:tc>
        <w:tc>
          <w:tcPr>
            <w:tcW w:w="1350" w:type="dxa"/>
            <w:tcBorders>
              <w:top w:val="single" w:sz="4" w:space="0" w:color="auto"/>
              <w:left w:val="single" w:sz="4" w:space="0" w:color="auto"/>
              <w:bottom w:val="single" w:sz="4" w:space="0" w:color="auto"/>
              <w:right w:val="single" w:sz="4" w:space="0" w:color="auto"/>
            </w:tcBorders>
            <w:hideMark/>
          </w:tcPr>
          <w:p w14:paraId="4463CE74" w14:textId="77777777" w:rsidR="00D8375E" w:rsidRPr="000C68ED" w:rsidRDefault="00D8375E" w:rsidP="00D8375E">
            <w:pPr>
              <w:pStyle w:val="TAC"/>
              <w:rPr>
                <w:b/>
                <w:lang w:val="en-US"/>
              </w:rPr>
            </w:pPr>
            <w:r w:rsidRPr="000C68ED">
              <w:rPr>
                <w:rFonts w:cs="Arial"/>
                <w:lang w:val="en-US"/>
              </w:rPr>
              <w:t>≤</w:t>
            </w:r>
            <w:r w:rsidRPr="000C68ED">
              <w:rPr>
                <w:lang w:val="en-US"/>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3F40996" w14:textId="77777777" w:rsidR="00D8375E" w:rsidRPr="000C68ED" w:rsidRDefault="00D8375E" w:rsidP="00D8375E">
            <w:pPr>
              <w:pStyle w:val="TAC"/>
              <w:rPr>
                <w:b/>
                <w:lang w:val="en-US"/>
              </w:rPr>
            </w:pPr>
            <w:r w:rsidRPr="000C68ED">
              <w:rPr>
                <w:rFonts w:cs="Arial"/>
                <w:lang w:val="en-US"/>
              </w:rPr>
              <w:t>≤</w:t>
            </w:r>
            <w:r w:rsidRPr="000C68ED">
              <w:rPr>
                <w:lang w:val="en-US"/>
              </w:rPr>
              <w:t xml:space="preserve"> 5.5</w:t>
            </w:r>
          </w:p>
        </w:tc>
      </w:tr>
      <w:tr w:rsidR="00D8375E" w:rsidRPr="000C68ED" w14:paraId="1F9A8855" w14:textId="77777777" w:rsidTr="00D8375E">
        <w:trPr>
          <w:trHeight w:val="20"/>
          <w:jc w:val="center"/>
        </w:trPr>
        <w:tc>
          <w:tcPr>
            <w:tcW w:w="1692" w:type="dxa"/>
            <w:tcBorders>
              <w:top w:val="single" w:sz="4" w:space="0" w:color="auto"/>
              <w:left w:val="single" w:sz="4" w:space="0" w:color="auto"/>
              <w:bottom w:val="nil"/>
              <w:right w:val="single" w:sz="4" w:space="0" w:color="auto"/>
            </w:tcBorders>
            <w:hideMark/>
          </w:tcPr>
          <w:p w14:paraId="7433A631" w14:textId="77777777" w:rsidR="00D8375E" w:rsidRPr="000C68ED" w:rsidRDefault="00D8375E" w:rsidP="00D8375E">
            <w:pPr>
              <w:pStyle w:val="TAC"/>
              <w:rPr>
                <w:b/>
                <w:lang w:val="en-US"/>
              </w:rPr>
            </w:pPr>
            <w:r w:rsidRPr="000C68ED">
              <w:rPr>
                <w:lang w:val="en-US"/>
              </w:rPr>
              <w:t>CP-OFDM</w:t>
            </w:r>
          </w:p>
        </w:tc>
        <w:tc>
          <w:tcPr>
            <w:tcW w:w="1548" w:type="dxa"/>
            <w:tcBorders>
              <w:top w:val="single" w:sz="4" w:space="0" w:color="auto"/>
              <w:left w:val="single" w:sz="4" w:space="0" w:color="auto"/>
              <w:bottom w:val="single" w:sz="4" w:space="0" w:color="auto"/>
              <w:right w:val="single" w:sz="4" w:space="0" w:color="auto"/>
            </w:tcBorders>
            <w:hideMark/>
          </w:tcPr>
          <w:p w14:paraId="7C7B96CA" w14:textId="77777777" w:rsidR="00D8375E" w:rsidRPr="000C68ED" w:rsidRDefault="00D8375E" w:rsidP="00D8375E">
            <w:pPr>
              <w:pStyle w:val="TAC"/>
              <w:rPr>
                <w:b/>
                <w:lang w:val="en-US"/>
              </w:rPr>
            </w:pPr>
            <w:r w:rsidRPr="000C68ED">
              <w:rPr>
                <w:lang w:val="en-US"/>
              </w:rPr>
              <w:t>QPSK</w:t>
            </w:r>
          </w:p>
        </w:tc>
        <w:tc>
          <w:tcPr>
            <w:tcW w:w="1350" w:type="dxa"/>
            <w:tcBorders>
              <w:top w:val="single" w:sz="4" w:space="0" w:color="auto"/>
              <w:left w:val="single" w:sz="4" w:space="0" w:color="auto"/>
              <w:bottom w:val="single" w:sz="4" w:space="0" w:color="auto"/>
              <w:right w:val="single" w:sz="4" w:space="0" w:color="auto"/>
            </w:tcBorders>
            <w:hideMark/>
          </w:tcPr>
          <w:p w14:paraId="2C54C04A"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c>
          <w:tcPr>
            <w:tcW w:w="1440" w:type="dxa"/>
            <w:tcBorders>
              <w:top w:val="single" w:sz="4" w:space="0" w:color="auto"/>
              <w:left w:val="single" w:sz="4" w:space="0" w:color="auto"/>
              <w:bottom w:val="single" w:sz="4" w:space="0" w:color="auto"/>
              <w:right w:val="single" w:sz="4" w:space="0" w:color="auto"/>
            </w:tcBorders>
            <w:hideMark/>
          </w:tcPr>
          <w:p w14:paraId="4A61A8EE"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0AA28A41" w14:textId="77777777" w:rsidTr="00D8375E">
        <w:trPr>
          <w:trHeight w:val="20"/>
          <w:jc w:val="center"/>
        </w:trPr>
        <w:tc>
          <w:tcPr>
            <w:tcW w:w="1692" w:type="dxa"/>
            <w:tcBorders>
              <w:top w:val="nil"/>
              <w:left w:val="single" w:sz="4" w:space="0" w:color="auto"/>
              <w:bottom w:val="nil"/>
              <w:right w:val="single" w:sz="4" w:space="0" w:color="auto"/>
            </w:tcBorders>
          </w:tcPr>
          <w:p w14:paraId="066CDE81"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19A0A221" w14:textId="77777777" w:rsidR="00D8375E" w:rsidRPr="000C68ED" w:rsidRDefault="00D8375E" w:rsidP="00D8375E">
            <w:pPr>
              <w:pStyle w:val="TAC"/>
              <w:rPr>
                <w:b/>
                <w:lang w:val="en-US"/>
              </w:rPr>
            </w:pPr>
            <w:r w:rsidRPr="000C68ED">
              <w:rPr>
                <w:lang w:val="en-US"/>
              </w:rPr>
              <w:t>16 QAM</w:t>
            </w:r>
          </w:p>
        </w:tc>
        <w:tc>
          <w:tcPr>
            <w:tcW w:w="1350" w:type="dxa"/>
            <w:tcBorders>
              <w:top w:val="single" w:sz="4" w:space="0" w:color="auto"/>
              <w:left w:val="single" w:sz="4" w:space="0" w:color="auto"/>
              <w:bottom w:val="single" w:sz="4" w:space="0" w:color="auto"/>
              <w:right w:val="single" w:sz="4" w:space="0" w:color="auto"/>
            </w:tcBorders>
            <w:hideMark/>
          </w:tcPr>
          <w:p w14:paraId="4278865C" w14:textId="77777777" w:rsidR="00D8375E" w:rsidRPr="000C68ED" w:rsidRDefault="00D8375E" w:rsidP="00D8375E">
            <w:pPr>
              <w:pStyle w:val="TAC"/>
              <w:rPr>
                <w:b/>
                <w:lang w:val="en-US"/>
              </w:rPr>
            </w:pPr>
            <w:r w:rsidRPr="000C68ED">
              <w:rPr>
                <w:rFonts w:cs="Arial"/>
                <w:lang w:val="en-US"/>
              </w:rPr>
              <w:t xml:space="preserve">≤ </w:t>
            </w:r>
            <w:r w:rsidRPr="000C68ED">
              <w:rPr>
                <w:lang w:val="en-US"/>
              </w:rPr>
              <w:t>4.0</w:t>
            </w:r>
          </w:p>
        </w:tc>
        <w:tc>
          <w:tcPr>
            <w:tcW w:w="1440" w:type="dxa"/>
            <w:tcBorders>
              <w:top w:val="single" w:sz="4" w:space="0" w:color="auto"/>
              <w:left w:val="single" w:sz="4" w:space="0" w:color="auto"/>
              <w:bottom w:val="single" w:sz="4" w:space="0" w:color="auto"/>
              <w:right w:val="single" w:sz="4" w:space="0" w:color="auto"/>
            </w:tcBorders>
            <w:hideMark/>
          </w:tcPr>
          <w:p w14:paraId="24C73E02"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414A8018" w14:textId="77777777" w:rsidTr="00D8375E">
        <w:trPr>
          <w:trHeight w:val="20"/>
          <w:jc w:val="center"/>
        </w:trPr>
        <w:tc>
          <w:tcPr>
            <w:tcW w:w="1692" w:type="dxa"/>
            <w:tcBorders>
              <w:top w:val="nil"/>
              <w:left w:val="single" w:sz="4" w:space="0" w:color="auto"/>
              <w:bottom w:val="nil"/>
              <w:right w:val="single" w:sz="4" w:space="0" w:color="auto"/>
            </w:tcBorders>
          </w:tcPr>
          <w:p w14:paraId="189E8395"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142AA5CD" w14:textId="77777777" w:rsidR="00D8375E" w:rsidRPr="000C68ED" w:rsidRDefault="00D8375E" w:rsidP="00D8375E">
            <w:pPr>
              <w:pStyle w:val="TAC"/>
              <w:rPr>
                <w:b/>
                <w:lang w:val="en-US"/>
              </w:rPr>
            </w:pPr>
            <w:r w:rsidRPr="000C68ED">
              <w:rPr>
                <w:lang w:val="en-US"/>
              </w:rPr>
              <w:t>64 QAM</w:t>
            </w:r>
          </w:p>
        </w:tc>
        <w:tc>
          <w:tcPr>
            <w:tcW w:w="1350" w:type="dxa"/>
            <w:tcBorders>
              <w:top w:val="single" w:sz="4" w:space="0" w:color="auto"/>
              <w:left w:val="single" w:sz="4" w:space="0" w:color="auto"/>
              <w:bottom w:val="single" w:sz="4" w:space="0" w:color="auto"/>
              <w:right w:val="single" w:sz="4" w:space="0" w:color="auto"/>
            </w:tcBorders>
            <w:hideMark/>
          </w:tcPr>
          <w:p w14:paraId="43276591" w14:textId="77777777" w:rsidR="00D8375E" w:rsidRPr="000C68ED" w:rsidRDefault="00D8375E" w:rsidP="00D8375E">
            <w:pPr>
              <w:pStyle w:val="TAC"/>
              <w:rPr>
                <w:b/>
                <w:lang w:val="en-US"/>
              </w:rPr>
            </w:pPr>
            <w:r w:rsidRPr="000C68ED">
              <w:rPr>
                <w:rFonts w:cs="Arial"/>
                <w:lang w:val="en-US"/>
              </w:rPr>
              <w:t xml:space="preserve">≤ </w:t>
            </w:r>
            <w:r w:rsidRPr="000C68ED">
              <w:rPr>
                <w:lang w:val="en-US"/>
              </w:rPr>
              <w:t>5.5</w:t>
            </w:r>
          </w:p>
        </w:tc>
        <w:tc>
          <w:tcPr>
            <w:tcW w:w="1440" w:type="dxa"/>
            <w:tcBorders>
              <w:top w:val="single" w:sz="4" w:space="0" w:color="auto"/>
              <w:left w:val="single" w:sz="4" w:space="0" w:color="auto"/>
              <w:bottom w:val="single" w:sz="4" w:space="0" w:color="auto"/>
              <w:right w:val="single" w:sz="4" w:space="0" w:color="auto"/>
            </w:tcBorders>
            <w:hideMark/>
          </w:tcPr>
          <w:p w14:paraId="59703913" w14:textId="77777777" w:rsidR="00D8375E" w:rsidRPr="000C68ED" w:rsidRDefault="00D8375E" w:rsidP="00D8375E">
            <w:pPr>
              <w:pStyle w:val="TAC"/>
              <w:rPr>
                <w:b/>
                <w:lang w:val="en-US"/>
              </w:rPr>
            </w:pPr>
            <w:r w:rsidRPr="000C68ED">
              <w:rPr>
                <w:rFonts w:cs="Arial"/>
                <w:lang w:val="en-US"/>
              </w:rPr>
              <w:t xml:space="preserve">≤ </w:t>
            </w:r>
            <w:r w:rsidRPr="000C68ED">
              <w:rPr>
                <w:lang w:val="en-US"/>
              </w:rPr>
              <w:t>5.5</w:t>
            </w:r>
          </w:p>
        </w:tc>
      </w:tr>
      <w:tr w:rsidR="00D8375E" w:rsidRPr="000C68ED" w14:paraId="1E647880" w14:textId="77777777" w:rsidTr="00D8375E">
        <w:trPr>
          <w:trHeight w:val="20"/>
          <w:jc w:val="center"/>
        </w:trPr>
        <w:tc>
          <w:tcPr>
            <w:tcW w:w="1692" w:type="dxa"/>
            <w:tcBorders>
              <w:top w:val="nil"/>
              <w:left w:val="single" w:sz="4" w:space="0" w:color="auto"/>
              <w:bottom w:val="single" w:sz="4" w:space="0" w:color="auto"/>
              <w:right w:val="single" w:sz="4" w:space="0" w:color="auto"/>
            </w:tcBorders>
          </w:tcPr>
          <w:p w14:paraId="6220EBAA"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23FDB585" w14:textId="77777777" w:rsidR="00D8375E" w:rsidRPr="000C68ED" w:rsidRDefault="00D8375E" w:rsidP="00D8375E">
            <w:pPr>
              <w:pStyle w:val="TAC"/>
              <w:rPr>
                <w:b/>
                <w:lang w:val="en-US"/>
              </w:rPr>
            </w:pPr>
            <w:r w:rsidRPr="000C68ED">
              <w:rPr>
                <w:lang w:val="en-US"/>
              </w:rPr>
              <w:t>256 QAM</w:t>
            </w:r>
          </w:p>
        </w:tc>
        <w:tc>
          <w:tcPr>
            <w:tcW w:w="1350" w:type="dxa"/>
            <w:tcBorders>
              <w:top w:val="single" w:sz="4" w:space="0" w:color="auto"/>
              <w:left w:val="single" w:sz="4" w:space="0" w:color="auto"/>
              <w:bottom w:val="single" w:sz="4" w:space="0" w:color="auto"/>
              <w:right w:val="single" w:sz="4" w:space="0" w:color="auto"/>
            </w:tcBorders>
            <w:hideMark/>
          </w:tcPr>
          <w:p w14:paraId="57298436" w14:textId="77777777" w:rsidR="00D8375E" w:rsidRPr="000C68ED" w:rsidRDefault="00D8375E" w:rsidP="00D8375E">
            <w:pPr>
              <w:pStyle w:val="TAC"/>
              <w:rPr>
                <w:b/>
                <w:lang w:val="en-US"/>
              </w:rPr>
            </w:pPr>
            <w:r w:rsidRPr="000C68ED">
              <w:rPr>
                <w:rFonts w:cs="Arial"/>
                <w:lang w:val="en-US"/>
              </w:rPr>
              <w:t>≤</w:t>
            </w:r>
            <w:r w:rsidRPr="000C68ED">
              <w:rPr>
                <w:lang w:val="en-US"/>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6EC1DDBC" w14:textId="77777777" w:rsidR="00D8375E" w:rsidRPr="000C68ED" w:rsidRDefault="00D8375E" w:rsidP="00D8375E">
            <w:pPr>
              <w:pStyle w:val="TAC"/>
              <w:rPr>
                <w:b/>
                <w:lang w:val="en-US"/>
              </w:rPr>
            </w:pPr>
            <w:r w:rsidRPr="000C68ED">
              <w:rPr>
                <w:rFonts w:cs="Arial"/>
                <w:lang w:val="en-US"/>
              </w:rPr>
              <w:t>≤</w:t>
            </w:r>
            <w:r w:rsidRPr="000C68ED">
              <w:rPr>
                <w:lang w:val="en-US"/>
              </w:rPr>
              <w:t xml:space="preserve"> 7.0</w:t>
            </w:r>
          </w:p>
        </w:tc>
      </w:tr>
      <w:tr w:rsidR="00D8375E" w:rsidRPr="000C68ED" w14:paraId="523ECAD4" w14:textId="77777777" w:rsidTr="00D8375E">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F6F7C14" w14:textId="77777777" w:rsidR="00D8375E" w:rsidRPr="000C68ED" w:rsidRDefault="00D8375E" w:rsidP="00D8375E">
            <w:pPr>
              <w:pStyle w:val="TAN"/>
              <w:rPr>
                <w:b/>
                <w:lang w:val="en-US"/>
              </w:rPr>
            </w:pPr>
            <w:r w:rsidRPr="000C68ED">
              <w:rPr>
                <w:lang w:val="en-US"/>
              </w:rPr>
              <w:t>NOTE 1:</w:t>
            </w:r>
            <w:r w:rsidRPr="000C68ED">
              <w:rPr>
                <w:lang w:val="en-US"/>
              </w:rPr>
              <w:tab/>
              <w:t>The A-MPR shall apply to all SCS in all active 20 MHz sub-bands contiguously allocated in the channel.</w:t>
            </w:r>
          </w:p>
          <w:p w14:paraId="42F7B9DF" w14:textId="77777777" w:rsidR="00D8375E" w:rsidRPr="000C68ED" w:rsidRDefault="00D8375E" w:rsidP="00D8375E">
            <w:pPr>
              <w:pStyle w:val="TAN"/>
              <w:rPr>
                <w:lang w:val="en-US"/>
              </w:rPr>
            </w:pPr>
            <w:r w:rsidRPr="000C68ED">
              <w:rPr>
                <w:lang w:val="en-US"/>
              </w:rPr>
              <w:t xml:space="preserve">NOTE 2: </w:t>
            </w:r>
            <w:r w:rsidRPr="000C68ED">
              <w:rPr>
                <w:lang w:val="en-US"/>
              </w:rPr>
              <w:tab/>
              <w:t>The A-MPR for Full RB allocation applies to all RB’s in all transmitted 20 MHz or larger channels that are fully allocated</w:t>
            </w:r>
            <w:r w:rsidRPr="000C68ED">
              <w:rPr>
                <w:b/>
                <w:lang w:val="en-US"/>
              </w:rPr>
              <w:t xml:space="preserve"> </w:t>
            </w:r>
            <w:r w:rsidRPr="000C68ED">
              <w:rPr>
                <w:lang w:val="en-US"/>
              </w:rPr>
              <w:t>or all RB’s in all transmitted sub-bands for wideband operation that are fully allocated excluding the wideband configurations of Table 6.2F.2-2.</w:t>
            </w:r>
          </w:p>
          <w:p w14:paraId="34A2791A" w14:textId="77777777" w:rsidR="00D8375E" w:rsidRPr="000C68ED" w:rsidRDefault="00D8375E" w:rsidP="00D8375E">
            <w:pPr>
              <w:pStyle w:val="TAN"/>
              <w:rPr>
                <w:lang w:val="en-US"/>
              </w:rPr>
            </w:pPr>
            <w:r w:rsidRPr="000C68ED">
              <w:rPr>
                <w:lang w:val="en-US"/>
              </w:rPr>
              <w:t xml:space="preserve">NOTE 3: </w:t>
            </w:r>
            <w:r w:rsidRPr="000C68ED">
              <w:rPr>
                <w:lang w:val="en-US"/>
              </w:rPr>
              <w:tab/>
              <w:t>The A-MPR for Partial RB allocation applies to interlaced allocations with uplink resource allocation type 2 as specified in TS 38.214 [10] or transmitted sub-bands for wideband operation are transmitted according to the wideband configurations of Table 6.2F.2-2.</w:t>
            </w:r>
          </w:p>
          <w:p w14:paraId="580CB329" w14:textId="77777777" w:rsidR="00D8375E" w:rsidRPr="000C68ED" w:rsidRDefault="00D8375E" w:rsidP="00D8375E">
            <w:pPr>
              <w:pStyle w:val="TAN"/>
              <w:rPr>
                <w:lang w:val="en-US"/>
              </w:rPr>
            </w:pPr>
            <w:r w:rsidRPr="000C68ED">
              <w:rPr>
                <w:lang w:val="en-US"/>
              </w:rPr>
              <w:t>NOTE 4:</w:t>
            </w:r>
            <w:r w:rsidRPr="000C68ED">
              <w:rPr>
                <w:lang w:val="en-US"/>
              </w:rPr>
              <w:tab/>
              <w:t>Applicable to Pi/2-BPSK modulation when IE powerBoostPi2BPSK is set to 0.</w:t>
            </w:r>
          </w:p>
          <w:p w14:paraId="7A420821" w14:textId="77777777" w:rsidR="00D8375E" w:rsidRPr="000C68ED" w:rsidRDefault="00D8375E" w:rsidP="00D8375E">
            <w:pPr>
              <w:pStyle w:val="TAN"/>
              <w:rPr>
                <w:bCs/>
                <w:szCs w:val="18"/>
                <w:lang w:val="en-US"/>
              </w:rPr>
            </w:pPr>
            <w:r w:rsidRPr="000C68ED">
              <w:rPr>
                <w:lang w:val="en-US"/>
              </w:rPr>
              <w:t>NOTE 5:</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as specified in Table 6.2F.2-1 applies.</w:t>
            </w:r>
          </w:p>
        </w:tc>
      </w:tr>
    </w:tbl>
    <w:p w14:paraId="4DF81622" w14:textId="77777777" w:rsidR="00D8375E" w:rsidRPr="000C68ED" w:rsidRDefault="00D8375E" w:rsidP="00D8375E">
      <w:pPr>
        <w:rPr>
          <w:lang w:val="en-US"/>
        </w:rPr>
      </w:pPr>
    </w:p>
    <w:p w14:paraId="19D302CC" w14:textId="7242E4CF" w:rsidR="009D254D" w:rsidRPr="000C68ED" w:rsidRDefault="009D254D" w:rsidP="009D254D">
      <w:pPr>
        <w:pStyle w:val="BodyText"/>
        <w:rPr>
          <w:lang w:val="en-US"/>
        </w:rPr>
      </w:pPr>
      <w:r w:rsidRPr="000C68ED">
        <w:rPr>
          <w:rFonts w:eastAsiaTheme="minorEastAsia"/>
          <w:lang w:val="en-US" w:eastAsia="ko-KR"/>
        </w:rPr>
        <w:t xml:space="preserve">Comparing Table </w:t>
      </w:r>
      <w:r w:rsidR="00D8375E" w:rsidRPr="000C68ED">
        <w:rPr>
          <w:rFonts w:eastAsiaTheme="minorEastAsia"/>
          <w:lang w:val="en-US" w:eastAsia="ko-KR"/>
        </w:rPr>
        <w:t>2</w:t>
      </w:r>
      <w:r w:rsidRPr="000C68ED">
        <w:rPr>
          <w:rFonts w:eastAsiaTheme="minorEastAsia"/>
          <w:lang w:val="en-US" w:eastAsia="ko-KR"/>
        </w:rPr>
        <w:t>-</w:t>
      </w:r>
      <w:r w:rsidR="00D8375E" w:rsidRPr="000C68ED">
        <w:rPr>
          <w:rFonts w:eastAsiaTheme="minorEastAsia"/>
          <w:lang w:val="en-US" w:eastAsia="ko-KR"/>
        </w:rPr>
        <w:t>13</w:t>
      </w:r>
      <w:r w:rsidRPr="000C68ED">
        <w:rPr>
          <w:rFonts w:eastAsiaTheme="minorEastAsia"/>
          <w:lang w:val="en-US" w:eastAsia="ko-KR"/>
        </w:rPr>
        <w:t xml:space="preserve"> with the existing NR-U NS_58 A-MPR (</w:t>
      </w:r>
      <w:r w:rsidRPr="000C68ED">
        <w:rPr>
          <w:lang w:val="en-US"/>
        </w:rPr>
        <w:t>Table 6.2F.3.8-1), SL-U NS_58 A-MPR for Outer RB set configuration can reuse the NR-U NS_58 A-MPR when considering implementation margin.  However, SL-U NS_58 A-MPR for inner RB set configuration can be lower than the NR-U NS_58 A-MPR for QPSK and 16QAM for Partial RB allocation even considering implementation margin.</w:t>
      </w:r>
    </w:p>
    <w:p w14:paraId="4F1F1850" w14:textId="4175FE81" w:rsidR="009D254D" w:rsidRPr="000C68ED" w:rsidRDefault="009D254D" w:rsidP="009D254D">
      <w:pPr>
        <w:pStyle w:val="BodyText"/>
        <w:rPr>
          <w:lang w:val="en-US"/>
        </w:rPr>
      </w:pPr>
      <w:r w:rsidRPr="000C68ED">
        <w:rPr>
          <w:lang w:val="en-US"/>
        </w:rPr>
        <w:t>Therefore, the inner RB set configuration needs to considered when defining the SL-U A-MPR requirements.</w:t>
      </w:r>
    </w:p>
    <w:p w14:paraId="3DDA5177" w14:textId="3FD13F08"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2-14 can be considered for NS_58 A-MPR for SL-U UE power class 5.</w:t>
      </w:r>
    </w:p>
    <w:p w14:paraId="0A76CC85" w14:textId="2263CE71" w:rsidR="009D254D" w:rsidRPr="000C68ED" w:rsidRDefault="009D254D" w:rsidP="009D254D">
      <w:pPr>
        <w:pStyle w:val="TH"/>
        <w:rPr>
          <w:lang w:val="en-US"/>
        </w:rPr>
      </w:pPr>
      <w:r w:rsidRPr="000C68ED">
        <w:rPr>
          <w:lang w:val="en-US"/>
        </w:rPr>
        <w:lastRenderedPageBreak/>
        <w:t xml:space="preserve">Table </w:t>
      </w:r>
      <w:r w:rsidR="00D8375E" w:rsidRPr="000C68ED">
        <w:rPr>
          <w:lang w:val="en-US"/>
        </w:rPr>
        <w:t>2</w:t>
      </w:r>
      <w:r w:rsidRPr="000C68ED">
        <w:rPr>
          <w:lang w:val="en-US"/>
        </w:rPr>
        <w:t>-</w:t>
      </w:r>
      <w:r w:rsidR="00D8375E" w:rsidRPr="000C68ED">
        <w:rPr>
          <w:lang w:val="en-US"/>
        </w:rPr>
        <w:t>14</w:t>
      </w:r>
      <w:r w:rsidRPr="000C68ED">
        <w:rPr>
          <w:lang w:val="en-US"/>
        </w:rPr>
        <w:t>.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02302EB5" w14:textId="77777777" w:rsidTr="00D8375E">
        <w:trPr>
          <w:trHeight w:val="237"/>
          <w:jc w:val="center"/>
        </w:trPr>
        <w:tc>
          <w:tcPr>
            <w:tcW w:w="1692" w:type="dxa"/>
            <w:tcBorders>
              <w:bottom w:val="nil"/>
            </w:tcBorders>
            <w:shd w:val="clear" w:color="auto" w:fill="auto"/>
          </w:tcPr>
          <w:p w14:paraId="0A90D1CD"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70CD63E3" w14:textId="77777777" w:rsidR="009D254D" w:rsidRPr="000C68ED" w:rsidRDefault="009D254D" w:rsidP="00D8375E">
            <w:pPr>
              <w:pStyle w:val="TAH"/>
              <w:rPr>
                <w:lang w:val="en-US"/>
              </w:rPr>
            </w:pPr>
            <w:r w:rsidRPr="000C68ED">
              <w:rPr>
                <w:lang w:val="en-US"/>
              </w:rPr>
              <w:t>Modulation</w:t>
            </w:r>
          </w:p>
        </w:tc>
        <w:tc>
          <w:tcPr>
            <w:tcW w:w="5670" w:type="dxa"/>
            <w:gridSpan w:val="4"/>
          </w:tcPr>
          <w:p w14:paraId="127DE112" w14:textId="77777777" w:rsidR="009D254D" w:rsidRPr="000C68ED" w:rsidRDefault="009D254D" w:rsidP="00D8375E">
            <w:pPr>
              <w:pStyle w:val="TAH"/>
              <w:rPr>
                <w:lang w:val="en-US"/>
              </w:rPr>
            </w:pPr>
            <w:r w:rsidRPr="000C68ED">
              <w:rPr>
                <w:lang w:val="en-US"/>
              </w:rPr>
              <w:t>RB Allocation (Note 4)</w:t>
            </w:r>
          </w:p>
        </w:tc>
      </w:tr>
      <w:tr w:rsidR="009D254D" w:rsidRPr="000C68ED" w14:paraId="6B1FF16A" w14:textId="77777777" w:rsidTr="00D8375E">
        <w:trPr>
          <w:trHeight w:val="237"/>
          <w:jc w:val="center"/>
        </w:trPr>
        <w:tc>
          <w:tcPr>
            <w:tcW w:w="1692" w:type="dxa"/>
            <w:tcBorders>
              <w:top w:val="nil"/>
              <w:bottom w:val="nil"/>
            </w:tcBorders>
            <w:shd w:val="clear" w:color="auto" w:fill="auto"/>
          </w:tcPr>
          <w:p w14:paraId="0D7C8DF4"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7E5E85F5" w14:textId="77777777" w:rsidR="009D254D" w:rsidRPr="000C68ED" w:rsidRDefault="009D254D" w:rsidP="00D8375E">
            <w:pPr>
              <w:pStyle w:val="TAH"/>
              <w:rPr>
                <w:lang w:val="en-US"/>
              </w:rPr>
            </w:pPr>
          </w:p>
        </w:tc>
        <w:tc>
          <w:tcPr>
            <w:tcW w:w="2790" w:type="dxa"/>
            <w:gridSpan w:val="2"/>
          </w:tcPr>
          <w:p w14:paraId="0B460151"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17AD36E7"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9D254D" w:rsidRPr="000C68ED" w14:paraId="10FC7B99" w14:textId="77777777" w:rsidTr="00D8375E">
        <w:trPr>
          <w:trHeight w:val="237"/>
          <w:jc w:val="center"/>
        </w:trPr>
        <w:tc>
          <w:tcPr>
            <w:tcW w:w="1692" w:type="dxa"/>
            <w:tcBorders>
              <w:top w:val="nil"/>
              <w:bottom w:val="single" w:sz="4" w:space="0" w:color="auto"/>
            </w:tcBorders>
            <w:shd w:val="clear" w:color="auto" w:fill="auto"/>
          </w:tcPr>
          <w:p w14:paraId="437D63DF" w14:textId="77777777" w:rsidR="009D254D" w:rsidRPr="000C68ED" w:rsidRDefault="009D254D" w:rsidP="00D8375E">
            <w:pPr>
              <w:pStyle w:val="TAH"/>
              <w:rPr>
                <w:lang w:val="en-US"/>
              </w:rPr>
            </w:pPr>
          </w:p>
        </w:tc>
        <w:tc>
          <w:tcPr>
            <w:tcW w:w="1548" w:type="dxa"/>
            <w:tcBorders>
              <w:top w:val="nil"/>
            </w:tcBorders>
            <w:shd w:val="clear" w:color="auto" w:fill="auto"/>
          </w:tcPr>
          <w:p w14:paraId="3C6D3F4C" w14:textId="77777777" w:rsidR="009D254D" w:rsidRPr="000C68ED" w:rsidRDefault="009D254D" w:rsidP="00D8375E">
            <w:pPr>
              <w:pStyle w:val="TAH"/>
              <w:rPr>
                <w:lang w:val="en-US"/>
              </w:rPr>
            </w:pPr>
          </w:p>
        </w:tc>
        <w:tc>
          <w:tcPr>
            <w:tcW w:w="1350" w:type="dxa"/>
          </w:tcPr>
          <w:p w14:paraId="462225EB" w14:textId="77777777" w:rsidR="009D254D" w:rsidRPr="000C68ED" w:rsidRDefault="009D254D" w:rsidP="00D8375E">
            <w:pPr>
              <w:pStyle w:val="TAH"/>
              <w:rPr>
                <w:lang w:val="en-US"/>
              </w:rPr>
            </w:pPr>
            <w:r w:rsidRPr="000C68ED">
              <w:rPr>
                <w:lang w:val="en-US"/>
              </w:rPr>
              <w:t>Full (dB)</w:t>
            </w:r>
            <w:r w:rsidRPr="000C68ED">
              <w:rPr>
                <w:vertAlign w:val="superscript"/>
                <w:lang w:val="en-US"/>
              </w:rPr>
              <w:t>2</w:t>
            </w:r>
          </w:p>
        </w:tc>
        <w:tc>
          <w:tcPr>
            <w:tcW w:w="1440" w:type="dxa"/>
          </w:tcPr>
          <w:p w14:paraId="27158403" w14:textId="77777777" w:rsidR="009D254D" w:rsidRPr="000C68ED" w:rsidRDefault="009D254D" w:rsidP="00D8375E">
            <w:pPr>
              <w:pStyle w:val="TAH"/>
              <w:rPr>
                <w:lang w:val="en-US"/>
              </w:rPr>
            </w:pPr>
            <w:r w:rsidRPr="000C68ED">
              <w:rPr>
                <w:lang w:val="en-US"/>
              </w:rPr>
              <w:t>Partial (dB)</w:t>
            </w:r>
            <w:r w:rsidRPr="000C68ED">
              <w:rPr>
                <w:vertAlign w:val="superscript"/>
                <w:lang w:val="en-US"/>
              </w:rPr>
              <w:t>3</w:t>
            </w:r>
          </w:p>
        </w:tc>
        <w:tc>
          <w:tcPr>
            <w:tcW w:w="1440" w:type="dxa"/>
          </w:tcPr>
          <w:p w14:paraId="7F76202F" w14:textId="77777777" w:rsidR="009D254D" w:rsidRPr="000C68ED" w:rsidRDefault="009D254D" w:rsidP="00D8375E">
            <w:pPr>
              <w:pStyle w:val="TAH"/>
              <w:rPr>
                <w:lang w:val="en-US"/>
              </w:rPr>
            </w:pPr>
            <w:r w:rsidRPr="000C68ED">
              <w:rPr>
                <w:lang w:val="en-US"/>
              </w:rPr>
              <w:t>Full (dB)</w:t>
            </w:r>
            <w:r w:rsidRPr="000C68ED">
              <w:rPr>
                <w:vertAlign w:val="superscript"/>
                <w:lang w:val="en-US"/>
              </w:rPr>
              <w:t xml:space="preserve"> 2</w:t>
            </w:r>
          </w:p>
        </w:tc>
        <w:tc>
          <w:tcPr>
            <w:tcW w:w="1440" w:type="dxa"/>
          </w:tcPr>
          <w:p w14:paraId="71BD94A5" w14:textId="77777777" w:rsidR="009D254D" w:rsidRPr="000C68ED" w:rsidRDefault="009D254D" w:rsidP="00D8375E">
            <w:pPr>
              <w:pStyle w:val="TAH"/>
              <w:rPr>
                <w:lang w:val="en-US"/>
              </w:rPr>
            </w:pPr>
            <w:r w:rsidRPr="000C68ED">
              <w:rPr>
                <w:lang w:val="en-US"/>
              </w:rPr>
              <w:t>Partial (dB)</w:t>
            </w:r>
            <w:r w:rsidRPr="000C68ED">
              <w:rPr>
                <w:vertAlign w:val="superscript"/>
                <w:lang w:val="en-US"/>
              </w:rPr>
              <w:t xml:space="preserve"> 3</w:t>
            </w:r>
          </w:p>
        </w:tc>
      </w:tr>
      <w:tr w:rsidR="00E5734C" w:rsidRPr="000C68ED" w14:paraId="2C13BA36" w14:textId="77777777" w:rsidTr="00D8375E">
        <w:trPr>
          <w:trHeight w:val="20"/>
          <w:jc w:val="center"/>
        </w:trPr>
        <w:tc>
          <w:tcPr>
            <w:tcW w:w="1692" w:type="dxa"/>
            <w:tcBorders>
              <w:bottom w:val="nil"/>
            </w:tcBorders>
            <w:shd w:val="clear" w:color="auto" w:fill="auto"/>
          </w:tcPr>
          <w:p w14:paraId="411E6796"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4678B883"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204B5D52" w14:textId="77777777"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0647E391" w14:textId="77777777" w:rsidR="00E5734C" w:rsidRPr="000C68ED" w:rsidRDefault="00E5734C" w:rsidP="00E573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0EF1DDD0" w14:textId="3B5CB02E"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6FD72783" w14:textId="77777777" w:rsidR="00E5734C" w:rsidRPr="00E5734C" w:rsidRDefault="00E5734C" w:rsidP="00E5734C">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2.5</w:t>
            </w:r>
          </w:p>
        </w:tc>
      </w:tr>
      <w:tr w:rsidR="00E5734C" w:rsidRPr="000C68ED" w14:paraId="43742A7C" w14:textId="77777777" w:rsidTr="00D8375E">
        <w:trPr>
          <w:trHeight w:val="20"/>
          <w:jc w:val="center"/>
        </w:trPr>
        <w:tc>
          <w:tcPr>
            <w:tcW w:w="1692" w:type="dxa"/>
            <w:tcBorders>
              <w:top w:val="nil"/>
              <w:bottom w:val="nil"/>
            </w:tcBorders>
            <w:shd w:val="clear" w:color="auto" w:fill="auto"/>
          </w:tcPr>
          <w:p w14:paraId="0BDB7992" w14:textId="77777777" w:rsidR="00E5734C" w:rsidRPr="000C68ED" w:rsidRDefault="00E5734C" w:rsidP="00E5734C">
            <w:pPr>
              <w:pStyle w:val="FL"/>
              <w:spacing w:before="0" w:after="0"/>
              <w:rPr>
                <w:b w:val="0"/>
                <w:bCs/>
                <w:sz w:val="18"/>
                <w:szCs w:val="18"/>
                <w:lang w:val="en-US"/>
              </w:rPr>
            </w:pPr>
          </w:p>
        </w:tc>
        <w:tc>
          <w:tcPr>
            <w:tcW w:w="1548" w:type="dxa"/>
          </w:tcPr>
          <w:p w14:paraId="7DD3823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6388B2C" w14:textId="77777777"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323FDA32" w14:textId="77777777" w:rsidR="00E5734C" w:rsidRPr="000C68ED" w:rsidRDefault="00E5734C" w:rsidP="00E573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56A28761" w14:textId="3638AB6D"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34307E90" w14:textId="77777777" w:rsidR="00E5734C" w:rsidRPr="00E5734C" w:rsidRDefault="00E5734C" w:rsidP="00E5734C">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3.0</w:t>
            </w:r>
          </w:p>
        </w:tc>
      </w:tr>
      <w:tr w:rsidR="009D254D" w:rsidRPr="000C68ED" w14:paraId="3E2A5A86" w14:textId="77777777" w:rsidTr="00D8375E">
        <w:trPr>
          <w:trHeight w:val="20"/>
          <w:jc w:val="center"/>
        </w:trPr>
        <w:tc>
          <w:tcPr>
            <w:tcW w:w="1692" w:type="dxa"/>
            <w:tcBorders>
              <w:top w:val="nil"/>
              <w:bottom w:val="nil"/>
            </w:tcBorders>
            <w:shd w:val="clear" w:color="auto" w:fill="auto"/>
          </w:tcPr>
          <w:p w14:paraId="5A8EBE86" w14:textId="77777777" w:rsidR="009D254D" w:rsidRPr="000C68ED" w:rsidRDefault="009D254D" w:rsidP="00D8375E">
            <w:pPr>
              <w:pStyle w:val="FL"/>
              <w:spacing w:before="0" w:after="0"/>
              <w:rPr>
                <w:b w:val="0"/>
                <w:bCs/>
                <w:sz w:val="18"/>
                <w:szCs w:val="18"/>
                <w:lang w:val="en-US"/>
              </w:rPr>
            </w:pPr>
          </w:p>
        </w:tc>
        <w:tc>
          <w:tcPr>
            <w:tcW w:w="1548" w:type="dxa"/>
          </w:tcPr>
          <w:p w14:paraId="312FEE9A"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6E14E35"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5C820CF0"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372A2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5359FC21" w14:textId="77777777" w:rsidR="009D254D" w:rsidRPr="00E5734C" w:rsidRDefault="009D254D" w:rsidP="00D8375E">
            <w:pPr>
              <w:pStyle w:val="FL"/>
              <w:spacing w:before="0" w:after="0"/>
              <w:rPr>
                <w:rFonts w:eastAsia="Malgun Gothic" w:cs="Arial"/>
                <w:b w:val="0"/>
                <w:sz w:val="18"/>
                <w:szCs w:val="18"/>
                <w:lang w:val="en-US"/>
              </w:rPr>
            </w:pPr>
            <w:r w:rsidRPr="000C68ED">
              <w:rPr>
                <w:rFonts w:eastAsia="Malgun Gothic" w:cs="Arial"/>
                <w:b w:val="0"/>
                <w:sz w:val="18"/>
                <w:szCs w:val="18"/>
                <w:lang w:val="en-US"/>
              </w:rPr>
              <w:t>≤ 5.5</w:t>
            </w:r>
          </w:p>
        </w:tc>
      </w:tr>
      <w:tr w:rsidR="009D254D" w:rsidRPr="000C68ED" w14:paraId="7758F665" w14:textId="77777777" w:rsidTr="00D8375E">
        <w:trPr>
          <w:trHeight w:val="20"/>
          <w:jc w:val="center"/>
        </w:trPr>
        <w:tc>
          <w:tcPr>
            <w:tcW w:w="1692" w:type="dxa"/>
            <w:tcBorders>
              <w:top w:val="nil"/>
              <w:bottom w:val="single" w:sz="4" w:space="0" w:color="auto"/>
            </w:tcBorders>
            <w:shd w:val="clear" w:color="auto" w:fill="auto"/>
          </w:tcPr>
          <w:p w14:paraId="79DFAD07" w14:textId="77777777" w:rsidR="009D254D" w:rsidRPr="000C68ED" w:rsidRDefault="009D254D" w:rsidP="00D8375E">
            <w:pPr>
              <w:pStyle w:val="FL"/>
              <w:spacing w:before="0" w:after="0"/>
              <w:rPr>
                <w:b w:val="0"/>
                <w:bCs/>
                <w:sz w:val="18"/>
                <w:szCs w:val="18"/>
                <w:lang w:val="en-US"/>
              </w:rPr>
            </w:pPr>
          </w:p>
        </w:tc>
        <w:tc>
          <w:tcPr>
            <w:tcW w:w="1548" w:type="dxa"/>
          </w:tcPr>
          <w:p w14:paraId="14FDEA6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C15DA1D"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1D5D77E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25CEC6CB"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08AD31B7" w14:textId="77777777" w:rsidR="009D254D" w:rsidRPr="00E5734C" w:rsidRDefault="009D254D" w:rsidP="00D8375E">
            <w:pPr>
              <w:pStyle w:val="FL"/>
              <w:spacing w:before="0" w:after="0"/>
              <w:rPr>
                <w:rFonts w:eastAsia="Malgun Gothic" w:cs="Arial"/>
                <w:b w:val="0"/>
                <w:sz w:val="18"/>
                <w:szCs w:val="18"/>
                <w:lang w:val="en-US"/>
              </w:rPr>
            </w:pPr>
            <w:r w:rsidRPr="000C68ED">
              <w:rPr>
                <w:rFonts w:eastAsia="Malgun Gothic" w:cs="Arial"/>
                <w:b w:val="0"/>
                <w:sz w:val="18"/>
                <w:szCs w:val="18"/>
                <w:lang w:val="en-US"/>
              </w:rPr>
              <w:t>≤ 7.0</w:t>
            </w:r>
          </w:p>
        </w:tc>
      </w:tr>
      <w:tr w:rsidR="009D254D" w:rsidRPr="000C68ED" w14:paraId="7F88CFA1" w14:textId="77777777" w:rsidTr="00D8375E">
        <w:trPr>
          <w:trHeight w:val="20"/>
          <w:jc w:val="center"/>
        </w:trPr>
        <w:tc>
          <w:tcPr>
            <w:tcW w:w="8910" w:type="dxa"/>
            <w:gridSpan w:val="6"/>
            <w:tcBorders>
              <w:top w:val="nil"/>
            </w:tcBorders>
            <w:shd w:val="clear" w:color="auto" w:fill="auto"/>
          </w:tcPr>
          <w:p w14:paraId="2AF17462" w14:textId="77777777" w:rsidR="009D254D" w:rsidRPr="000C68ED" w:rsidRDefault="009D254D" w:rsidP="00D8375E">
            <w:pPr>
              <w:pStyle w:val="TAN"/>
              <w:rPr>
                <w:lang w:val="en-US"/>
              </w:rPr>
            </w:pPr>
            <w:r w:rsidRPr="000C68ED">
              <w:rPr>
                <w:lang w:val="en-US"/>
              </w:rPr>
              <w:t>NOTE 1: The A-MPR shall apply to all SCS in all active 20 MHz sub-bands contiguously allocated in the channel.</w:t>
            </w:r>
          </w:p>
          <w:p w14:paraId="0C0A9877" w14:textId="77777777" w:rsidR="009D254D" w:rsidRPr="000C68ED" w:rsidRDefault="009D254D" w:rsidP="00D8375E">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0D87BDF0" w14:textId="77777777" w:rsidR="009D254D" w:rsidRPr="000C68ED" w:rsidRDefault="009D254D" w:rsidP="00D8375E">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2B8E5636" w14:textId="568713F2" w:rsidR="009D254D" w:rsidRPr="000C68ED" w:rsidRDefault="009D254D" w:rsidP="00D8375E">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p w14:paraId="0E8E2E09" w14:textId="76F2D869" w:rsidR="009D254D" w:rsidRPr="000C68ED" w:rsidRDefault="009D254D" w:rsidP="00D8375E">
            <w:pPr>
              <w:pStyle w:val="TAN"/>
              <w:rPr>
                <w:rFonts w:eastAsia="Malgun Gothic" w:cs="Arial"/>
                <w:b/>
                <w:color w:val="FF0000"/>
                <w:szCs w:val="18"/>
                <w:lang w:val="en-US"/>
              </w:rPr>
            </w:pPr>
            <w:r w:rsidRPr="000C68ED">
              <w:rPr>
                <w:lang w:val="en-US"/>
              </w:rPr>
              <w:t xml:space="preserve">NOTE 5:  Contiguous outer sub-band configuration and contiguous inner sub-band configuration in Table </w:t>
            </w:r>
            <w:r w:rsidR="00D8375E" w:rsidRPr="000C68ED">
              <w:rPr>
                <w:lang w:val="en-US"/>
              </w:rPr>
              <w:t>2</w:t>
            </w:r>
            <w:r w:rsidRPr="000C68ED">
              <w:rPr>
                <w:lang w:val="en-US"/>
              </w:rPr>
              <w:t>-5 apply.</w:t>
            </w:r>
          </w:p>
        </w:tc>
      </w:tr>
    </w:tbl>
    <w:p w14:paraId="3E9254D1" w14:textId="77777777" w:rsidR="009D254D" w:rsidRPr="000C68ED" w:rsidRDefault="009D254D" w:rsidP="009D254D">
      <w:pPr>
        <w:pStyle w:val="BodyText"/>
        <w:rPr>
          <w:rFonts w:eastAsiaTheme="minorEastAsia"/>
          <w:lang w:val="en-US" w:eastAsia="ko-KR"/>
        </w:rPr>
      </w:pPr>
    </w:p>
    <w:p w14:paraId="3194F505" w14:textId="2648369F" w:rsidR="00B70C27" w:rsidRPr="000C68ED" w:rsidRDefault="00B70C27" w:rsidP="00B70C27">
      <w:pPr>
        <w:pStyle w:val="Heading4"/>
        <w:rPr>
          <w:lang w:val="en-US"/>
        </w:rPr>
      </w:pPr>
      <w:r w:rsidRPr="000C68ED">
        <w:rPr>
          <w:lang w:val="en-US"/>
        </w:rPr>
        <w:t xml:space="preserve">Proposal </w:t>
      </w:r>
      <w:r w:rsidR="00030E05">
        <w:rPr>
          <w:lang w:val="en-US"/>
        </w:rPr>
        <w:t>8</w:t>
      </w:r>
      <w:r w:rsidRPr="000C68ED">
        <w:rPr>
          <w:lang w:val="en-US"/>
        </w:rPr>
        <w:t xml:space="preserve">: For NS_58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A889556" w14:textId="3B643EF0" w:rsidR="00B70C27" w:rsidRPr="000C68ED" w:rsidRDefault="00B70C27" w:rsidP="00B70C27">
      <w:pPr>
        <w:pStyle w:val="Heading4"/>
        <w:rPr>
          <w:lang w:val="en-US"/>
        </w:rPr>
      </w:pPr>
      <w:r w:rsidRPr="000C68ED">
        <w:rPr>
          <w:lang w:val="en-US"/>
        </w:rPr>
        <w:t xml:space="preserve">Proposal </w:t>
      </w:r>
      <w:r w:rsidR="00030E05">
        <w:rPr>
          <w:lang w:val="en-US"/>
        </w:rPr>
        <w:t>9</w:t>
      </w:r>
      <w:r w:rsidRPr="000C68ED">
        <w:rPr>
          <w:lang w:val="en-US"/>
        </w:rPr>
        <w:t xml:space="preserve">: For NS_58 SL-U PSSCH/PSCCH A-MPR, consider Table 2-14 for SL-U UE power class 5. </w:t>
      </w:r>
    </w:p>
    <w:p w14:paraId="34155F3B" w14:textId="573C669D" w:rsidR="009D254D" w:rsidRPr="000C68ED" w:rsidRDefault="009D254D" w:rsidP="009D254D">
      <w:pPr>
        <w:rPr>
          <w:lang w:val="en-US" w:eastAsia="zh-CN"/>
        </w:rPr>
      </w:pPr>
    </w:p>
    <w:p w14:paraId="474E0D5F" w14:textId="77777777" w:rsidR="00D8375E" w:rsidRPr="000C68ED" w:rsidRDefault="00D8375E" w:rsidP="009D254D">
      <w:pPr>
        <w:rPr>
          <w:lang w:val="en-US" w:eastAsia="zh-CN"/>
        </w:rPr>
        <w:sectPr w:rsidR="00D8375E" w:rsidRPr="000C68ED" w:rsidSect="009D254D">
          <w:footnotePr>
            <w:numRestart w:val="eachSect"/>
          </w:footnotePr>
          <w:pgSz w:w="11907" w:h="16840" w:code="9"/>
          <w:pgMar w:top="1133" w:right="1133" w:bottom="1416" w:left="1133" w:header="850" w:footer="340" w:gutter="0"/>
          <w:cols w:space="720"/>
          <w:formProt w:val="0"/>
          <w:docGrid w:linePitch="272"/>
        </w:sectPr>
      </w:pPr>
    </w:p>
    <w:p w14:paraId="634A65BB" w14:textId="7D26B9CD" w:rsidR="00D8375E" w:rsidRPr="000C68ED" w:rsidRDefault="00D8375E" w:rsidP="00D8375E">
      <w:pPr>
        <w:pStyle w:val="Heading3"/>
        <w:numPr>
          <w:ilvl w:val="0"/>
          <w:numId w:val="0"/>
        </w:numPr>
        <w:rPr>
          <w:lang w:val="en-US"/>
        </w:rPr>
      </w:pPr>
      <w:r w:rsidRPr="000C68ED">
        <w:rPr>
          <w:lang w:val="en-US"/>
        </w:rPr>
        <w:lastRenderedPageBreak/>
        <w:t>2.2.4 NS_60 (A-MPR)</w:t>
      </w:r>
    </w:p>
    <w:p w14:paraId="382D97EE" w14:textId="6F0FE381"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NS_60, Table 2-15 and Figure 2-5 show the A-MPR simulation results for the scenarios.</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D8375E" w:rsidRPr="000C68ED" w14:paraId="7E4B62DA" w14:textId="77777777" w:rsidTr="00D8375E">
        <w:trPr>
          <w:trHeight w:val="266"/>
          <w:jc w:val="center"/>
        </w:trPr>
        <w:tc>
          <w:tcPr>
            <w:tcW w:w="988" w:type="dxa"/>
            <w:vMerge w:val="restart"/>
            <w:shd w:val="clear" w:color="auto" w:fill="auto"/>
            <w:noWrap/>
            <w:vAlign w:val="center"/>
            <w:hideMark/>
          </w:tcPr>
          <w:p w14:paraId="4A628F47" w14:textId="079F0B9E" w:rsidR="00D8375E" w:rsidRPr="000C68ED" w:rsidRDefault="00D8375E" w:rsidP="00D8375E">
            <w:pPr>
              <w:spacing w:after="0"/>
              <w:jc w:val="center"/>
              <w:rPr>
                <w:rFonts w:eastAsia="Gulim"/>
                <w:lang w:val="en-US"/>
              </w:rPr>
            </w:pPr>
            <w:r w:rsidRPr="000C68ED">
              <w:rPr>
                <w:lang w:val="en-US"/>
              </w:rPr>
              <w:t>Table 2-15: NS_60-PSSCH/PSCCH A-MPR simulation results for SL-U power class 5</w:t>
            </w:r>
            <w:r w:rsidRPr="000C68ED">
              <w:rPr>
                <w:color w:val="000000"/>
                <w:lang w:val="en-US"/>
              </w:rPr>
              <w:t>'20MHz'</w:t>
            </w:r>
          </w:p>
        </w:tc>
        <w:tc>
          <w:tcPr>
            <w:tcW w:w="1134" w:type="dxa"/>
            <w:shd w:val="clear" w:color="auto" w:fill="auto"/>
            <w:noWrap/>
            <w:vAlign w:val="center"/>
            <w:hideMark/>
          </w:tcPr>
          <w:p w14:paraId="421F7E32"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4D39111D" w14:textId="77777777" w:rsidR="00D8375E" w:rsidRPr="000C68ED" w:rsidRDefault="00D8375E" w:rsidP="00D8375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1527448" w14:textId="77777777" w:rsidR="00D8375E" w:rsidRPr="000C68ED" w:rsidRDefault="00D8375E" w:rsidP="00D8375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7343B376" w14:textId="77777777" w:rsidR="00D8375E" w:rsidRPr="000C68ED" w:rsidRDefault="00D8375E" w:rsidP="00D8375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0748B6BF" w14:textId="77777777" w:rsidR="00D8375E" w:rsidRPr="000C68ED" w:rsidRDefault="00D8375E" w:rsidP="00D8375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0B97810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3E840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5BABC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D9C3B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3615D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F0316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A3BF3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EA89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BA1BB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7C72F4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6D75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4D56D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08A13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D762C" w14:textId="77777777" w:rsidR="00D8375E" w:rsidRPr="000C68ED" w:rsidRDefault="00D8375E" w:rsidP="00D8375E">
            <w:pPr>
              <w:spacing w:after="0"/>
              <w:jc w:val="center"/>
              <w:rPr>
                <w:color w:val="000000"/>
                <w:lang w:val="en-US"/>
              </w:rPr>
            </w:pPr>
          </w:p>
        </w:tc>
      </w:tr>
      <w:tr w:rsidR="00E5734C" w:rsidRPr="000C68ED" w14:paraId="279D9F46" w14:textId="77777777" w:rsidTr="00D8375E">
        <w:trPr>
          <w:trHeight w:val="266"/>
          <w:jc w:val="center"/>
        </w:trPr>
        <w:tc>
          <w:tcPr>
            <w:tcW w:w="988" w:type="dxa"/>
            <w:vMerge/>
            <w:shd w:val="clear" w:color="auto" w:fill="auto"/>
            <w:noWrap/>
            <w:hideMark/>
          </w:tcPr>
          <w:p w14:paraId="2D1C427A"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302F10C6"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18A3363A" w14:textId="4DC125B2"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48640EAF" w14:textId="181A2D3C" w:rsidR="00E5734C" w:rsidRPr="000C68ED" w:rsidRDefault="00E5734C" w:rsidP="00E5734C">
            <w:pPr>
              <w:spacing w:after="0"/>
              <w:jc w:val="center"/>
              <w:rPr>
                <w:color w:val="000000"/>
                <w:lang w:val="en-US"/>
              </w:rPr>
            </w:pPr>
            <w:r w:rsidRPr="00E5734C">
              <w:rPr>
                <w:color w:val="000000"/>
                <w:lang w:val="en-US"/>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1943195" w14:textId="7DBA08F3"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D3EEB15" w14:textId="5A0BDBBE" w:rsidR="00E5734C" w:rsidRPr="000C68ED" w:rsidRDefault="00E5734C" w:rsidP="00E5734C">
            <w:pPr>
              <w:spacing w:after="0"/>
              <w:jc w:val="center"/>
              <w:rPr>
                <w:color w:val="000000"/>
                <w:lang w:val="en-US"/>
              </w:rPr>
            </w:pPr>
            <w:r w:rsidRPr="00E5734C">
              <w:rPr>
                <w:color w:val="000000"/>
                <w:lang w:val="en-US"/>
              </w:rPr>
              <w:t>7.63</w:t>
            </w:r>
          </w:p>
        </w:tc>
        <w:tc>
          <w:tcPr>
            <w:tcW w:w="722" w:type="dxa"/>
            <w:tcBorders>
              <w:top w:val="nil"/>
              <w:left w:val="single" w:sz="4" w:space="0" w:color="auto"/>
              <w:bottom w:val="nil"/>
              <w:right w:val="nil"/>
            </w:tcBorders>
            <w:shd w:val="clear" w:color="auto" w:fill="FFFFFF" w:themeFill="background1"/>
            <w:noWrap/>
            <w:vAlign w:val="center"/>
          </w:tcPr>
          <w:p w14:paraId="21CD692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4900E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B5373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1374B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71A4E9"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D0785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A507C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275DC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44FC33"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8BFBC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46030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F6E0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5BC7E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108A7D" w14:textId="77777777" w:rsidR="00E5734C" w:rsidRPr="000C68ED" w:rsidRDefault="00E5734C" w:rsidP="00E5734C">
            <w:pPr>
              <w:spacing w:after="0"/>
              <w:jc w:val="center"/>
              <w:rPr>
                <w:color w:val="000000"/>
                <w:lang w:val="en-US"/>
              </w:rPr>
            </w:pPr>
          </w:p>
        </w:tc>
      </w:tr>
      <w:tr w:rsidR="00E5734C" w:rsidRPr="000C68ED" w14:paraId="30473F81" w14:textId="77777777" w:rsidTr="00D8375E">
        <w:trPr>
          <w:trHeight w:val="266"/>
          <w:jc w:val="center"/>
        </w:trPr>
        <w:tc>
          <w:tcPr>
            <w:tcW w:w="988" w:type="dxa"/>
            <w:vMerge/>
            <w:vAlign w:val="center"/>
            <w:hideMark/>
          </w:tcPr>
          <w:p w14:paraId="64F40D4E"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01AF511E"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3DC78EF7" w14:textId="737D56EA"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C473E0" w14:textId="79B62D4D" w:rsidR="00E5734C" w:rsidRPr="000C68ED" w:rsidRDefault="00E5734C" w:rsidP="00E5734C">
            <w:pPr>
              <w:spacing w:after="0"/>
              <w:jc w:val="center"/>
              <w:rPr>
                <w:color w:val="000000"/>
                <w:lang w:val="en-US"/>
              </w:rPr>
            </w:pPr>
            <w:r w:rsidRPr="00E5734C">
              <w:rPr>
                <w:color w:val="000000"/>
                <w:lang w:val="en-US"/>
              </w:rPr>
              <w:t>8.07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E1033" w14:textId="38043AF5"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CE0345F" w14:textId="3678B83D"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1045CAB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7DF29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D17D1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B82E6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D8D97F"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71C99D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4638C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FDF8B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3AB7E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AE00B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5D761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8850D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92CF1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201EB8" w14:textId="77777777" w:rsidR="00E5734C" w:rsidRPr="000C68ED" w:rsidRDefault="00E5734C" w:rsidP="00E5734C">
            <w:pPr>
              <w:spacing w:after="0"/>
              <w:jc w:val="center"/>
              <w:rPr>
                <w:color w:val="000000"/>
                <w:lang w:val="en-US"/>
              </w:rPr>
            </w:pPr>
          </w:p>
        </w:tc>
      </w:tr>
      <w:tr w:rsidR="00E5734C" w:rsidRPr="000C68ED" w14:paraId="439D2F96" w14:textId="77777777" w:rsidTr="00D8375E">
        <w:trPr>
          <w:trHeight w:val="266"/>
          <w:jc w:val="center"/>
        </w:trPr>
        <w:tc>
          <w:tcPr>
            <w:tcW w:w="988" w:type="dxa"/>
            <w:vMerge/>
            <w:vAlign w:val="center"/>
            <w:hideMark/>
          </w:tcPr>
          <w:p w14:paraId="385BF65B"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B06C744"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0E175D1D" w14:textId="60A103B7"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5BDA1B" w14:textId="716CDA2B" w:rsidR="00E5734C" w:rsidRPr="000C68ED" w:rsidRDefault="00E5734C" w:rsidP="00E5734C">
            <w:pPr>
              <w:spacing w:after="0"/>
              <w:jc w:val="center"/>
              <w:rPr>
                <w:color w:val="000000"/>
                <w:lang w:val="en-US"/>
              </w:rPr>
            </w:pPr>
            <w:r w:rsidRPr="00E5734C">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BCB1CF8" w14:textId="649F9081"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A2323CC" w14:textId="7ED0E831" w:rsidR="00E5734C" w:rsidRPr="000C68ED" w:rsidRDefault="00E5734C" w:rsidP="00E5734C">
            <w:pPr>
              <w:spacing w:after="0"/>
              <w:jc w:val="center"/>
              <w:rPr>
                <w:color w:val="000000"/>
                <w:lang w:val="en-US"/>
              </w:rPr>
            </w:pPr>
            <w:r w:rsidRPr="00E5734C">
              <w:rPr>
                <w:color w:val="000000"/>
                <w:lang w:val="en-US"/>
              </w:rPr>
              <w:t>7.63</w:t>
            </w:r>
          </w:p>
        </w:tc>
        <w:tc>
          <w:tcPr>
            <w:tcW w:w="722" w:type="dxa"/>
            <w:tcBorders>
              <w:top w:val="nil"/>
              <w:left w:val="single" w:sz="4" w:space="0" w:color="auto"/>
              <w:bottom w:val="nil"/>
              <w:right w:val="nil"/>
            </w:tcBorders>
            <w:shd w:val="clear" w:color="auto" w:fill="FFFFFF" w:themeFill="background1"/>
            <w:noWrap/>
            <w:vAlign w:val="center"/>
          </w:tcPr>
          <w:p w14:paraId="21210A7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9AA03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02226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EF500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E826D"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83E4D9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326F7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B267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303F5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FB7DD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8987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9F1AB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D11C3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33A711" w14:textId="77777777" w:rsidR="00E5734C" w:rsidRPr="000C68ED" w:rsidRDefault="00E5734C" w:rsidP="00E5734C">
            <w:pPr>
              <w:spacing w:after="0"/>
              <w:jc w:val="center"/>
              <w:rPr>
                <w:color w:val="000000"/>
                <w:lang w:val="en-US"/>
              </w:rPr>
            </w:pPr>
          </w:p>
        </w:tc>
      </w:tr>
      <w:tr w:rsidR="00E5734C" w:rsidRPr="000C68ED" w14:paraId="61B13607" w14:textId="77777777" w:rsidTr="00D8375E">
        <w:trPr>
          <w:trHeight w:val="266"/>
          <w:jc w:val="center"/>
        </w:trPr>
        <w:tc>
          <w:tcPr>
            <w:tcW w:w="988" w:type="dxa"/>
            <w:vMerge/>
            <w:vAlign w:val="center"/>
            <w:hideMark/>
          </w:tcPr>
          <w:p w14:paraId="0037635D"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7EBA067"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55758368" w14:textId="5C0E5543"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3F1BE7" w14:textId="23E171F9" w:rsidR="00E5734C" w:rsidRPr="000C68ED" w:rsidRDefault="00E5734C" w:rsidP="00E5734C">
            <w:pPr>
              <w:spacing w:after="0"/>
              <w:jc w:val="center"/>
              <w:rPr>
                <w:color w:val="000000"/>
                <w:lang w:val="en-US"/>
              </w:rPr>
            </w:pPr>
            <w:r w:rsidRPr="00E5734C">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81E2EB4" w14:textId="57D1693D"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48F29BA9" w14:textId="1ED338F4"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1E4A8E4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419C4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1613A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FC09A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0A9F9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9A050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BECF5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24ACF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0B9B2D"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CF05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AC9E5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42F83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39784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C7FFE8" w14:textId="77777777" w:rsidR="00E5734C" w:rsidRPr="000C68ED" w:rsidRDefault="00E5734C" w:rsidP="00E5734C">
            <w:pPr>
              <w:spacing w:after="0"/>
              <w:jc w:val="center"/>
              <w:rPr>
                <w:color w:val="000000"/>
                <w:lang w:val="en-US"/>
              </w:rPr>
            </w:pPr>
          </w:p>
        </w:tc>
      </w:tr>
      <w:tr w:rsidR="00E5734C" w:rsidRPr="000C68ED" w14:paraId="51D72A2E" w14:textId="77777777" w:rsidTr="00D8375E">
        <w:trPr>
          <w:trHeight w:val="266"/>
          <w:jc w:val="center"/>
        </w:trPr>
        <w:tc>
          <w:tcPr>
            <w:tcW w:w="988" w:type="dxa"/>
            <w:vMerge w:val="restart"/>
            <w:shd w:val="clear" w:color="auto" w:fill="auto"/>
            <w:noWrap/>
            <w:vAlign w:val="center"/>
            <w:hideMark/>
          </w:tcPr>
          <w:p w14:paraId="6672A712" w14:textId="77777777" w:rsidR="00E5734C" w:rsidRPr="000C68ED" w:rsidRDefault="00E5734C" w:rsidP="00E5734C">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57805965"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1F25B32" w14:textId="3A40856C" w:rsidR="00E5734C" w:rsidRPr="000C68ED" w:rsidRDefault="00E5734C" w:rsidP="00E5734C">
            <w:pPr>
              <w:spacing w:after="0"/>
              <w:jc w:val="center"/>
              <w:rPr>
                <w:color w:val="000000"/>
                <w:lang w:val="en-US"/>
              </w:rPr>
            </w:pPr>
            <w:r w:rsidRPr="00E5734C">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79A16F64" w14:textId="5C69CC7B" w:rsidR="00E5734C" w:rsidRPr="000C68ED" w:rsidRDefault="00E5734C" w:rsidP="00E5734C">
            <w:pPr>
              <w:spacing w:after="0"/>
              <w:jc w:val="center"/>
              <w:rPr>
                <w:color w:val="000000"/>
                <w:lang w:val="en-US"/>
              </w:rPr>
            </w:pPr>
            <w:r w:rsidRPr="00E5734C">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413B54A0" w14:textId="7A034D07" w:rsidR="00E5734C" w:rsidRPr="000C68ED" w:rsidRDefault="00E5734C" w:rsidP="00E5734C">
            <w:pPr>
              <w:spacing w:after="0"/>
              <w:jc w:val="center"/>
              <w:rPr>
                <w:color w:val="000000"/>
                <w:lang w:val="en-US"/>
              </w:rPr>
            </w:pPr>
            <w:r w:rsidRPr="00E5734C">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C2A5D5D" w14:textId="340C271A" w:rsidR="00E5734C" w:rsidRPr="000C68ED" w:rsidRDefault="00E5734C" w:rsidP="00E5734C">
            <w:pPr>
              <w:spacing w:after="0"/>
              <w:jc w:val="center"/>
              <w:rPr>
                <w:color w:val="000000"/>
                <w:lang w:val="en-US"/>
              </w:rPr>
            </w:pPr>
            <w:r w:rsidRPr="00E5734C">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204C671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1BC0F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C57A0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E712E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CD9A02"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89A3A5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BDAA0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30707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5829BF"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46896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115E5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5C7B4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F3416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2176CB" w14:textId="77777777" w:rsidR="00E5734C" w:rsidRPr="000C68ED" w:rsidRDefault="00E5734C" w:rsidP="00E5734C">
            <w:pPr>
              <w:spacing w:after="0"/>
              <w:jc w:val="center"/>
              <w:rPr>
                <w:color w:val="000000"/>
                <w:lang w:val="en-US"/>
              </w:rPr>
            </w:pPr>
          </w:p>
        </w:tc>
      </w:tr>
      <w:tr w:rsidR="00E5734C" w:rsidRPr="000C68ED" w14:paraId="1C682816" w14:textId="77777777" w:rsidTr="00D8375E">
        <w:trPr>
          <w:trHeight w:val="266"/>
          <w:jc w:val="center"/>
        </w:trPr>
        <w:tc>
          <w:tcPr>
            <w:tcW w:w="988" w:type="dxa"/>
            <w:vMerge/>
            <w:shd w:val="clear" w:color="auto" w:fill="auto"/>
            <w:noWrap/>
            <w:hideMark/>
          </w:tcPr>
          <w:p w14:paraId="4679F7C9"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5023A206"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020BAF61" w14:textId="5CE5384B"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553BEA2" w14:textId="7926A9AD" w:rsidR="00E5734C" w:rsidRPr="000C68ED" w:rsidRDefault="00E5734C" w:rsidP="00E5734C">
            <w:pPr>
              <w:spacing w:after="0"/>
              <w:jc w:val="center"/>
              <w:rPr>
                <w:color w:val="000000"/>
                <w:lang w:val="en-US"/>
              </w:rPr>
            </w:pPr>
            <w:r w:rsidRPr="00E5734C">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8C50EA4" w14:textId="0194820F"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5C5C5"/>
            <w:noWrap/>
            <w:vAlign w:val="center"/>
            <w:hideMark/>
          </w:tcPr>
          <w:p w14:paraId="4ACF867D" w14:textId="064C7B37" w:rsidR="00E5734C" w:rsidRPr="000C68ED" w:rsidRDefault="00E5734C" w:rsidP="00E5734C">
            <w:pPr>
              <w:spacing w:after="0"/>
              <w:jc w:val="center"/>
              <w:rPr>
                <w:color w:val="000000"/>
                <w:lang w:val="en-US"/>
              </w:rPr>
            </w:pPr>
            <w:r w:rsidRPr="00E5734C">
              <w:rPr>
                <w:color w:val="000000"/>
                <w:lang w:val="en-US"/>
              </w:rPr>
              <w:t>7.62</w:t>
            </w:r>
          </w:p>
        </w:tc>
        <w:tc>
          <w:tcPr>
            <w:tcW w:w="722" w:type="dxa"/>
            <w:tcBorders>
              <w:top w:val="nil"/>
              <w:left w:val="single" w:sz="4" w:space="0" w:color="auto"/>
              <w:bottom w:val="nil"/>
              <w:right w:val="nil"/>
            </w:tcBorders>
            <w:shd w:val="clear" w:color="auto" w:fill="FFFFFF" w:themeFill="background1"/>
            <w:noWrap/>
            <w:vAlign w:val="center"/>
          </w:tcPr>
          <w:p w14:paraId="16674C3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E4B06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503D0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41242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15EA3B"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C7941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898BE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C8EA5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D2179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7E0DB5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4B9BB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A229D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2B7C2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46278E" w14:textId="77777777" w:rsidR="00E5734C" w:rsidRPr="000C68ED" w:rsidRDefault="00E5734C" w:rsidP="00E5734C">
            <w:pPr>
              <w:spacing w:after="0"/>
              <w:jc w:val="center"/>
              <w:rPr>
                <w:color w:val="000000"/>
                <w:lang w:val="en-US"/>
              </w:rPr>
            </w:pPr>
          </w:p>
        </w:tc>
      </w:tr>
      <w:tr w:rsidR="00E5734C" w:rsidRPr="000C68ED" w14:paraId="7F8A1156" w14:textId="77777777" w:rsidTr="00D8375E">
        <w:trPr>
          <w:trHeight w:val="266"/>
          <w:jc w:val="center"/>
        </w:trPr>
        <w:tc>
          <w:tcPr>
            <w:tcW w:w="988" w:type="dxa"/>
            <w:vMerge/>
            <w:vAlign w:val="center"/>
            <w:hideMark/>
          </w:tcPr>
          <w:p w14:paraId="62D6A1FE"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5F116A7C"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3A2EEF63" w14:textId="3C1931A4" w:rsidR="00E5734C" w:rsidRPr="000C68ED" w:rsidRDefault="00E5734C" w:rsidP="00E5734C">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5A288B9" w14:textId="5D427344" w:rsidR="00E5734C" w:rsidRPr="000C68ED" w:rsidRDefault="00E5734C" w:rsidP="00E5734C">
            <w:pPr>
              <w:spacing w:after="0"/>
              <w:jc w:val="center"/>
              <w:rPr>
                <w:color w:val="000000"/>
                <w:lang w:val="en-US"/>
              </w:rPr>
            </w:pPr>
            <w:r w:rsidRPr="00E5734C">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764004B" w14:textId="765CAD25"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26C03FB" w14:textId="1B970701" w:rsidR="00E5734C" w:rsidRPr="000C68ED" w:rsidRDefault="00E5734C" w:rsidP="00E5734C">
            <w:pPr>
              <w:spacing w:after="0"/>
              <w:jc w:val="center"/>
              <w:rPr>
                <w:color w:val="000000"/>
                <w:lang w:val="en-US"/>
              </w:rPr>
            </w:pPr>
            <w:r w:rsidRPr="00E5734C">
              <w:rPr>
                <w:color w:val="000000"/>
                <w:lang w:val="en-US"/>
              </w:rPr>
              <w:t>8.06</w:t>
            </w:r>
          </w:p>
        </w:tc>
        <w:tc>
          <w:tcPr>
            <w:tcW w:w="722" w:type="dxa"/>
            <w:tcBorders>
              <w:top w:val="nil"/>
              <w:left w:val="single" w:sz="4" w:space="0" w:color="auto"/>
              <w:bottom w:val="nil"/>
              <w:right w:val="nil"/>
            </w:tcBorders>
            <w:shd w:val="clear" w:color="auto" w:fill="FFFFFF" w:themeFill="background1"/>
            <w:noWrap/>
            <w:vAlign w:val="center"/>
          </w:tcPr>
          <w:p w14:paraId="54E179A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04710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70FB5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667A9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78D73A"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E5C20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509CF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A2B28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A8D0F9"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659CB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395A5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4C8BC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9C5E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F01607" w14:textId="77777777" w:rsidR="00E5734C" w:rsidRPr="000C68ED" w:rsidRDefault="00E5734C" w:rsidP="00E5734C">
            <w:pPr>
              <w:spacing w:after="0"/>
              <w:jc w:val="center"/>
              <w:rPr>
                <w:color w:val="000000"/>
                <w:lang w:val="en-US"/>
              </w:rPr>
            </w:pPr>
          </w:p>
        </w:tc>
      </w:tr>
      <w:tr w:rsidR="00E5734C" w:rsidRPr="000C68ED" w14:paraId="043B9C1F" w14:textId="77777777" w:rsidTr="00D8375E">
        <w:trPr>
          <w:trHeight w:val="266"/>
          <w:jc w:val="center"/>
        </w:trPr>
        <w:tc>
          <w:tcPr>
            <w:tcW w:w="988" w:type="dxa"/>
            <w:vMerge/>
            <w:vAlign w:val="center"/>
            <w:hideMark/>
          </w:tcPr>
          <w:p w14:paraId="6EC807C0"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0ADE462B"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0C368504" w14:textId="3E8D4713"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2999012" w14:textId="2508B192" w:rsidR="00E5734C" w:rsidRPr="000C68ED" w:rsidRDefault="00E5734C" w:rsidP="00E5734C">
            <w:pPr>
              <w:spacing w:after="0"/>
              <w:jc w:val="center"/>
              <w:rPr>
                <w:color w:val="000000"/>
                <w:lang w:val="en-US"/>
              </w:rPr>
            </w:pPr>
            <w:r w:rsidRPr="00E5734C">
              <w:rPr>
                <w:color w:val="000000"/>
                <w:lang w:val="en-US"/>
              </w:rPr>
              <w:t>4.68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838BD0E" w14:textId="2AC5C179"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3B9BCF8" w14:textId="21818684"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77934BB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CD5CB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6B98C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D1B7A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7F70F0"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31C76E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0AACA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8F2F3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2CD3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E584D7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A1AB5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364CB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2AFAB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E09186" w14:textId="77777777" w:rsidR="00E5734C" w:rsidRPr="000C68ED" w:rsidRDefault="00E5734C" w:rsidP="00E5734C">
            <w:pPr>
              <w:spacing w:after="0"/>
              <w:jc w:val="center"/>
              <w:rPr>
                <w:color w:val="000000"/>
                <w:lang w:val="en-US"/>
              </w:rPr>
            </w:pPr>
          </w:p>
        </w:tc>
      </w:tr>
      <w:tr w:rsidR="00E5734C" w:rsidRPr="000C68ED" w14:paraId="5B00572A" w14:textId="77777777" w:rsidTr="00D8375E">
        <w:trPr>
          <w:trHeight w:val="266"/>
          <w:jc w:val="center"/>
        </w:trPr>
        <w:tc>
          <w:tcPr>
            <w:tcW w:w="988" w:type="dxa"/>
            <w:vMerge/>
            <w:vAlign w:val="center"/>
            <w:hideMark/>
          </w:tcPr>
          <w:p w14:paraId="7DE10DF3"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DE1286D"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1D8AEE6" w14:textId="3601F6A0"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0BA641A" w14:textId="53E1644C"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99F1C47" w14:textId="69CBA5B3"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80CB0AD" w14:textId="62C0A934" w:rsidR="00E5734C" w:rsidRPr="000C68ED" w:rsidRDefault="00E5734C" w:rsidP="00E5734C">
            <w:pPr>
              <w:spacing w:after="0"/>
              <w:jc w:val="center"/>
              <w:rPr>
                <w:color w:val="000000"/>
                <w:lang w:val="en-US"/>
              </w:rPr>
            </w:pPr>
            <w:r w:rsidRPr="00E5734C">
              <w:rPr>
                <w:color w:val="000000"/>
                <w:lang w:val="en-US"/>
              </w:rPr>
              <w:t>8.05</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09E2B15F"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BB38CA"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17E8ED4"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F3A0EA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508930"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9ABC79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14947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90844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306D7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9E452D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4B999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5008B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6B9D5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80D1E1" w14:textId="77777777" w:rsidR="00E5734C" w:rsidRPr="000C68ED" w:rsidRDefault="00E5734C" w:rsidP="00E5734C">
            <w:pPr>
              <w:spacing w:after="0"/>
              <w:jc w:val="center"/>
              <w:rPr>
                <w:color w:val="000000"/>
                <w:lang w:val="en-US"/>
              </w:rPr>
            </w:pPr>
          </w:p>
        </w:tc>
      </w:tr>
      <w:tr w:rsidR="00E5734C" w:rsidRPr="000C68ED" w14:paraId="76878394" w14:textId="77777777" w:rsidTr="00D8375E">
        <w:trPr>
          <w:trHeight w:val="266"/>
          <w:jc w:val="center"/>
        </w:trPr>
        <w:tc>
          <w:tcPr>
            <w:tcW w:w="988" w:type="dxa"/>
            <w:vMerge w:val="restart"/>
            <w:shd w:val="clear" w:color="auto" w:fill="auto"/>
            <w:noWrap/>
            <w:vAlign w:val="center"/>
            <w:hideMark/>
          </w:tcPr>
          <w:p w14:paraId="371CC977" w14:textId="77777777" w:rsidR="00E5734C" w:rsidRPr="000C68ED" w:rsidRDefault="00E5734C" w:rsidP="00E5734C">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6669A096"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D4289D5" w14:textId="6299539B" w:rsidR="00E5734C" w:rsidRPr="000C68ED" w:rsidRDefault="00E5734C" w:rsidP="00E5734C">
            <w:pPr>
              <w:spacing w:after="0"/>
              <w:jc w:val="center"/>
              <w:rPr>
                <w:color w:val="000000"/>
                <w:lang w:val="en-US"/>
              </w:rPr>
            </w:pPr>
            <w:r w:rsidRPr="00E5734C">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7CAEAD6E" w14:textId="612FD487" w:rsidR="00E5734C" w:rsidRPr="000C68ED" w:rsidRDefault="00E5734C" w:rsidP="00E5734C">
            <w:pPr>
              <w:spacing w:after="0"/>
              <w:jc w:val="center"/>
              <w:rPr>
                <w:color w:val="000000"/>
                <w:lang w:val="en-US"/>
              </w:rPr>
            </w:pPr>
            <w:r w:rsidRPr="00E5734C">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54405B4E" w14:textId="2C4D2478" w:rsidR="00E5734C" w:rsidRPr="000C68ED" w:rsidRDefault="00E5734C" w:rsidP="00E5734C">
            <w:pPr>
              <w:spacing w:after="0"/>
              <w:jc w:val="center"/>
              <w:rPr>
                <w:color w:val="000000"/>
                <w:lang w:val="en-US"/>
              </w:rPr>
            </w:pPr>
            <w:r w:rsidRPr="00E5734C">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43FBB366" w14:textId="1F22E660" w:rsidR="00E5734C" w:rsidRPr="000C68ED" w:rsidRDefault="00E5734C" w:rsidP="00E5734C">
            <w:pPr>
              <w:spacing w:after="0"/>
              <w:jc w:val="center"/>
              <w:rPr>
                <w:color w:val="000000"/>
                <w:lang w:val="en-US"/>
              </w:rPr>
            </w:pPr>
            <w:r w:rsidRPr="00E5734C">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2A1E37C2" w14:textId="4B584C1F" w:rsidR="00E5734C" w:rsidRPr="000C68ED" w:rsidRDefault="00E5734C" w:rsidP="00E5734C">
            <w:pPr>
              <w:spacing w:after="0"/>
              <w:jc w:val="center"/>
              <w:rPr>
                <w:color w:val="000000"/>
                <w:lang w:val="en-US"/>
              </w:rPr>
            </w:pPr>
            <w:r w:rsidRPr="00E5734C">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644DCFF0" w14:textId="18A6A43D" w:rsidR="00E5734C" w:rsidRPr="000C68ED" w:rsidRDefault="00E5734C" w:rsidP="00E5734C">
            <w:pPr>
              <w:spacing w:after="0"/>
              <w:jc w:val="center"/>
              <w:rPr>
                <w:color w:val="000000"/>
                <w:lang w:val="en-US"/>
              </w:rPr>
            </w:pPr>
            <w:r w:rsidRPr="00E5734C">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182F0873" w14:textId="6D03283B" w:rsidR="00E5734C" w:rsidRPr="000C68ED" w:rsidRDefault="00E5734C" w:rsidP="00E5734C">
            <w:pPr>
              <w:spacing w:after="0"/>
              <w:jc w:val="center"/>
              <w:rPr>
                <w:color w:val="000000"/>
                <w:lang w:val="en-US"/>
              </w:rPr>
            </w:pPr>
            <w:r w:rsidRPr="00E5734C">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F63EA95" w14:textId="71999DA2" w:rsidR="00E5734C" w:rsidRPr="000C68ED" w:rsidRDefault="00E5734C" w:rsidP="00E5734C">
            <w:pPr>
              <w:spacing w:after="0"/>
              <w:jc w:val="center"/>
              <w:rPr>
                <w:color w:val="000000"/>
                <w:lang w:val="en-US"/>
              </w:rPr>
            </w:pPr>
            <w:r w:rsidRPr="00E5734C">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172B48E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9943B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C70C2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2B3F1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2125D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B6392C"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BC151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80FCF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5C77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7195AA" w14:textId="77777777" w:rsidR="00E5734C" w:rsidRPr="000C68ED" w:rsidRDefault="00E5734C" w:rsidP="00E5734C">
            <w:pPr>
              <w:spacing w:after="0"/>
              <w:jc w:val="center"/>
              <w:rPr>
                <w:color w:val="000000"/>
                <w:lang w:val="en-US"/>
              </w:rPr>
            </w:pPr>
          </w:p>
        </w:tc>
      </w:tr>
      <w:tr w:rsidR="00E5734C" w:rsidRPr="000C68ED" w14:paraId="50468EEB" w14:textId="77777777" w:rsidTr="00D8375E">
        <w:trPr>
          <w:trHeight w:val="266"/>
          <w:jc w:val="center"/>
        </w:trPr>
        <w:tc>
          <w:tcPr>
            <w:tcW w:w="988" w:type="dxa"/>
            <w:vMerge/>
            <w:shd w:val="clear" w:color="auto" w:fill="auto"/>
            <w:noWrap/>
            <w:hideMark/>
          </w:tcPr>
          <w:p w14:paraId="47CFC963"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096DC84A"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53A972E2" w14:textId="3E91D048"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6A92431" w14:textId="6DAE1C4C" w:rsidR="00E5734C" w:rsidRPr="000C68ED" w:rsidRDefault="00E5734C" w:rsidP="00E5734C">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DE2858" w14:textId="197F6556"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BE88D2" w14:textId="2E88816C"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39363" w14:textId="4F37884B"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8A3886" w14:textId="33D6F727"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BA74B51" w14:textId="658F781E"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C0125B5" w14:textId="35B7A957"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5310954D"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E3C914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9D1BC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3F0E0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0A5553"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77813C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9B0C0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299A3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0D63C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B9AD9F" w14:textId="77777777" w:rsidR="00E5734C" w:rsidRPr="000C68ED" w:rsidRDefault="00E5734C" w:rsidP="00E5734C">
            <w:pPr>
              <w:spacing w:after="0"/>
              <w:jc w:val="center"/>
              <w:rPr>
                <w:color w:val="000000"/>
                <w:lang w:val="en-US"/>
              </w:rPr>
            </w:pPr>
          </w:p>
        </w:tc>
      </w:tr>
      <w:tr w:rsidR="00E5734C" w:rsidRPr="000C68ED" w14:paraId="5EDD6CDB" w14:textId="77777777" w:rsidTr="00D8375E">
        <w:trPr>
          <w:trHeight w:val="266"/>
          <w:jc w:val="center"/>
        </w:trPr>
        <w:tc>
          <w:tcPr>
            <w:tcW w:w="988" w:type="dxa"/>
            <w:vMerge/>
            <w:vAlign w:val="center"/>
            <w:hideMark/>
          </w:tcPr>
          <w:p w14:paraId="3DE5A543"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2E01D7A7"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17BAF31E" w14:textId="265E3887"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A0D8A61" w14:textId="5582D706" w:rsidR="00E5734C" w:rsidRPr="000C68ED" w:rsidRDefault="00E5734C" w:rsidP="00E5734C">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482AC30" w14:textId="20EDAA60"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4149E81" w14:textId="23E0FD5F"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19873" w14:textId="024615A4"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124898" w14:textId="2EFC31AC"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477E0BC" w14:textId="52D24BB5"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5F56D41" w14:textId="2884C994"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736D3219"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27E0F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EE558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4B254"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4A0BA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AE8015"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745AC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CA6FA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298BA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DFF597" w14:textId="77777777" w:rsidR="00E5734C" w:rsidRPr="000C68ED" w:rsidRDefault="00E5734C" w:rsidP="00E5734C">
            <w:pPr>
              <w:spacing w:after="0"/>
              <w:jc w:val="center"/>
              <w:rPr>
                <w:color w:val="000000"/>
                <w:lang w:val="en-US"/>
              </w:rPr>
            </w:pPr>
          </w:p>
        </w:tc>
      </w:tr>
      <w:tr w:rsidR="00E5734C" w:rsidRPr="000C68ED" w14:paraId="2EEF8CB4" w14:textId="77777777" w:rsidTr="00D8375E">
        <w:trPr>
          <w:trHeight w:val="266"/>
          <w:jc w:val="center"/>
        </w:trPr>
        <w:tc>
          <w:tcPr>
            <w:tcW w:w="988" w:type="dxa"/>
            <w:vMerge/>
            <w:vAlign w:val="center"/>
            <w:hideMark/>
          </w:tcPr>
          <w:p w14:paraId="6FA606F1"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4F652F48"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77D3AE00" w14:textId="75B75435"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EC735D5" w14:textId="7DE26D5A" w:rsidR="00E5734C" w:rsidRPr="000C68ED" w:rsidRDefault="00E5734C" w:rsidP="00E5734C">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B68DB5D" w14:textId="37AA7C8A"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0B42DFD" w14:textId="06029272" w:rsidR="00E5734C" w:rsidRPr="000C68ED" w:rsidRDefault="00E5734C" w:rsidP="00E5734C">
            <w:pPr>
              <w:spacing w:after="0"/>
              <w:jc w:val="center"/>
              <w:rPr>
                <w:color w:val="000000"/>
                <w:lang w:val="en-US"/>
              </w:rPr>
            </w:pPr>
            <w:r w:rsidRPr="00E5734C">
              <w:rPr>
                <w:color w:val="000000"/>
                <w:lang w:val="en-US"/>
              </w:rPr>
              <w:t>8.52</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B552D63" w14:textId="6AE718DD"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DBAE6B5" w14:textId="4322FD56"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631B35B" w14:textId="12DBEF43"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BBA5871" w14:textId="531CC265"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76DFAB3C"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DB901DF"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89C990"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06756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D2ACF7"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1422A3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5A597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263FC2"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68CB0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424F77" w14:textId="77777777" w:rsidR="00E5734C" w:rsidRPr="000C68ED" w:rsidRDefault="00E5734C" w:rsidP="00E5734C">
            <w:pPr>
              <w:spacing w:after="0"/>
              <w:jc w:val="center"/>
              <w:rPr>
                <w:color w:val="000000"/>
                <w:lang w:val="en-US"/>
              </w:rPr>
            </w:pPr>
          </w:p>
        </w:tc>
      </w:tr>
      <w:tr w:rsidR="00E5734C" w:rsidRPr="000C68ED" w14:paraId="6219E2AD" w14:textId="77777777" w:rsidTr="00D8375E">
        <w:trPr>
          <w:trHeight w:val="266"/>
          <w:jc w:val="center"/>
        </w:trPr>
        <w:tc>
          <w:tcPr>
            <w:tcW w:w="988" w:type="dxa"/>
            <w:vMerge/>
            <w:vAlign w:val="center"/>
            <w:hideMark/>
          </w:tcPr>
          <w:p w14:paraId="36F5B4A0"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0B1F32CC"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46EC7953" w14:textId="5A8A02A6"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8F74E59" w14:textId="0BA8450E" w:rsidR="00E5734C" w:rsidRPr="000C68ED" w:rsidRDefault="00E5734C" w:rsidP="00E5734C">
            <w:pPr>
              <w:spacing w:after="0"/>
              <w:jc w:val="center"/>
              <w:rPr>
                <w:color w:val="000000"/>
                <w:lang w:val="en-US"/>
              </w:rPr>
            </w:pPr>
            <w:r w:rsidRPr="00E5734C">
              <w:rPr>
                <w:color w:val="000000"/>
                <w:lang w:val="en-US"/>
              </w:rPr>
              <w:t>5.48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285AD6F" w14:textId="7D024431"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D5B53F8" w14:textId="0337AE3D"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B0FFFF" w14:textId="236B608E"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859CE99" w14:textId="3B5AF686"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57B22D" w14:textId="21ABA793"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75B4616" w14:textId="62900DDD" w:rsidR="00E5734C" w:rsidRPr="000C68ED" w:rsidRDefault="00E5734C" w:rsidP="00E5734C">
            <w:pPr>
              <w:spacing w:after="0"/>
              <w:jc w:val="center"/>
              <w:rPr>
                <w:color w:val="000000"/>
                <w:lang w:val="en-US"/>
              </w:rPr>
            </w:pPr>
            <w:r w:rsidRPr="00E5734C">
              <w:rPr>
                <w:color w:val="000000"/>
                <w:lang w:val="en-US"/>
              </w:rPr>
              <w:t>8.04</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39C7663" w14:textId="77777777" w:rsidR="00E5734C" w:rsidRPr="000C68ED"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447676E0"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FBB5116"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022671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D91293"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AA86F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088B5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D6921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AFAEE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D5F4B7" w14:textId="77777777" w:rsidR="00E5734C" w:rsidRPr="000C68ED" w:rsidRDefault="00E5734C" w:rsidP="00E5734C">
            <w:pPr>
              <w:spacing w:after="0"/>
              <w:jc w:val="center"/>
              <w:rPr>
                <w:color w:val="000000"/>
                <w:lang w:val="en-US"/>
              </w:rPr>
            </w:pPr>
          </w:p>
        </w:tc>
      </w:tr>
      <w:tr w:rsidR="00E5734C" w:rsidRPr="000C68ED" w14:paraId="17AB7E73" w14:textId="77777777" w:rsidTr="00D8375E">
        <w:trPr>
          <w:trHeight w:val="266"/>
          <w:jc w:val="center"/>
        </w:trPr>
        <w:tc>
          <w:tcPr>
            <w:tcW w:w="988" w:type="dxa"/>
            <w:vMerge w:val="restart"/>
            <w:shd w:val="clear" w:color="auto" w:fill="auto"/>
            <w:noWrap/>
            <w:vAlign w:val="center"/>
            <w:hideMark/>
          </w:tcPr>
          <w:p w14:paraId="1619EAA8" w14:textId="77777777" w:rsidR="00E5734C" w:rsidRPr="000C68ED" w:rsidRDefault="00E5734C" w:rsidP="00E5734C">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7B4BE068"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8ECEA85" w14:textId="408C64AA" w:rsidR="00E5734C" w:rsidRPr="000C68ED" w:rsidRDefault="00E5734C" w:rsidP="00E5734C">
            <w:pPr>
              <w:spacing w:after="0"/>
              <w:jc w:val="center"/>
              <w:rPr>
                <w:color w:val="000000"/>
                <w:lang w:val="en-US"/>
              </w:rPr>
            </w:pPr>
            <w:r w:rsidRPr="00E5734C">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23EDCA28" w14:textId="16E0DC3C" w:rsidR="00E5734C" w:rsidRPr="000C68ED" w:rsidRDefault="00E5734C" w:rsidP="00E5734C">
            <w:pPr>
              <w:spacing w:after="0"/>
              <w:jc w:val="center"/>
              <w:rPr>
                <w:color w:val="000000"/>
                <w:lang w:val="en-US"/>
              </w:rPr>
            </w:pPr>
            <w:r w:rsidRPr="00E5734C">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74713233" w14:textId="46C17D67" w:rsidR="00E5734C" w:rsidRPr="000C68ED" w:rsidRDefault="00E5734C" w:rsidP="00E5734C">
            <w:pPr>
              <w:spacing w:after="0"/>
              <w:jc w:val="center"/>
              <w:rPr>
                <w:color w:val="000000"/>
                <w:lang w:val="en-US"/>
              </w:rPr>
            </w:pPr>
            <w:r w:rsidRPr="00E5734C">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359FCE48" w14:textId="53A925A7" w:rsidR="00E5734C" w:rsidRPr="000C68ED" w:rsidRDefault="00E5734C" w:rsidP="00E5734C">
            <w:pPr>
              <w:spacing w:after="0"/>
              <w:jc w:val="center"/>
              <w:rPr>
                <w:color w:val="000000"/>
                <w:lang w:val="en-US"/>
              </w:rPr>
            </w:pPr>
            <w:r w:rsidRPr="00E5734C">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4EB96E75" w14:textId="44893FA5" w:rsidR="00E5734C" w:rsidRPr="000C68ED" w:rsidRDefault="00E5734C" w:rsidP="00E5734C">
            <w:pPr>
              <w:spacing w:after="0"/>
              <w:jc w:val="center"/>
              <w:rPr>
                <w:color w:val="000000"/>
                <w:lang w:val="en-US"/>
              </w:rPr>
            </w:pPr>
            <w:r w:rsidRPr="00E5734C">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3ACF513A" w14:textId="30F3FC4D" w:rsidR="00E5734C" w:rsidRPr="000C68ED" w:rsidRDefault="00E5734C" w:rsidP="00E5734C">
            <w:pPr>
              <w:spacing w:after="0"/>
              <w:jc w:val="center"/>
              <w:rPr>
                <w:color w:val="000000"/>
                <w:lang w:val="en-US"/>
              </w:rPr>
            </w:pPr>
            <w:r w:rsidRPr="00E5734C">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3E6BE5ED" w14:textId="2653F05E" w:rsidR="00E5734C" w:rsidRPr="000C68ED" w:rsidRDefault="00E5734C" w:rsidP="00E5734C">
            <w:pPr>
              <w:spacing w:after="0"/>
              <w:jc w:val="center"/>
              <w:rPr>
                <w:color w:val="000000"/>
                <w:lang w:val="en-US"/>
              </w:rPr>
            </w:pPr>
            <w:r w:rsidRPr="00E5734C">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4C60965B" w14:textId="0E5A1A77" w:rsidR="00E5734C" w:rsidRPr="000C68ED" w:rsidRDefault="00E5734C" w:rsidP="00E5734C">
            <w:pPr>
              <w:spacing w:after="0"/>
              <w:jc w:val="center"/>
              <w:rPr>
                <w:color w:val="000000"/>
                <w:lang w:val="en-US"/>
              </w:rPr>
            </w:pPr>
            <w:r w:rsidRPr="00E5734C">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3074F20F" w14:textId="2BCD5588" w:rsidR="00E5734C" w:rsidRPr="000C68ED" w:rsidRDefault="00E5734C" w:rsidP="00E5734C">
            <w:pPr>
              <w:spacing w:after="0"/>
              <w:jc w:val="center"/>
              <w:rPr>
                <w:color w:val="000000"/>
                <w:lang w:val="en-US"/>
              </w:rPr>
            </w:pPr>
            <w:r w:rsidRPr="00E5734C">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176EA7D" w14:textId="4C0BACBF" w:rsidR="00E5734C" w:rsidRPr="000C68ED" w:rsidRDefault="00E5734C" w:rsidP="00E5734C">
            <w:pPr>
              <w:spacing w:after="0"/>
              <w:jc w:val="center"/>
              <w:rPr>
                <w:color w:val="000000"/>
                <w:lang w:val="en-US"/>
              </w:rPr>
            </w:pPr>
            <w:r w:rsidRPr="00E5734C">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1A0E8A5D" w14:textId="4B0B63AB" w:rsidR="00E5734C" w:rsidRPr="000C68ED" w:rsidRDefault="00E5734C" w:rsidP="00E5734C">
            <w:pPr>
              <w:spacing w:after="0"/>
              <w:jc w:val="center"/>
              <w:rPr>
                <w:color w:val="000000"/>
                <w:lang w:val="en-US"/>
              </w:rPr>
            </w:pPr>
            <w:r w:rsidRPr="00E5734C">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ADEDA2B" w14:textId="612EC7C2" w:rsidR="00E5734C" w:rsidRPr="000C68ED" w:rsidRDefault="00E5734C" w:rsidP="00E5734C">
            <w:pPr>
              <w:spacing w:after="0"/>
              <w:jc w:val="center"/>
              <w:rPr>
                <w:color w:val="000000"/>
                <w:lang w:val="en-US"/>
              </w:rPr>
            </w:pPr>
            <w:r w:rsidRPr="00E5734C">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126468EF"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11A4CFA"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07D67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C075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72B2ED"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4726E1" w14:textId="77777777" w:rsidR="00E5734C" w:rsidRPr="000C68ED" w:rsidRDefault="00E5734C" w:rsidP="00E5734C">
            <w:pPr>
              <w:spacing w:after="0"/>
              <w:jc w:val="center"/>
              <w:rPr>
                <w:color w:val="000000"/>
                <w:lang w:val="en-US"/>
              </w:rPr>
            </w:pPr>
          </w:p>
        </w:tc>
      </w:tr>
      <w:tr w:rsidR="00E5734C" w:rsidRPr="000C68ED" w14:paraId="65CF6B4A" w14:textId="77777777" w:rsidTr="00D8375E">
        <w:trPr>
          <w:trHeight w:val="266"/>
          <w:jc w:val="center"/>
        </w:trPr>
        <w:tc>
          <w:tcPr>
            <w:tcW w:w="988" w:type="dxa"/>
            <w:vMerge/>
            <w:shd w:val="clear" w:color="auto" w:fill="auto"/>
            <w:noWrap/>
            <w:hideMark/>
          </w:tcPr>
          <w:p w14:paraId="291ECD3B"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1DB426E7"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234536EC" w14:textId="05C104E8"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158CEC2" w14:textId="08333BE9"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700A5D8" w14:textId="5471F1BE"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E7203E" w14:textId="5994525E" w:rsidR="00E5734C" w:rsidRPr="000C68ED" w:rsidRDefault="00E5734C" w:rsidP="00E5734C">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CBD04" w14:textId="76FB3603"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07C4222" w14:textId="17485D1A"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0A01D99D" w14:textId="021B600D"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406058D" w14:textId="1A3AFAC3"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60F9776" w14:textId="5F8609B2" w:rsidR="00E5734C" w:rsidRPr="000C68ED" w:rsidRDefault="00E5734C" w:rsidP="00E5734C">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4F326E45" w14:textId="01FCE8A5"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3630" w14:textId="623F7841" w:rsidR="00E5734C" w:rsidRPr="000C68ED" w:rsidRDefault="00E5734C" w:rsidP="00E5734C">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61D4C992" w14:textId="56AB49F9"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3B45C2BA"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E4C277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94096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38AAC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C5449"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3A2CA4" w14:textId="77777777" w:rsidR="00E5734C" w:rsidRPr="000C68ED" w:rsidRDefault="00E5734C" w:rsidP="00E5734C">
            <w:pPr>
              <w:spacing w:after="0"/>
              <w:jc w:val="center"/>
              <w:rPr>
                <w:color w:val="000000"/>
                <w:lang w:val="en-US"/>
              </w:rPr>
            </w:pPr>
          </w:p>
        </w:tc>
      </w:tr>
      <w:tr w:rsidR="00E5734C" w:rsidRPr="000C68ED" w14:paraId="33941C5D" w14:textId="77777777" w:rsidTr="00D8375E">
        <w:trPr>
          <w:trHeight w:val="266"/>
          <w:jc w:val="center"/>
        </w:trPr>
        <w:tc>
          <w:tcPr>
            <w:tcW w:w="988" w:type="dxa"/>
            <w:vMerge/>
            <w:vAlign w:val="center"/>
            <w:hideMark/>
          </w:tcPr>
          <w:p w14:paraId="6153DC4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937A826"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173AB7C3" w14:textId="671FA615"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42A87447" w14:textId="001E5B89"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381A9B9" w14:textId="4B597FC6"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59078F" w14:textId="489E6581" w:rsidR="00E5734C" w:rsidRPr="000C68ED" w:rsidRDefault="00E5734C" w:rsidP="00E5734C">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3BB42" w14:textId="0A5EC7CD"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2B3C9A9" w14:textId="044AC1A4"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764C4DCE" w14:textId="0D274C36"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851C9F3" w14:textId="13A28ACA"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4BD61B2" w14:textId="3C22AFB2" w:rsidR="00E5734C" w:rsidRPr="000C68ED" w:rsidRDefault="00E5734C" w:rsidP="00E5734C">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1059AB28" w14:textId="3A69748D" w:rsidR="00E5734C" w:rsidRPr="000C68ED" w:rsidRDefault="00E5734C" w:rsidP="00E5734C">
            <w:pPr>
              <w:spacing w:after="0"/>
              <w:jc w:val="center"/>
              <w:rPr>
                <w:color w:val="000000"/>
                <w:lang w:val="en-US"/>
              </w:rPr>
            </w:pPr>
            <w:r w:rsidRPr="00E5734C">
              <w:rPr>
                <w:color w:val="000000"/>
                <w:lang w:val="en-US"/>
              </w:rPr>
              <w:t>8.49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7C791" w14:textId="462D6E12" w:rsidR="00E5734C" w:rsidRPr="000C68ED" w:rsidRDefault="00E5734C" w:rsidP="00E5734C">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547FDBB1" w14:textId="72932A1E"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481C0338"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5B4671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E3BED7"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1CFDB8"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3E5DDB"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A33E27" w14:textId="77777777" w:rsidR="00E5734C" w:rsidRPr="000C68ED" w:rsidRDefault="00E5734C" w:rsidP="00E5734C">
            <w:pPr>
              <w:spacing w:after="0"/>
              <w:jc w:val="center"/>
              <w:rPr>
                <w:color w:val="000000"/>
                <w:lang w:val="en-US"/>
              </w:rPr>
            </w:pPr>
          </w:p>
        </w:tc>
      </w:tr>
      <w:tr w:rsidR="00E5734C" w:rsidRPr="000C68ED" w14:paraId="117AEC2E" w14:textId="77777777" w:rsidTr="00D8375E">
        <w:trPr>
          <w:trHeight w:val="266"/>
          <w:jc w:val="center"/>
        </w:trPr>
        <w:tc>
          <w:tcPr>
            <w:tcW w:w="988" w:type="dxa"/>
            <w:vMerge/>
            <w:vAlign w:val="center"/>
            <w:hideMark/>
          </w:tcPr>
          <w:p w14:paraId="5410DD1D"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25FF7B1D"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7F7F7"/>
            <w:noWrap/>
            <w:vAlign w:val="center"/>
            <w:hideMark/>
          </w:tcPr>
          <w:p w14:paraId="5522D3F6" w14:textId="788F2E50" w:rsidR="00E5734C" w:rsidRPr="000C68ED" w:rsidRDefault="00E5734C" w:rsidP="00E5734C">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42A68B2" w14:textId="5759720A"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FF56D2" w14:textId="3E00DE58"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3B28E2E" w14:textId="444C583A" w:rsidR="00E5734C" w:rsidRPr="000C68ED" w:rsidRDefault="00E5734C" w:rsidP="00E5734C">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4055705" w14:textId="48E69C23"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BE852A1" w14:textId="017BB908"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5AB6AEF9" w14:textId="06A97FED"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2D63610C" w14:textId="444D9122" w:rsidR="00E5734C" w:rsidRPr="000C68ED" w:rsidRDefault="00E5734C" w:rsidP="00E5734C">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88ED3FD" w14:textId="30AF32FF" w:rsidR="00E5734C" w:rsidRPr="000C68ED" w:rsidRDefault="00E5734C" w:rsidP="00E5734C">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7A676773" w14:textId="6F87375F"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6BF89F1C" w14:textId="69841E36"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3BFCEA96" w14:textId="57831A13"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70C0483E" w14:textId="77777777" w:rsidR="00E5734C" w:rsidRPr="000C68ED"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BA064DE"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4A5351"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6B2CE3"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A5A7A6" w14:textId="77777777" w:rsidR="00E5734C" w:rsidRPr="000C68ED"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1D8B6F" w14:textId="77777777" w:rsidR="00E5734C" w:rsidRPr="000C68ED" w:rsidRDefault="00E5734C" w:rsidP="00E5734C">
            <w:pPr>
              <w:spacing w:after="0"/>
              <w:jc w:val="center"/>
              <w:rPr>
                <w:color w:val="000000"/>
                <w:lang w:val="en-US"/>
              </w:rPr>
            </w:pPr>
          </w:p>
        </w:tc>
      </w:tr>
      <w:tr w:rsidR="00E5734C" w:rsidRPr="000C68ED" w14:paraId="747B0512" w14:textId="77777777" w:rsidTr="00D8375E">
        <w:trPr>
          <w:trHeight w:val="266"/>
          <w:jc w:val="center"/>
        </w:trPr>
        <w:tc>
          <w:tcPr>
            <w:tcW w:w="988" w:type="dxa"/>
            <w:vMerge/>
            <w:vAlign w:val="center"/>
            <w:hideMark/>
          </w:tcPr>
          <w:p w14:paraId="33C365CC"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A2508B7"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29CC4ADE" w14:textId="29D2058D"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D610031" w14:textId="1E6BC891"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D510D9A" w14:textId="431086BC"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839075" w14:textId="61D35645" w:rsidR="00E5734C" w:rsidRPr="000C68ED" w:rsidRDefault="00E5734C" w:rsidP="00E5734C">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749A53A" w14:textId="63EC0328"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F54A247" w14:textId="3076F3EC"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CE2291A" w14:textId="4C1BC76C"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B4FA3D6" w14:textId="0391CD36"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94D16F8" w14:textId="6E258C48" w:rsidR="00E5734C" w:rsidRPr="000C68ED" w:rsidRDefault="00E5734C" w:rsidP="00E5734C">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2D76F3D9" w14:textId="22472C89" w:rsidR="00E5734C" w:rsidRPr="000C68ED" w:rsidRDefault="00E5734C" w:rsidP="00E5734C">
            <w:pPr>
              <w:spacing w:after="0"/>
              <w:jc w:val="center"/>
              <w:rPr>
                <w:color w:val="000000"/>
                <w:lang w:val="en-US"/>
              </w:rPr>
            </w:pPr>
            <w:r w:rsidRPr="00E5734C">
              <w:rPr>
                <w:color w:val="000000"/>
                <w:lang w:val="en-US"/>
              </w:rPr>
              <w:t>8.51</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7597CF" w14:textId="2E11A004" w:rsidR="00E5734C" w:rsidRPr="000C68ED" w:rsidRDefault="00E5734C" w:rsidP="00E5734C">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054DC116" w14:textId="7D2E93FA"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2F51727" w14:textId="77777777" w:rsidR="00E5734C" w:rsidRPr="000C68ED"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5F85E272"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E4D20DB"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FF24B8C"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D491977" w14:textId="77777777" w:rsidR="00E5734C" w:rsidRPr="000C68ED"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62E1BE" w14:textId="77777777" w:rsidR="00E5734C" w:rsidRPr="000C68ED" w:rsidRDefault="00E5734C" w:rsidP="00E5734C">
            <w:pPr>
              <w:spacing w:after="0"/>
              <w:jc w:val="center"/>
              <w:rPr>
                <w:color w:val="000000"/>
                <w:lang w:val="en-US"/>
              </w:rPr>
            </w:pPr>
          </w:p>
        </w:tc>
      </w:tr>
      <w:tr w:rsidR="00E5734C" w:rsidRPr="000C68ED" w14:paraId="54E82740" w14:textId="77777777" w:rsidTr="00D8375E">
        <w:trPr>
          <w:trHeight w:val="266"/>
          <w:jc w:val="center"/>
        </w:trPr>
        <w:tc>
          <w:tcPr>
            <w:tcW w:w="988" w:type="dxa"/>
            <w:vMerge w:val="restart"/>
            <w:shd w:val="clear" w:color="auto" w:fill="auto"/>
            <w:noWrap/>
            <w:vAlign w:val="center"/>
            <w:hideMark/>
          </w:tcPr>
          <w:p w14:paraId="2E7E7595" w14:textId="77777777" w:rsidR="00E5734C" w:rsidRPr="000C68ED" w:rsidRDefault="00E5734C" w:rsidP="00E5734C">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44719A4A"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538D575" w14:textId="4F93470D" w:rsidR="00E5734C" w:rsidRPr="000C68ED" w:rsidRDefault="00E5734C" w:rsidP="00E5734C">
            <w:pPr>
              <w:spacing w:after="0"/>
              <w:jc w:val="center"/>
              <w:rPr>
                <w:color w:val="000000"/>
                <w:lang w:val="en-US"/>
              </w:rPr>
            </w:pPr>
            <w:r w:rsidRPr="00E5734C">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0061DBC6" w14:textId="52C0EB00" w:rsidR="00E5734C" w:rsidRPr="000C68ED" w:rsidRDefault="00E5734C" w:rsidP="00E5734C">
            <w:pPr>
              <w:spacing w:after="0"/>
              <w:jc w:val="center"/>
              <w:rPr>
                <w:color w:val="000000"/>
                <w:lang w:val="en-US"/>
              </w:rPr>
            </w:pPr>
            <w:r w:rsidRPr="00E5734C">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4538EE7B" w14:textId="1172F3E3" w:rsidR="00E5734C" w:rsidRPr="000C68ED" w:rsidRDefault="00E5734C" w:rsidP="00E5734C">
            <w:pPr>
              <w:spacing w:after="0"/>
              <w:jc w:val="center"/>
              <w:rPr>
                <w:color w:val="000000"/>
                <w:lang w:val="en-US"/>
              </w:rPr>
            </w:pPr>
            <w:r w:rsidRPr="00E5734C">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3421BD54" w14:textId="48237369" w:rsidR="00E5734C" w:rsidRPr="000C68ED" w:rsidRDefault="00E5734C" w:rsidP="00E5734C">
            <w:pPr>
              <w:spacing w:after="0"/>
              <w:jc w:val="center"/>
              <w:rPr>
                <w:color w:val="000000"/>
                <w:lang w:val="en-US"/>
              </w:rPr>
            </w:pPr>
            <w:r w:rsidRPr="00E5734C">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0D68FCCF" w14:textId="5237F826" w:rsidR="00E5734C" w:rsidRPr="000C68ED" w:rsidRDefault="00E5734C" w:rsidP="00E5734C">
            <w:pPr>
              <w:spacing w:after="0"/>
              <w:jc w:val="center"/>
              <w:rPr>
                <w:color w:val="000000"/>
                <w:lang w:val="en-US"/>
              </w:rPr>
            </w:pPr>
            <w:r w:rsidRPr="00E5734C">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0FB75B02" w14:textId="1A319B3F" w:rsidR="00E5734C" w:rsidRPr="000C68ED" w:rsidRDefault="00E5734C" w:rsidP="00E5734C">
            <w:pPr>
              <w:spacing w:after="0"/>
              <w:jc w:val="center"/>
              <w:rPr>
                <w:color w:val="000000"/>
                <w:lang w:val="en-US"/>
              </w:rPr>
            </w:pPr>
            <w:r w:rsidRPr="00E5734C">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082B0BFC" w14:textId="10193162" w:rsidR="00E5734C" w:rsidRPr="000C68ED" w:rsidRDefault="00E5734C" w:rsidP="00E5734C">
            <w:pPr>
              <w:spacing w:after="0"/>
              <w:jc w:val="center"/>
              <w:rPr>
                <w:color w:val="000000"/>
                <w:lang w:val="en-US"/>
              </w:rPr>
            </w:pPr>
            <w:r w:rsidRPr="00E5734C">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7677751F" w14:textId="52F9664C" w:rsidR="00E5734C" w:rsidRPr="000C68ED" w:rsidRDefault="00E5734C" w:rsidP="00E5734C">
            <w:pPr>
              <w:spacing w:after="0"/>
              <w:jc w:val="center"/>
              <w:rPr>
                <w:color w:val="000000"/>
                <w:lang w:val="en-US"/>
              </w:rPr>
            </w:pPr>
            <w:r w:rsidRPr="00E5734C">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5FD51767" w14:textId="6B4A55C2" w:rsidR="00E5734C" w:rsidRPr="000C68ED" w:rsidRDefault="00E5734C" w:rsidP="00E5734C">
            <w:pPr>
              <w:spacing w:after="0"/>
              <w:jc w:val="center"/>
              <w:rPr>
                <w:color w:val="000000"/>
                <w:lang w:val="en-US"/>
              </w:rPr>
            </w:pPr>
            <w:r w:rsidRPr="00E5734C">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0CEFAF0D" w14:textId="3FA0FE53" w:rsidR="00E5734C" w:rsidRPr="000C68ED" w:rsidRDefault="00E5734C" w:rsidP="00E5734C">
            <w:pPr>
              <w:spacing w:after="0"/>
              <w:jc w:val="center"/>
              <w:rPr>
                <w:color w:val="000000"/>
                <w:lang w:val="en-US"/>
              </w:rPr>
            </w:pPr>
            <w:r w:rsidRPr="00E5734C">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621B3706" w14:textId="03D5DB1A" w:rsidR="00E5734C" w:rsidRPr="000C68ED" w:rsidRDefault="00E5734C" w:rsidP="00E5734C">
            <w:pPr>
              <w:spacing w:after="0"/>
              <w:jc w:val="center"/>
              <w:rPr>
                <w:color w:val="000000"/>
                <w:lang w:val="en-US"/>
              </w:rPr>
            </w:pPr>
            <w:r w:rsidRPr="00E5734C">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491ACEF3" w14:textId="2F850FBF" w:rsidR="00E5734C" w:rsidRPr="000C68ED" w:rsidRDefault="00E5734C" w:rsidP="00E5734C">
            <w:pPr>
              <w:spacing w:after="0"/>
              <w:jc w:val="center"/>
              <w:rPr>
                <w:color w:val="000000"/>
                <w:lang w:val="en-US"/>
              </w:rPr>
            </w:pPr>
            <w:r w:rsidRPr="00E5734C">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24821E17" w14:textId="5C01B1C0" w:rsidR="00E5734C" w:rsidRPr="000C68ED" w:rsidRDefault="00E5734C" w:rsidP="00E5734C">
            <w:pPr>
              <w:spacing w:after="0"/>
              <w:jc w:val="center"/>
              <w:rPr>
                <w:color w:val="000000"/>
                <w:lang w:val="en-US"/>
              </w:rPr>
            </w:pPr>
            <w:r w:rsidRPr="00E5734C">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2EC91BB8" w14:textId="37581AED" w:rsidR="00E5734C" w:rsidRPr="000C68ED" w:rsidRDefault="00E5734C" w:rsidP="00E5734C">
            <w:pPr>
              <w:spacing w:after="0"/>
              <w:jc w:val="center"/>
              <w:rPr>
                <w:color w:val="000000"/>
                <w:lang w:val="en-US"/>
              </w:rPr>
            </w:pPr>
            <w:r w:rsidRPr="00E5734C">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743920A1" w14:textId="0FA9D375" w:rsidR="00E5734C" w:rsidRPr="000C68ED" w:rsidRDefault="00E5734C" w:rsidP="00E5734C">
            <w:pPr>
              <w:spacing w:after="0"/>
              <w:jc w:val="center"/>
              <w:rPr>
                <w:color w:val="000000"/>
                <w:lang w:val="en-US"/>
              </w:rPr>
            </w:pPr>
            <w:r w:rsidRPr="00E5734C">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4EA5C8EF" w14:textId="0C162879" w:rsidR="00E5734C" w:rsidRPr="000C68ED" w:rsidRDefault="00E5734C" w:rsidP="00E5734C">
            <w:pPr>
              <w:spacing w:after="0"/>
              <w:jc w:val="center"/>
              <w:rPr>
                <w:color w:val="000000"/>
                <w:lang w:val="en-US"/>
              </w:rPr>
            </w:pPr>
            <w:r w:rsidRPr="00E5734C">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491A49D2" w14:textId="37F0BE9D" w:rsidR="00E5734C" w:rsidRPr="000C68ED" w:rsidRDefault="00E5734C" w:rsidP="00E5734C">
            <w:pPr>
              <w:spacing w:after="0"/>
              <w:jc w:val="center"/>
              <w:rPr>
                <w:color w:val="000000"/>
                <w:lang w:val="en-US"/>
              </w:rPr>
            </w:pPr>
            <w:r w:rsidRPr="00E5734C">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108EE4B1" w14:textId="4672223F" w:rsidR="00E5734C" w:rsidRPr="000C68ED" w:rsidRDefault="00E5734C" w:rsidP="00E5734C">
            <w:pPr>
              <w:spacing w:after="0"/>
              <w:jc w:val="center"/>
              <w:rPr>
                <w:color w:val="000000"/>
                <w:lang w:val="en-US"/>
              </w:rPr>
            </w:pPr>
            <w:r w:rsidRPr="00E5734C">
              <w:rPr>
                <w:color w:val="000000"/>
                <w:lang w:val="en-US"/>
              </w:rPr>
              <w:t>#46</w:t>
            </w:r>
          </w:p>
        </w:tc>
      </w:tr>
      <w:tr w:rsidR="00E5734C" w:rsidRPr="000C68ED" w14:paraId="22D7DDD2" w14:textId="77777777" w:rsidTr="00D8375E">
        <w:trPr>
          <w:trHeight w:val="266"/>
          <w:jc w:val="center"/>
        </w:trPr>
        <w:tc>
          <w:tcPr>
            <w:tcW w:w="988" w:type="dxa"/>
            <w:vMerge/>
            <w:shd w:val="clear" w:color="auto" w:fill="auto"/>
            <w:noWrap/>
            <w:hideMark/>
          </w:tcPr>
          <w:p w14:paraId="6936B0FE"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7230EBF1"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59D87D6D" w14:textId="33899302"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6150A89F" w14:textId="172FEFD3"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61B66C" w14:textId="7B63E701"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5A04532" w14:textId="5EED54F8" w:rsidR="00E5734C" w:rsidRPr="000C68ED" w:rsidRDefault="00E5734C" w:rsidP="00E5734C">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B61A9" w14:textId="578FA64F"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E2E69B5" w14:textId="471788B5"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A3260" w14:textId="0F7581EC"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78B5CBF" w14:textId="4073A095"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3871FD5A" w14:textId="07EBF0A2" w:rsidR="00E5734C" w:rsidRPr="000C68ED" w:rsidRDefault="00E5734C" w:rsidP="00E5734C">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8114A2E" w14:textId="6A7E87EE"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A576A14" w14:textId="7352AC11"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68D50EB" w14:textId="24C501B6" w:rsidR="00E5734C" w:rsidRPr="000C68ED" w:rsidRDefault="00E5734C" w:rsidP="00E5734C">
            <w:pPr>
              <w:spacing w:after="0"/>
              <w:jc w:val="center"/>
              <w:rPr>
                <w:color w:val="000000"/>
                <w:lang w:val="en-US"/>
              </w:rPr>
            </w:pPr>
            <w:r w:rsidRPr="00E5734C">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5FE12" w14:textId="7BB2C138"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1D0C2F1" w14:textId="322EB0B8" w:rsidR="00E5734C" w:rsidRPr="000C68ED" w:rsidRDefault="00E5734C" w:rsidP="00E5734C">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20D37F8E" w14:textId="24CD35E6"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CD1228E" w14:textId="6E6482F6"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E2795BA" w14:textId="3E713623"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FA7C907" w14:textId="04376C15" w:rsidR="00E5734C" w:rsidRPr="000C68ED" w:rsidRDefault="00E5734C" w:rsidP="00E5734C">
            <w:pPr>
              <w:spacing w:after="0"/>
              <w:jc w:val="center"/>
              <w:rPr>
                <w:color w:val="000000"/>
                <w:lang w:val="en-US"/>
              </w:rPr>
            </w:pPr>
            <w:r w:rsidRPr="00E5734C">
              <w:rPr>
                <w:color w:val="000000"/>
                <w:lang w:val="en-US"/>
              </w:rPr>
              <w:t>8.05</w:t>
            </w:r>
          </w:p>
        </w:tc>
      </w:tr>
      <w:tr w:rsidR="00E5734C" w:rsidRPr="000C68ED" w14:paraId="46DD3912" w14:textId="77777777" w:rsidTr="00D8375E">
        <w:trPr>
          <w:trHeight w:val="266"/>
          <w:jc w:val="center"/>
        </w:trPr>
        <w:tc>
          <w:tcPr>
            <w:tcW w:w="988" w:type="dxa"/>
            <w:vMerge/>
            <w:vAlign w:val="center"/>
            <w:hideMark/>
          </w:tcPr>
          <w:p w14:paraId="4E6597AE"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2A78D89C"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791AAFCF" w14:textId="19E94BBB"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0FD7A1EC" w14:textId="10472A88"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E6B88D0" w14:textId="08E73870"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6C8899" w14:textId="50982F78" w:rsidR="00E5734C" w:rsidRPr="000C68ED" w:rsidRDefault="00E5734C" w:rsidP="00E5734C">
            <w:pPr>
              <w:spacing w:after="0"/>
              <w:jc w:val="center"/>
              <w:rPr>
                <w:color w:val="000000"/>
                <w:lang w:val="en-US"/>
              </w:rPr>
            </w:pPr>
            <w:r w:rsidRPr="00E5734C">
              <w:rPr>
                <w:color w:val="000000"/>
                <w:lang w:val="en-US"/>
              </w:rPr>
              <w:t>8.51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14B26" w14:textId="3EEA7BCB"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66CA40F" w14:textId="2F676021"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E9038" w14:textId="3CE70BAC" w:rsidR="00E5734C" w:rsidRPr="000C68ED" w:rsidRDefault="00E5734C" w:rsidP="00E5734C">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54F73BC" w14:textId="4ED7F445"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417C067" w14:textId="47CD4A2D" w:rsidR="00E5734C" w:rsidRPr="000C68ED" w:rsidRDefault="00E5734C" w:rsidP="00E5734C">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E3CDF5F" w14:textId="7EE6DCDE"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05222F1" w14:textId="0D815273"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A1352E3" w14:textId="2A60EED2" w:rsidR="00E5734C" w:rsidRPr="000C68ED" w:rsidRDefault="00E5734C" w:rsidP="00E5734C">
            <w:pPr>
              <w:spacing w:after="0"/>
              <w:jc w:val="center"/>
              <w:rPr>
                <w:color w:val="000000"/>
                <w:lang w:val="en-US"/>
              </w:rPr>
            </w:pPr>
            <w:r w:rsidRPr="00E5734C">
              <w:rPr>
                <w:color w:val="000000"/>
                <w:lang w:val="en-US"/>
              </w:rPr>
              <w:t>8.49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FB86A" w14:textId="714EA387" w:rsidR="00E5734C" w:rsidRPr="000C68ED" w:rsidRDefault="00E5734C" w:rsidP="00E5734C">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D328E35" w14:textId="038494BB" w:rsidR="00E5734C" w:rsidRPr="000C68ED" w:rsidRDefault="00E5734C" w:rsidP="00E5734C">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786369C" w14:textId="11B1D9BD" w:rsidR="00E5734C" w:rsidRPr="000C68ED" w:rsidRDefault="00E5734C" w:rsidP="00E5734C">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2E9D0B8" w14:textId="28AA1FE8"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EF8F8B6" w14:textId="30F45A37"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6A3E1A" w14:textId="0E501D31" w:rsidR="00E5734C" w:rsidRPr="000C68ED" w:rsidRDefault="00E5734C" w:rsidP="00E5734C">
            <w:pPr>
              <w:spacing w:after="0"/>
              <w:jc w:val="center"/>
              <w:rPr>
                <w:color w:val="000000"/>
                <w:lang w:val="en-US"/>
              </w:rPr>
            </w:pPr>
            <w:r w:rsidRPr="00E5734C">
              <w:rPr>
                <w:color w:val="000000"/>
                <w:lang w:val="en-US"/>
              </w:rPr>
              <w:t>8.05</w:t>
            </w:r>
          </w:p>
        </w:tc>
      </w:tr>
      <w:tr w:rsidR="00E5734C" w:rsidRPr="000C68ED" w14:paraId="479E8DB8" w14:textId="77777777" w:rsidTr="00D8375E">
        <w:trPr>
          <w:trHeight w:val="266"/>
          <w:jc w:val="center"/>
        </w:trPr>
        <w:tc>
          <w:tcPr>
            <w:tcW w:w="988" w:type="dxa"/>
            <w:vMerge/>
            <w:vAlign w:val="center"/>
            <w:hideMark/>
          </w:tcPr>
          <w:p w14:paraId="2FE34846"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D586C03"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04348CFB" w14:textId="6F31C665"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6F111D26" w14:textId="672944C8" w:rsidR="00E5734C" w:rsidRPr="000C68ED" w:rsidRDefault="00E5734C" w:rsidP="00E5734C">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E981BD5" w14:textId="0D2BA5FC"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C70C346" w14:textId="26EB8B4A" w:rsidR="00E5734C" w:rsidRPr="000C68ED" w:rsidRDefault="00E5734C" w:rsidP="00E5734C">
            <w:pPr>
              <w:spacing w:after="0"/>
              <w:jc w:val="center"/>
              <w:rPr>
                <w:color w:val="000000"/>
                <w:lang w:val="en-US"/>
              </w:rPr>
            </w:pPr>
            <w:r w:rsidRPr="00E5734C">
              <w:rPr>
                <w:color w:val="000000"/>
                <w:lang w:val="en-US"/>
              </w:rPr>
              <w:t>8.51</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D0028DF" w14:textId="2982C3F5" w:rsidR="00E5734C" w:rsidRPr="000C68ED" w:rsidRDefault="00E5734C" w:rsidP="00E5734C">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A2CE80E" w14:textId="766738AE"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77CF0A12" w14:textId="3835F6AC"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5CC23C17" w14:textId="363C8F11"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2881965" w14:textId="34EE7FDE" w:rsidR="00E5734C" w:rsidRPr="000C68ED" w:rsidRDefault="00E5734C" w:rsidP="00E5734C">
            <w:pPr>
              <w:spacing w:after="0"/>
              <w:jc w:val="center"/>
              <w:rPr>
                <w:color w:val="000000"/>
                <w:lang w:val="en-US"/>
              </w:rPr>
            </w:pPr>
            <w:r w:rsidRPr="00E5734C">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A4305C4" w14:textId="360BB916" w:rsidR="00E5734C" w:rsidRPr="000C68ED" w:rsidRDefault="00E5734C" w:rsidP="00E5734C">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8411462" w14:textId="7026D385"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B7C7D2" w14:textId="7A8C10A7"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4C79A36C" w14:textId="2AF32E9F" w:rsidR="00E5734C" w:rsidRPr="000C68ED" w:rsidRDefault="00E5734C" w:rsidP="00E5734C">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17F41CB" w14:textId="7BD08AB6" w:rsidR="00E5734C" w:rsidRPr="000C68ED" w:rsidRDefault="00E5734C" w:rsidP="00E5734C">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3A0C079A" w14:textId="13FF5782"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7A8C6659" w14:textId="600EC5C5" w:rsidR="00E5734C" w:rsidRPr="000C68ED" w:rsidRDefault="00E5734C" w:rsidP="00E5734C">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73F6881" w14:textId="16983E6C"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990696" w14:textId="270A570E" w:rsidR="00E5734C" w:rsidRPr="000C68ED" w:rsidRDefault="00E5734C" w:rsidP="00E5734C">
            <w:pPr>
              <w:spacing w:after="0"/>
              <w:jc w:val="center"/>
              <w:rPr>
                <w:color w:val="000000"/>
                <w:lang w:val="en-US"/>
              </w:rPr>
            </w:pPr>
            <w:r w:rsidRPr="00E5734C">
              <w:rPr>
                <w:color w:val="000000"/>
                <w:lang w:val="en-US"/>
              </w:rPr>
              <w:t>8.05</w:t>
            </w:r>
          </w:p>
        </w:tc>
      </w:tr>
      <w:tr w:rsidR="00E5734C" w:rsidRPr="000C68ED" w14:paraId="07787B4B" w14:textId="77777777" w:rsidTr="00D8375E">
        <w:trPr>
          <w:trHeight w:val="266"/>
          <w:jc w:val="center"/>
        </w:trPr>
        <w:tc>
          <w:tcPr>
            <w:tcW w:w="988" w:type="dxa"/>
            <w:vMerge/>
            <w:vAlign w:val="center"/>
            <w:hideMark/>
          </w:tcPr>
          <w:p w14:paraId="28AFB4E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77BB81FD"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6F76CE14" w14:textId="55012706"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3BCCC92E" w14:textId="2E5DE107"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A4EC38D" w14:textId="129DB51E" w:rsidR="00E5734C" w:rsidRPr="000C68ED" w:rsidRDefault="00E5734C" w:rsidP="00E5734C">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B0C9E4" w14:textId="14E71F4D" w:rsidR="00E5734C" w:rsidRPr="000C68ED" w:rsidRDefault="00E5734C" w:rsidP="00E5734C">
            <w:pPr>
              <w:spacing w:after="0"/>
              <w:jc w:val="center"/>
              <w:rPr>
                <w:color w:val="000000"/>
                <w:lang w:val="en-US"/>
              </w:rPr>
            </w:pPr>
            <w:r w:rsidRPr="00E5734C">
              <w:rPr>
                <w:color w:val="000000"/>
                <w:lang w:val="en-US"/>
              </w:rPr>
              <w:t>8.52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B3E2F94" w14:textId="38ECE698"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BB4356E" w14:textId="74673C0E" w:rsidR="00E5734C" w:rsidRPr="000C68ED" w:rsidRDefault="00E5734C" w:rsidP="00E5734C">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728FC1" w14:textId="0B20369A"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501D44D" w14:textId="1624C285"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3A6B1C" w14:textId="1332BEB6" w:rsidR="00E5734C" w:rsidRPr="000C68ED" w:rsidRDefault="00E5734C" w:rsidP="00E5734C">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62BE28B" w14:textId="3631940F"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C9ED260" w14:textId="3FEB7805"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3F98B96" w14:textId="0556B3E9" w:rsidR="00E5734C" w:rsidRPr="000C68ED" w:rsidRDefault="00E5734C" w:rsidP="00E5734C">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6CC3BF" w14:textId="4E531931" w:rsidR="00E5734C" w:rsidRPr="000C68ED" w:rsidRDefault="00E5734C" w:rsidP="00E5734C">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29E5073" w14:textId="6EF96452" w:rsidR="00E5734C" w:rsidRPr="000C68ED" w:rsidRDefault="00E5734C" w:rsidP="00E5734C">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81325A" w14:textId="0C13621E" w:rsidR="00E5734C" w:rsidRPr="000C68ED" w:rsidRDefault="00E5734C" w:rsidP="00E5734C">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D759A15" w14:textId="65F694F1" w:rsidR="00E5734C" w:rsidRPr="000C68ED" w:rsidRDefault="00E5734C" w:rsidP="00E5734C">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A50D57" w14:textId="4A1C9295" w:rsidR="00E5734C" w:rsidRPr="000C68ED" w:rsidRDefault="00E5734C" w:rsidP="00E5734C">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FDAA3A" w14:textId="6475C70F" w:rsidR="00E5734C" w:rsidRPr="000C68ED" w:rsidRDefault="00E5734C" w:rsidP="00E5734C">
            <w:pPr>
              <w:spacing w:after="0"/>
              <w:jc w:val="center"/>
              <w:rPr>
                <w:color w:val="000000"/>
                <w:lang w:val="en-US"/>
              </w:rPr>
            </w:pPr>
            <w:r w:rsidRPr="00E5734C">
              <w:rPr>
                <w:color w:val="000000"/>
                <w:lang w:val="en-US"/>
              </w:rPr>
              <w:t>8.05</w:t>
            </w:r>
          </w:p>
        </w:tc>
      </w:tr>
    </w:tbl>
    <w:p w14:paraId="7A77CE29" w14:textId="77777777" w:rsidR="00D8375E" w:rsidRPr="000C68ED" w:rsidRDefault="00D8375E" w:rsidP="00D8375E">
      <w:pPr>
        <w:pStyle w:val="BodyText"/>
        <w:rPr>
          <w:rFonts w:eastAsia="Malgun Gothic"/>
          <w:lang w:val="en-US" w:eastAsia="ko-KR"/>
        </w:rPr>
      </w:pPr>
    </w:p>
    <w:p w14:paraId="612CE644" w14:textId="77777777" w:rsidR="00D8375E" w:rsidRPr="000C68ED" w:rsidRDefault="00D8375E" w:rsidP="00D8375E">
      <w:pPr>
        <w:pStyle w:val="BodyText"/>
        <w:rPr>
          <w:rFonts w:eastAsia="Malgun Gothic"/>
          <w:lang w:val="en-US" w:eastAsia="ko-KR"/>
        </w:rPr>
      </w:pPr>
      <w:r w:rsidRPr="000C68ED">
        <w:rPr>
          <w:rFonts w:eastAsia="Malgun Gothic"/>
          <w:lang w:val="en-US" w:eastAsia="ko-KR"/>
        </w:rPr>
        <w:lastRenderedPageBreak/>
        <w:t xml:space="preserve"> </w:t>
      </w:r>
    </w:p>
    <w:p w14:paraId="128AA3C9" w14:textId="35BFE2B7" w:rsidR="00D8375E" w:rsidRDefault="00E5734C" w:rsidP="00D8375E">
      <w:pPr>
        <w:spacing w:line="276" w:lineRule="auto"/>
        <w:ind w:left="100" w:hangingChars="50" w:hanging="100"/>
        <w:rPr>
          <w:lang w:val="en-US"/>
        </w:rPr>
      </w:pPr>
      <w:r>
        <w:rPr>
          <w:noProof/>
          <w:lang w:val="en-US" w:eastAsia="ko-KR"/>
        </w:rPr>
        <w:drawing>
          <wp:inline distT="0" distB="0" distL="0" distR="0" wp14:anchorId="2C7C91DB" wp14:editId="2C50E076">
            <wp:extent cx="9074785" cy="3051619"/>
            <wp:effectExtent l="0" t="0" r="0" b="0"/>
            <wp:docPr id="2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74785" cy="3051619"/>
                    </a:xfrm>
                    <a:prstGeom prst="rect">
                      <a:avLst/>
                    </a:prstGeom>
                    <a:solidFill>
                      <a:schemeClr val="bg1"/>
                    </a:solidFill>
                  </pic:spPr>
                </pic:pic>
              </a:graphicData>
            </a:graphic>
          </wp:inline>
        </w:drawing>
      </w:r>
    </w:p>
    <w:p w14:paraId="6BBA0AC4" w14:textId="5C91DF3E" w:rsidR="00D8375E" w:rsidRPr="000C68ED" w:rsidRDefault="00D8375E" w:rsidP="00D8375E">
      <w:pPr>
        <w:pStyle w:val="TH"/>
        <w:rPr>
          <w:rFonts w:ascii="Times New Roman" w:hAnsi="Times New Roman"/>
          <w:lang w:val="en-US"/>
        </w:rPr>
      </w:pPr>
      <w:r w:rsidRPr="000C68ED">
        <w:rPr>
          <w:rFonts w:ascii="Times New Roman" w:hAnsi="Times New Roman"/>
          <w:lang w:val="en-US"/>
        </w:rPr>
        <w:t xml:space="preserve">Figure 2-5: NS_60-PSSCH/PSCCH </w:t>
      </w:r>
      <w:r w:rsidR="00C03F39">
        <w:rPr>
          <w:rFonts w:ascii="Times New Roman" w:hAnsi="Times New Roman"/>
          <w:lang w:val="en-US"/>
        </w:rPr>
        <w:t>A-</w:t>
      </w:r>
      <w:r w:rsidRPr="000C68ED">
        <w:rPr>
          <w:rFonts w:ascii="Times New Roman" w:hAnsi="Times New Roman"/>
          <w:lang w:val="en-US"/>
        </w:rPr>
        <w:t>MPR simulation results for SL-U power class 5</w:t>
      </w:r>
    </w:p>
    <w:p w14:paraId="51E84C6C" w14:textId="77777777" w:rsidR="00D8375E" w:rsidRPr="000C68ED" w:rsidRDefault="00D8375E" w:rsidP="009D254D">
      <w:pPr>
        <w:rPr>
          <w:lang w:val="en-US" w:eastAsia="zh-CN"/>
        </w:rPr>
        <w:sectPr w:rsidR="00D837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4BEDB09" w14:textId="4AAA6F49" w:rsidR="00D8375E" w:rsidRPr="000C68ED" w:rsidRDefault="00D8375E" w:rsidP="00D8375E">
      <w:pPr>
        <w:pStyle w:val="BodyText"/>
        <w:rPr>
          <w:rFonts w:eastAsiaTheme="minorEastAsia"/>
          <w:lang w:val="en-US" w:eastAsia="ko-KR"/>
        </w:rPr>
      </w:pPr>
      <w:r w:rsidRPr="000C68ED">
        <w:rPr>
          <w:rFonts w:eastAsiaTheme="minorEastAsia"/>
          <w:lang w:val="en-US" w:eastAsia="ko-KR"/>
        </w:rPr>
        <w:lastRenderedPageBreak/>
        <w:t>Table 2-16 shows the maximum value of simulation results considering Full/Partial RB allocation.</w:t>
      </w:r>
    </w:p>
    <w:p w14:paraId="68E5B4C5" w14:textId="5D0F09BF" w:rsidR="00D8375E" w:rsidRPr="000C68ED" w:rsidRDefault="00D8375E" w:rsidP="00D8375E">
      <w:pPr>
        <w:pStyle w:val="TH"/>
        <w:rPr>
          <w:lang w:val="en-US"/>
        </w:rPr>
      </w:pPr>
      <w:r w:rsidRPr="000C68ED">
        <w:rPr>
          <w:lang w:val="en-US"/>
        </w:rPr>
        <w:t>Table 2-16 : NS_60-PSSCH/PSCCH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0AAB4BE1" w14:textId="77777777" w:rsidTr="00E5734C">
        <w:trPr>
          <w:trHeight w:val="237"/>
          <w:jc w:val="center"/>
        </w:trPr>
        <w:tc>
          <w:tcPr>
            <w:tcW w:w="807" w:type="dxa"/>
            <w:vMerge w:val="restart"/>
            <w:tcBorders>
              <w:top w:val="single" w:sz="4" w:space="0" w:color="auto"/>
            </w:tcBorders>
            <w:shd w:val="clear" w:color="auto" w:fill="auto"/>
          </w:tcPr>
          <w:p w14:paraId="4F54D4D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0477005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454220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8FE8C75" w14:textId="77777777" w:rsidTr="00E5734C">
        <w:trPr>
          <w:trHeight w:val="237"/>
          <w:jc w:val="center"/>
        </w:trPr>
        <w:tc>
          <w:tcPr>
            <w:tcW w:w="807" w:type="dxa"/>
            <w:vMerge/>
            <w:shd w:val="clear" w:color="auto" w:fill="auto"/>
          </w:tcPr>
          <w:p w14:paraId="688AB394" w14:textId="77777777" w:rsidR="00D8375E" w:rsidRPr="000C68ED" w:rsidRDefault="00D8375E" w:rsidP="00D8375E">
            <w:pPr>
              <w:pStyle w:val="TAH"/>
              <w:rPr>
                <w:lang w:val="en-US"/>
              </w:rPr>
            </w:pPr>
          </w:p>
        </w:tc>
        <w:tc>
          <w:tcPr>
            <w:tcW w:w="1177" w:type="dxa"/>
            <w:vMerge/>
            <w:shd w:val="clear" w:color="auto" w:fill="auto"/>
          </w:tcPr>
          <w:p w14:paraId="2C18217D" w14:textId="77777777" w:rsidR="00D8375E" w:rsidRPr="000C68ED" w:rsidRDefault="00D8375E" w:rsidP="00D8375E">
            <w:pPr>
              <w:pStyle w:val="TAH"/>
              <w:rPr>
                <w:lang w:val="en-US"/>
              </w:rPr>
            </w:pPr>
          </w:p>
        </w:tc>
        <w:tc>
          <w:tcPr>
            <w:tcW w:w="1532" w:type="dxa"/>
            <w:gridSpan w:val="2"/>
          </w:tcPr>
          <w:p w14:paraId="34C98164"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3175B005"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AEE8FB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7D0C9939"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75F2AEC"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5F4B88D5" w14:textId="77777777" w:rsidTr="00E5734C">
        <w:trPr>
          <w:trHeight w:val="237"/>
          <w:jc w:val="center"/>
        </w:trPr>
        <w:tc>
          <w:tcPr>
            <w:tcW w:w="807" w:type="dxa"/>
            <w:vMerge/>
            <w:tcBorders>
              <w:bottom w:val="single" w:sz="4" w:space="0" w:color="auto"/>
            </w:tcBorders>
            <w:shd w:val="clear" w:color="auto" w:fill="auto"/>
          </w:tcPr>
          <w:p w14:paraId="685F2D7B" w14:textId="77777777" w:rsidR="00D8375E" w:rsidRPr="000C68ED" w:rsidRDefault="00D8375E" w:rsidP="00D8375E">
            <w:pPr>
              <w:pStyle w:val="TAH"/>
              <w:rPr>
                <w:lang w:val="en-US"/>
              </w:rPr>
            </w:pPr>
          </w:p>
        </w:tc>
        <w:tc>
          <w:tcPr>
            <w:tcW w:w="1177" w:type="dxa"/>
            <w:vMerge/>
            <w:shd w:val="clear" w:color="auto" w:fill="auto"/>
          </w:tcPr>
          <w:p w14:paraId="2660C4BE" w14:textId="77777777" w:rsidR="00D8375E" w:rsidRPr="000C68ED" w:rsidRDefault="00D8375E" w:rsidP="00D8375E">
            <w:pPr>
              <w:pStyle w:val="TAH"/>
              <w:rPr>
                <w:lang w:val="en-US"/>
              </w:rPr>
            </w:pPr>
          </w:p>
        </w:tc>
        <w:tc>
          <w:tcPr>
            <w:tcW w:w="721" w:type="dxa"/>
          </w:tcPr>
          <w:p w14:paraId="69686691" w14:textId="77777777" w:rsidR="00D8375E" w:rsidRPr="000C68ED" w:rsidRDefault="00D8375E" w:rsidP="00D8375E">
            <w:pPr>
              <w:pStyle w:val="TAH"/>
              <w:rPr>
                <w:lang w:val="en-US"/>
              </w:rPr>
            </w:pPr>
            <w:r w:rsidRPr="000C68ED">
              <w:rPr>
                <w:lang w:val="en-US"/>
              </w:rPr>
              <w:t>Full (dB)</w:t>
            </w:r>
          </w:p>
        </w:tc>
        <w:tc>
          <w:tcPr>
            <w:tcW w:w="811" w:type="dxa"/>
          </w:tcPr>
          <w:p w14:paraId="6533B5B2" w14:textId="77777777" w:rsidR="00D8375E" w:rsidRPr="000C68ED" w:rsidRDefault="00D8375E" w:rsidP="00D8375E">
            <w:pPr>
              <w:pStyle w:val="TAH"/>
              <w:rPr>
                <w:lang w:val="en-US"/>
              </w:rPr>
            </w:pPr>
            <w:r w:rsidRPr="000C68ED">
              <w:rPr>
                <w:lang w:val="en-US"/>
              </w:rPr>
              <w:t>Partial (dB)</w:t>
            </w:r>
          </w:p>
        </w:tc>
        <w:tc>
          <w:tcPr>
            <w:tcW w:w="688" w:type="dxa"/>
          </w:tcPr>
          <w:p w14:paraId="0BCE5285" w14:textId="77777777" w:rsidR="00D8375E" w:rsidRPr="000C68ED" w:rsidRDefault="00D8375E" w:rsidP="00D8375E">
            <w:pPr>
              <w:pStyle w:val="TAH"/>
              <w:rPr>
                <w:lang w:val="en-US"/>
              </w:rPr>
            </w:pPr>
            <w:r w:rsidRPr="000C68ED">
              <w:rPr>
                <w:lang w:val="en-US"/>
              </w:rPr>
              <w:t>Full (dB)</w:t>
            </w:r>
          </w:p>
        </w:tc>
        <w:tc>
          <w:tcPr>
            <w:tcW w:w="811" w:type="dxa"/>
          </w:tcPr>
          <w:p w14:paraId="05407E87" w14:textId="77777777" w:rsidR="00D8375E" w:rsidRPr="000C68ED" w:rsidRDefault="00D8375E" w:rsidP="00D8375E">
            <w:pPr>
              <w:pStyle w:val="TAH"/>
              <w:rPr>
                <w:lang w:val="en-US"/>
              </w:rPr>
            </w:pPr>
            <w:r w:rsidRPr="000C68ED">
              <w:rPr>
                <w:lang w:val="en-US"/>
              </w:rPr>
              <w:t>Partial (dB)</w:t>
            </w:r>
          </w:p>
        </w:tc>
        <w:tc>
          <w:tcPr>
            <w:tcW w:w="721" w:type="dxa"/>
          </w:tcPr>
          <w:p w14:paraId="1642BC17" w14:textId="77777777" w:rsidR="00D8375E" w:rsidRPr="000C68ED" w:rsidRDefault="00D8375E" w:rsidP="00D8375E">
            <w:pPr>
              <w:pStyle w:val="TAH"/>
              <w:rPr>
                <w:lang w:val="en-US"/>
              </w:rPr>
            </w:pPr>
            <w:r w:rsidRPr="000C68ED">
              <w:rPr>
                <w:lang w:val="en-US"/>
              </w:rPr>
              <w:t>Full (dB)</w:t>
            </w:r>
          </w:p>
        </w:tc>
        <w:tc>
          <w:tcPr>
            <w:tcW w:w="811" w:type="dxa"/>
          </w:tcPr>
          <w:p w14:paraId="193676EE" w14:textId="77777777" w:rsidR="00D8375E" w:rsidRPr="000C68ED" w:rsidRDefault="00D8375E" w:rsidP="00D8375E">
            <w:pPr>
              <w:pStyle w:val="TAH"/>
              <w:rPr>
                <w:lang w:val="en-US"/>
              </w:rPr>
            </w:pPr>
            <w:r w:rsidRPr="000C68ED">
              <w:rPr>
                <w:lang w:val="en-US"/>
              </w:rPr>
              <w:t>Partial (dB)</w:t>
            </w:r>
          </w:p>
        </w:tc>
        <w:tc>
          <w:tcPr>
            <w:tcW w:w="721" w:type="dxa"/>
          </w:tcPr>
          <w:p w14:paraId="597D4141" w14:textId="77777777" w:rsidR="00D8375E" w:rsidRPr="000C68ED" w:rsidRDefault="00D8375E" w:rsidP="00D8375E">
            <w:pPr>
              <w:pStyle w:val="TAH"/>
              <w:rPr>
                <w:lang w:val="en-US"/>
              </w:rPr>
            </w:pPr>
            <w:r w:rsidRPr="000C68ED">
              <w:rPr>
                <w:lang w:val="en-US"/>
              </w:rPr>
              <w:t>Full (dB)</w:t>
            </w:r>
          </w:p>
        </w:tc>
        <w:tc>
          <w:tcPr>
            <w:tcW w:w="811" w:type="dxa"/>
          </w:tcPr>
          <w:p w14:paraId="353D4EAE" w14:textId="77777777" w:rsidR="00D8375E" w:rsidRPr="000C68ED" w:rsidRDefault="00D8375E" w:rsidP="00D8375E">
            <w:pPr>
              <w:pStyle w:val="TAH"/>
              <w:rPr>
                <w:lang w:val="en-US"/>
              </w:rPr>
            </w:pPr>
            <w:r w:rsidRPr="000C68ED">
              <w:rPr>
                <w:lang w:val="en-US"/>
              </w:rPr>
              <w:t>Partial (dB)</w:t>
            </w:r>
          </w:p>
        </w:tc>
        <w:tc>
          <w:tcPr>
            <w:tcW w:w="741" w:type="dxa"/>
          </w:tcPr>
          <w:p w14:paraId="0C002A8D" w14:textId="77777777" w:rsidR="00D8375E" w:rsidRPr="000C68ED" w:rsidRDefault="00D8375E" w:rsidP="00D8375E">
            <w:pPr>
              <w:pStyle w:val="TAH"/>
              <w:rPr>
                <w:lang w:val="en-US"/>
              </w:rPr>
            </w:pPr>
            <w:r w:rsidRPr="000C68ED">
              <w:rPr>
                <w:lang w:val="en-US"/>
              </w:rPr>
              <w:t>Full (dB)</w:t>
            </w:r>
          </w:p>
        </w:tc>
        <w:tc>
          <w:tcPr>
            <w:tcW w:w="811" w:type="dxa"/>
          </w:tcPr>
          <w:p w14:paraId="7D6D25AE" w14:textId="77777777" w:rsidR="00D8375E" w:rsidRPr="000C68ED" w:rsidRDefault="00D8375E" w:rsidP="00D8375E">
            <w:pPr>
              <w:pStyle w:val="TAH"/>
              <w:rPr>
                <w:lang w:val="en-US"/>
              </w:rPr>
            </w:pPr>
            <w:r w:rsidRPr="000C68ED">
              <w:rPr>
                <w:lang w:val="en-US"/>
              </w:rPr>
              <w:t>Partial (dB)</w:t>
            </w:r>
          </w:p>
        </w:tc>
      </w:tr>
      <w:tr w:rsidR="00E5734C" w:rsidRPr="000C68ED" w14:paraId="4EE50023" w14:textId="77777777" w:rsidTr="00E5734C">
        <w:trPr>
          <w:trHeight w:val="20"/>
          <w:jc w:val="center"/>
        </w:trPr>
        <w:tc>
          <w:tcPr>
            <w:tcW w:w="807" w:type="dxa"/>
            <w:vMerge w:val="restart"/>
            <w:shd w:val="clear" w:color="auto" w:fill="auto"/>
          </w:tcPr>
          <w:p w14:paraId="6FCD40B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3037ED64"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9AF190" w14:textId="34243E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0F321228" w14:textId="2164B10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8.07</w:t>
            </w:r>
          </w:p>
        </w:tc>
        <w:tc>
          <w:tcPr>
            <w:tcW w:w="688" w:type="dxa"/>
            <w:vAlign w:val="center"/>
          </w:tcPr>
          <w:p w14:paraId="0EEF514A" w14:textId="78DA68F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0E0E45AC" w14:textId="18275F4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54939D64" w14:textId="55E6B3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E09F13A" w14:textId="107A63C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1E780721" w14:textId="77D31AD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7DB63448" w14:textId="5C92051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5200B04E" w14:textId="783BC8C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F788DCD" w14:textId="6AECA12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531AE01B" w14:textId="77777777" w:rsidTr="00E5734C">
        <w:trPr>
          <w:trHeight w:val="20"/>
          <w:jc w:val="center"/>
        </w:trPr>
        <w:tc>
          <w:tcPr>
            <w:tcW w:w="807" w:type="dxa"/>
            <w:vMerge/>
            <w:shd w:val="clear" w:color="auto" w:fill="auto"/>
          </w:tcPr>
          <w:p w14:paraId="4243128F" w14:textId="77777777" w:rsidR="00E5734C" w:rsidRPr="000C68ED" w:rsidRDefault="00E5734C" w:rsidP="00E5734C">
            <w:pPr>
              <w:pStyle w:val="FL"/>
              <w:spacing w:before="0" w:after="0"/>
              <w:rPr>
                <w:b w:val="0"/>
                <w:bCs/>
                <w:sz w:val="18"/>
                <w:szCs w:val="18"/>
                <w:lang w:val="en-US"/>
              </w:rPr>
            </w:pPr>
          </w:p>
        </w:tc>
        <w:tc>
          <w:tcPr>
            <w:tcW w:w="1177" w:type="dxa"/>
          </w:tcPr>
          <w:p w14:paraId="222BDB9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0794931E" w14:textId="7A41F03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69DC9626" w14:textId="371F4A8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8.51</w:t>
            </w:r>
          </w:p>
        </w:tc>
        <w:tc>
          <w:tcPr>
            <w:tcW w:w="688" w:type="dxa"/>
            <w:vAlign w:val="center"/>
          </w:tcPr>
          <w:p w14:paraId="4E792F1B" w14:textId="63CE83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1A110FF4" w14:textId="0FF8BED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1B9DC1C2" w14:textId="1DCE77E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0E1EF936" w14:textId="0AFE9A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554B35E7" w14:textId="27B5C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415FBBFB" w14:textId="329DD69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10BB5697" w14:textId="0D0B5BA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DF5A07D" w14:textId="1340875D"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22EE13C4" w14:textId="77777777" w:rsidTr="00E5734C">
        <w:trPr>
          <w:trHeight w:val="20"/>
          <w:jc w:val="center"/>
        </w:trPr>
        <w:tc>
          <w:tcPr>
            <w:tcW w:w="807" w:type="dxa"/>
            <w:vMerge/>
            <w:shd w:val="clear" w:color="auto" w:fill="auto"/>
          </w:tcPr>
          <w:p w14:paraId="49146006" w14:textId="77777777" w:rsidR="00E5734C" w:rsidRPr="000C68ED" w:rsidRDefault="00E5734C" w:rsidP="00E5734C">
            <w:pPr>
              <w:pStyle w:val="FL"/>
              <w:spacing w:before="0" w:after="0"/>
              <w:rPr>
                <w:b w:val="0"/>
                <w:bCs/>
                <w:i/>
                <w:sz w:val="18"/>
                <w:szCs w:val="18"/>
                <w:lang w:val="en-US"/>
              </w:rPr>
            </w:pPr>
          </w:p>
        </w:tc>
        <w:tc>
          <w:tcPr>
            <w:tcW w:w="1177" w:type="dxa"/>
          </w:tcPr>
          <w:p w14:paraId="2DB49575"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3D663BA" w14:textId="61DDD6E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52BC8F37" w14:textId="7223133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26CF171C" w14:textId="32438EA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811" w:type="dxa"/>
            <w:vAlign w:val="center"/>
          </w:tcPr>
          <w:p w14:paraId="71B656C0" w14:textId="6E70E4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B2AEBD2" w14:textId="1DCDB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8A5E308" w14:textId="427EADC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4F037A9A" w14:textId="27E2C0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8357D6" w14:textId="36F124A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70CD8A2D" w14:textId="4067E52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183ACD99" w14:textId="64FF3E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3C1411EE" w14:textId="77777777" w:rsidTr="00E5734C">
        <w:trPr>
          <w:trHeight w:val="20"/>
          <w:jc w:val="center"/>
        </w:trPr>
        <w:tc>
          <w:tcPr>
            <w:tcW w:w="807" w:type="dxa"/>
            <w:vMerge/>
            <w:shd w:val="clear" w:color="auto" w:fill="auto"/>
          </w:tcPr>
          <w:p w14:paraId="22790DFD" w14:textId="77777777" w:rsidR="00E5734C" w:rsidRPr="000C68ED" w:rsidRDefault="00E5734C" w:rsidP="00E5734C">
            <w:pPr>
              <w:pStyle w:val="FL"/>
              <w:spacing w:before="0" w:after="0"/>
              <w:rPr>
                <w:b w:val="0"/>
                <w:bCs/>
                <w:sz w:val="18"/>
                <w:szCs w:val="18"/>
                <w:lang w:val="en-US"/>
              </w:rPr>
            </w:pPr>
          </w:p>
        </w:tc>
        <w:tc>
          <w:tcPr>
            <w:tcW w:w="1177" w:type="dxa"/>
          </w:tcPr>
          <w:p w14:paraId="191A56D7"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28224DD" w14:textId="4FCC871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75CCF2F2" w14:textId="16BA52C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529124C0" w14:textId="535C06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253BB6E3" w14:textId="6D9FAEF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EE3F3D5" w14:textId="429A88A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811" w:type="dxa"/>
            <w:vAlign w:val="center"/>
          </w:tcPr>
          <w:p w14:paraId="0A0E3CA0" w14:textId="6CD1C3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721" w:type="dxa"/>
            <w:vAlign w:val="center"/>
          </w:tcPr>
          <w:p w14:paraId="5F387E8B" w14:textId="7EBA1C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55B9216" w14:textId="0A0B344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75000592" w14:textId="68B5389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CE298FE" w14:textId="22CB2324"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5.06</w:t>
            </w:r>
          </w:p>
        </w:tc>
      </w:tr>
    </w:tbl>
    <w:p w14:paraId="6900A024" w14:textId="74818BCC" w:rsidR="00D8375E" w:rsidRPr="000C68ED" w:rsidRDefault="00D8375E" w:rsidP="00D8375E">
      <w:pPr>
        <w:pStyle w:val="BodyText"/>
        <w:rPr>
          <w:lang w:val="en-US"/>
        </w:rPr>
      </w:pPr>
    </w:p>
    <w:p w14:paraId="5834F36D" w14:textId="77777777" w:rsidR="00D8375E" w:rsidRPr="000C68ED" w:rsidRDefault="00D8375E" w:rsidP="00D8375E">
      <w:pPr>
        <w:pStyle w:val="BodyText"/>
        <w:rPr>
          <w:lang w:val="en-US" w:eastAsia="ko-KR"/>
        </w:rPr>
      </w:pPr>
      <w:r w:rsidRPr="000C68ED">
        <w:rPr>
          <w:lang w:val="en-US" w:eastAsia="ko-KR"/>
        </w:rPr>
        <w:t>For NS_60, Full RB allocation and Partial RB allocation for sub-band operation can be reused as Table 6.2F.3.10-1 in TS38.101-1.</w:t>
      </w:r>
    </w:p>
    <w:p w14:paraId="026B86C6" w14:textId="77777777" w:rsidR="00D8375E" w:rsidRPr="000C68ED" w:rsidRDefault="00D8375E" w:rsidP="00827C20">
      <w:pPr>
        <w:pStyle w:val="TH"/>
        <w:numPr>
          <w:ilvl w:val="0"/>
          <w:numId w:val="13"/>
        </w:numPr>
        <w:rPr>
          <w:lang w:val="en-US"/>
        </w:rPr>
      </w:pPr>
      <w:r w:rsidRPr="000C68ED">
        <w:rPr>
          <w:lang w:val="en-US"/>
        </w:rPr>
        <w:t>Table 6.2F.3.10-1: A-MPR for NS_60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8375E" w:rsidRPr="000C68ED" w14:paraId="0520EEE1" w14:textId="77777777" w:rsidTr="00D8375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21E1C2A" w14:textId="77777777" w:rsidR="00D8375E" w:rsidRPr="000C68ED" w:rsidRDefault="00D8375E" w:rsidP="00D8375E">
            <w:pPr>
              <w:pStyle w:val="TAH"/>
              <w:rPr>
                <w:lang w:val="en-US"/>
              </w:rPr>
            </w:pPr>
            <w:r w:rsidRPr="000C68ED">
              <w:rPr>
                <w:lang w:val="en-US"/>
              </w:rPr>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82B66FB" w14:textId="77777777" w:rsidR="00D8375E" w:rsidRPr="000C68ED" w:rsidRDefault="00D8375E" w:rsidP="00D8375E">
            <w:pPr>
              <w:pStyle w:val="TAH"/>
              <w:rPr>
                <w:lang w:val="en-US"/>
              </w:rPr>
            </w:pPr>
            <w:r w:rsidRPr="000C68ED">
              <w:rPr>
                <w:lang w:val="en-US"/>
              </w:rPr>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A6EFF" w14:textId="77777777" w:rsidR="00D8375E" w:rsidRPr="000C68ED" w:rsidRDefault="00D8375E" w:rsidP="00D8375E">
            <w:pPr>
              <w:pStyle w:val="TAH"/>
              <w:rPr>
                <w:lang w:val="en-US"/>
              </w:rPr>
            </w:pPr>
            <w:r w:rsidRPr="000C68ED">
              <w:rPr>
                <w:lang w:val="en-US"/>
              </w:rPr>
              <w:t>Channel bandwidth (Sub-band allocation) / RB Allocation</w:t>
            </w:r>
          </w:p>
        </w:tc>
      </w:tr>
      <w:tr w:rsidR="00D8375E" w:rsidRPr="000C68ED" w14:paraId="615E7481"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B78D0BA" w14:textId="77777777" w:rsidR="00D8375E" w:rsidRPr="000C68ED" w:rsidRDefault="00D8375E" w:rsidP="00D8375E">
            <w:pPr>
              <w:pStyle w:val="TAH"/>
              <w:rPr>
                <w:lang w:val="en-US"/>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44EC691B" w14:textId="77777777" w:rsidR="00D8375E" w:rsidRPr="000C68ED" w:rsidRDefault="00D8375E" w:rsidP="00D8375E">
            <w:pPr>
              <w:pStyle w:val="TAH"/>
              <w:rPr>
                <w:lang w:val="en-US"/>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88FC1D" w14:textId="77777777" w:rsidR="00D8375E" w:rsidRPr="000C68ED" w:rsidRDefault="00D8375E" w:rsidP="00D8375E">
            <w:pPr>
              <w:pStyle w:val="TAH"/>
              <w:rPr>
                <w:lang w:val="en-US"/>
              </w:rPr>
            </w:pPr>
            <w:r w:rsidRPr="000C68ED">
              <w:rPr>
                <w:lang w:val="en-US"/>
              </w:rPr>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CAD10" w14:textId="77777777" w:rsidR="00D8375E" w:rsidRPr="000C68ED" w:rsidRDefault="00D8375E" w:rsidP="00D8375E">
            <w:pPr>
              <w:pStyle w:val="TAH"/>
              <w:rPr>
                <w:lang w:val="en-US"/>
              </w:rPr>
            </w:pPr>
            <w:r w:rsidRPr="000C68ED">
              <w:rPr>
                <w:lang w:val="en-US"/>
              </w:rPr>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8386C" w14:textId="77777777" w:rsidR="00D8375E" w:rsidRPr="000C68ED" w:rsidRDefault="00D8375E" w:rsidP="00D8375E">
            <w:pPr>
              <w:pStyle w:val="TAH"/>
              <w:rPr>
                <w:lang w:val="en-US"/>
              </w:rPr>
            </w:pPr>
            <w:r w:rsidRPr="000C68ED">
              <w:rPr>
                <w:lang w:val="en-US"/>
              </w:rPr>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295995" w14:textId="77777777" w:rsidR="00D8375E" w:rsidRPr="000C68ED" w:rsidRDefault="00D8375E" w:rsidP="00D8375E">
            <w:pPr>
              <w:pStyle w:val="TAH"/>
              <w:rPr>
                <w:lang w:val="en-US"/>
              </w:rPr>
            </w:pPr>
            <w:r w:rsidRPr="000C68ED">
              <w:rPr>
                <w:lang w:val="en-US"/>
              </w:rPr>
              <w:t>80 MHz</w:t>
            </w:r>
          </w:p>
        </w:tc>
      </w:tr>
      <w:tr w:rsidR="00D8375E" w:rsidRPr="000C68ED" w14:paraId="5621C7E2" w14:textId="77777777" w:rsidTr="00D8375E">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FA86EB9" w14:textId="77777777" w:rsidR="00D8375E" w:rsidRPr="000C68ED" w:rsidRDefault="00D8375E" w:rsidP="00D8375E">
            <w:pPr>
              <w:pStyle w:val="TAH"/>
              <w:rPr>
                <w:lang w:val="en-US"/>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BACA4B1" w14:textId="77777777" w:rsidR="00D8375E" w:rsidRPr="000C68ED" w:rsidRDefault="00D8375E" w:rsidP="00D8375E">
            <w:pPr>
              <w:pStyle w:val="TAH"/>
              <w:rPr>
                <w:lang w:val="en-US"/>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371350" w14:textId="77777777" w:rsidR="00D8375E" w:rsidRPr="000C68ED" w:rsidRDefault="00D8375E" w:rsidP="00D8375E">
            <w:pPr>
              <w:pStyle w:val="TAH"/>
              <w:rPr>
                <w:lang w:val="en-US"/>
              </w:rPr>
            </w:pPr>
            <w:r w:rsidRPr="000C68ED">
              <w:rPr>
                <w:lang w:val="en-US"/>
              </w:rPr>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CA507" w14:textId="77777777" w:rsidR="00D8375E" w:rsidRPr="000C68ED" w:rsidRDefault="00D8375E" w:rsidP="00D8375E">
            <w:pPr>
              <w:pStyle w:val="TAH"/>
              <w:rPr>
                <w:lang w:val="en-US"/>
              </w:rPr>
            </w:pPr>
            <w:r w:rsidRPr="000C68ED">
              <w:rPr>
                <w:lang w:val="en-US"/>
              </w:rPr>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3C386" w14:textId="77777777" w:rsidR="00D8375E" w:rsidRPr="000C68ED" w:rsidRDefault="00D8375E" w:rsidP="00D8375E">
            <w:pPr>
              <w:pStyle w:val="TAH"/>
              <w:rPr>
                <w:lang w:val="en-US"/>
              </w:rPr>
            </w:pPr>
            <w:r w:rsidRPr="000C68ED">
              <w:rPr>
                <w:lang w:val="en-US"/>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0DE8B" w14:textId="77777777" w:rsidR="00D8375E" w:rsidRPr="000C68ED" w:rsidRDefault="00D8375E" w:rsidP="00D8375E">
            <w:pPr>
              <w:pStyle w:val="TAH"/>
              <w:rPr>
                <w:lang w:val="en-US"/>
              </w:rPr>
            </w:pPr>
            <w:r w:rsidRPr="000C68ED">
              <w:rPr>
                <w:lang w:val="en-US"/>
              </w:rPr>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9665CC" w14:textId="77777777" w:rsidR="00D8375E" w:rsidRPr="000C68ED" w:rsidRDefault="00D8375E" w:rsidP="00D8375E">
            <w:pPr>
              <w:pStyle w:val="TAH"/>
              <w:rPr>
                <w:lang w:val="en-US"/>
              </w:rPr>
            </w:pPr>
            <w:r w:rsidRPr="000C68ED">
              <w:rPr>
                <w:lang w:val="en-US"/>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BFAC9" w14:textId="77777777" w:rsidR="00D8375E" w:rsidRPr="000C68ED" w:rsidRDefault="00D8375E" w:rsidP="00D8375E">
            <w:pPr>
              <w:pStyle w:val="TAH"/>
              <w:rPr>
                <w:lang w:val="en-US"/>
              </w:rPr>
            </w:pPr>
            <w:r w:rsidRPr="000C68ED">
              <w:rPr>
                <w:lang w:val="en-US"/>
              </w:rPr>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60A2EC" w14:textId="77777777" w:rsidR="00D8375E" w:rsidRPr="000C68ED" w:rsidRDefault="00D8375E" w:rsidP="00D8375E">
            <w:pPr>
              <w:pStyle w:val="TAH"/>
              <w:rPr>
                <w:lang w:val="en-US"/>
              </w:rPr>
            </w:pPr>
            <w:r w:rsidRPr="000C68ED">
              <w:rPr>
                <w:lang w:val="en-US"/>
              </w:rPr>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71085" w14:textId="77777777" w:rsidR="00D8375E" w:rsidRPr="000C68ED" w:rsidRDefault="00D8375E" w:rsidP="00D8375E">
            <w:pPr>
              <w:pStyle w:val="TAH"/>
              <w:rPr>
                <w:lang w:val="en-US"/>
              </w:rPr>
            </w:pPr>
            <w:r w:rsidRPr="000C68ED">
              <w:rPr>
                <w:lang w:val="en-US"/>
              </w:rPr>
              <w:t>Partial (dB)</w:t>
            </w:r>
          </w:p>
        </w:tc>
      </w:tr>
      <w:tr w:rsidR="00D8375E" w:rsidRPr="000C68ED" w14:paraId="7B3DB4B9" w14:textId="77777777" w:rsidTr="00D8375E">
        <w:trPr>
          <w:trHeight w:val="300"/>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68FE15D2" w14:textId="77777777" w:rsidR="00D8375E" w:rsidRPr="000C68ED" w:rsidRDefault="00D8375E" w:rsidP="00D8375E">
            <w:pPr>
              <w:pStyle w:val="TAC"/>
              <w:rPr>
                <w:lang w:val="en-US"/>
              </w:rPr>
            </w:pPr>
            <w:r w:rsidRPr="000C68ED">
              <w:rPr>
                <w:lang w:val="en-US"/>
              </w:rPr>
              <w:t>DFT-s-OF</w:t>
            </w:r>
            <w:r w:rsidRPr="000C68ED">
              <w:rPr>
                <w:lang w:val="en-US" w:eastAsia="zh-CN"/>
              </w:rPr>
              <w:t>D</w:t>
            </w:r>
            <w:r w:rsidRPr="000C68ED">
              <w:rPr>
                <w:lang w:val="en-US"/>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769808A1" w14:textId="77777777" w:rsidR="00D8375E" w:rsidRPr="000C68ED" w:rsidRDefault="00D8375E" w:rsidP="00D8375E">
            <w:pPr>
              <w:pStyle w:val="TAC"/>
              <w:rPr>
                <w:b/>
                <w:lang w:val="en-US"/>
              </w:rPr>
            </w:pPr>
            <w:r w:rsidRPr="000C68ED">
              <w:rPr>
                <w:lang w:val="en-US"/>
              </w:rPr>
              <w:t>PI/2 BPSK</w:t>
            </w:r>
            <w:r w:rsidRPr="000C68ED">
              <w:rPr>
                <w:b/>
                <w:vertAlign w:val="superscript"/>
                <w:lang w:val="en-US"/>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90058B" w14:textId="77777777" w:rsidR="00D8375E" w:rsidRPr="000C68ED" w:rsidRDefault="00D8375E" w:rsidP="00D8375E">
            <w:pPr>
              <w:pStyle w:val="TAC"/>
              <w:rPr>
                <w:b/>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31857B" w14:textId="77777777" w:rsidR="00D8375E" w:rsidRPr="000C68ED" w:rsidRDefault="00D8375E" w:rsidP="00D8375E">
            <w:pPr>
              <w:pStyle w:val="TAC"/>
              <w:rPr>
                <w:b/>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FDA8D4E" w14:textId="77777777" w:rsidR="00D8375E" w:rsidRPr="000C68ED" w:rsidRDefault="00D8375E" w:rsidP="00D8375E">
            <w:pPr>
              <w:pStyle w:val="TAC"/>
              <w:rPr>
                <w:b/>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6BF06E" w14:textId="77777777" w:rsidR="00D8375E" w:rsidRPr="000C68ED" w:rsidRDefault="00D8375E" w:rsidP="00D8375E">
            <w:pPr>
              <w:pStyle w:val="TAC"/>
              <w:rPr>
                <w:b/>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F398FC" w14:textId="77777777" w:rsidR="00D8375E" w:rsidRPr="000C68ED" w:rsidRDefault="00D8375E" w:rsidP="00D8375E">
            <w:pPr>
              <w:pStyle w:val="TAC"/>
              <w:rPr>
                <w:b/>
                <w:lang w:val="en-US"/>
              </w:rPr>
            </w:pPr>
            <w:r w:rsidRPr="000C68ED">
              <w:rPr>
                <w:lang w:val="en-US"/>
              </w:rPr>
              <w:t>≤ 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0BA1C" w14:textId="77777777" w:rsidR="00D8375E" w:rsidRPr="000C68ED" w:rsidRDefault="00D8375E" w:rsidP="00D8375E">
            <w:pPr>
              <w:pStyle w:val="TAC"/>
              <w:rPr>
                <w:b/>
                <w:lang w:val="en-US"/>
              </w:rPr>
            </w:pPr>
            <w:r w:rsidRPr="000C68ED">
              <w:rPr>
                <w:lang w:val="en-US"/>
              </w:rPr>
              <w:t>≤ 4.5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0B7B6" w14:textId="77777777" w:rsidR="00D8375E" w:rsidRPr="000C68ED" w:rsidRDefault="00D8375E" w:rsidP="00D8375E">
            <w:pPr>
              <w:pStyle w:val="TAC"/>
              <w:rPr>
                <w:b/>
                <w:lang w:val="en-US"/>
              </w:rPr>
            </w:pPr>
            <w:r w:rsidRPr="000C68ED">
              <w:rPr>
                <w:lang w:val="en-US"/>
              </w:rPr>
              <w:t>≤ 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49E66" w14:textId="77777777" w:rsidR="00D8375E" w:rsidRPr="000C68ED" w:rsidRDefault="00D8375E" w:rsidP="00D8375E">
            <w:pPr>
              <w:pStyle w:val="TAC"/>
              <w:rPr>
                <w:b/>
                <w:lang w:val="en-US"/>
              </w:rPr>
            </w:pPr>
            <w:r w:rsidRPr="000C68ED">
              <w:rPr>
                <w:lang w:val="en-US"/>
              </w:rPr>
              <w:t>≤ 4.5</w:t>
            </w:r>
          </w:p>
        </w:tc>
      </w:tr>
      <w:tr w:rsidR="00D8375E" w:rsidRPr="000C68ED" w14:paraId="4A75EAAE" w14:textId="77777777" w:rsidTr="00D8375E">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4B1F36" w14:textId="77777777" w:rsidR="00D8375E" w:rsidRPr="000C68ED" w:rsidRDefault="00D8375E" w:rsidP="00D8375E">
            <w:pPr>
              <w:pStyle w:val="TAC"/>
              <w:rPr>
                <w:sz w:val="24"/>
                <w:szCs w:val="24"/>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913CA" w14:textId="77777777" w:rsidR="00D8375E" w:rsidRPr="000C68ED" w:rsidRDefault="00D8375E" w:rsidP="00D8375E">
            <w:pPr>
              <w:pStyle w:val="TAC"/>
              <w:rPr>
                <w:sz w:val="24"/>
                <w:szCs w:val="24"/>
                <w:lang w:val="en-US"/>
              </w:rPr>
            </w:pPr>
            <w:r w:rsidRPr="000C68ED">
              <w:rPr>
                <w:lang w:val="en-US"/>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78F68F"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7C569"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D118E"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74835"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39E801" w14:textId="77777777" w:rsidR="00D8375E" w:rsidRPr="000C68ED" w:rsidRDefault="00D8375E" w:rsidP="00D8375E">
            <w:pPr>
              <w:pStyle w:val="TAC"/>
              <w:rPr>
                <w:sz w:val="24"/>
                <w:szCs w:val="24"/>
                <w:lang w:val="en-US"/>
              </w:rPr>
            </w:pPr>
            <w:r w:rsidRPr="000C68ED">
              <w:rPr>
                <w:lang w:val="en-US"/>
              </w:rPr>
              <w:t>≤ 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64488" w14:textId="77777777" w:rsidR="00D8375E" w:rsidRPr="000C68ED" w:rsidRDefault="00D8375E" w:rsidP="00D8375E">
            <w:pPr>
              <w:pStyle w:val="TAC"/>
              <w:rPr>
                <w:sz w:val="24"/>
                <w:szCs w:val="24"/>
                <w:lang w:val="en-US"/>
              </w:rPr>
            </w:pPr>
            <w:r w:rsidRPr="000C68ED">
              <w:rPr>
                <w:lang w:val="en-US"/>
              </w:rPr>
              <w:t>≤ 4.5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FEAE7" w14:textId="77777777" w:rsidR="00D8375E" w:rsidRPr="000C68ED" w:rsidRDefault="00D8375E" w:rsidP="00D8375E">
            <w:pPr>
              <w:pStyle w:val="TAC"/>
              <w:rPr>
                <w:sz w:val="24"/>
                <w:szCs w:val="24"/>
                <w:lang w:val="en-US"/>
              </w:rPr>
            </w:pPr>
            <w:r w:rsidRPr="000C68ED">
              <w:rPr>
                <w:lang w:val="en-US"/>
              </w:rPr>
              <w:t>≤ 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35D0F" w14:textId="77777777" w:rsidR="00D8375E" w:rsidRPr="000C68ED" w:rsidRDefault="00D8375E" w:rsidP="00D8375E">
            <w:pPr>
              <w:pStyle w:val="TAC"/>
              <w:rPr>
                <w:sz w:val="24"/>
                <w:szCs w:val="24"/>
                <w:lang w:val="en-US"/>
              </w:rPr>
            </w:pPr>
            <w:r w:rsidRPr="000C68ED">
              <w:rPr>
                <w:lang w:val="en-US"/>
              </w:rPr>
              <w:t>≤ 4.5</w:t>
            </w:r>
          </w:p>
        </w:tc>
      </w:tr>
      <w:tr w:rsidR="00D8375E" w:rsidRPr="000C68ED" w14:paraId="188EF995"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8B8F412"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82EBA" w14:textId="77777777" w:rsidR="00D8375E" w:rsidRPr="000C68ED" w:rsidRDefault="00D8375E" w:rsidP="00D8375E">
            <w:pPr>
              <w:pStyle w:val="TAC"/>
              <w:rPr>
                <w:sz w:val="24"/>
                <w:szCs w:val="24"/>
                <w:lang w:val="en-US"/>
              </w:rPr>
            </w:pPr>
            <w:r w:rsidRPr="000C68ED">
              <w:rPr>
                <w:lang w:val="en-US"/>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58DC1"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C0C71"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61109"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852C6"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4C3ADE"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B0E53" w14:textId="77777777" w:rsidR="00D8375E" w:rsidRPr="000C68ED" w:rsidRDefault="00D8375E" w:rsidP="00D8375E">
            <w:pPr>
              <w:pStyle w:val="TAC"/>
              <w:rPr>
                <w:sz w:val="24"/>
                <w:szCs w:val="24"/>
                <w:lang w:val="en-US"/>
              </w:rPr>
            </w:pPr>
            <w:r w:rsidRPr="000C68ED">
              <w:rPr>
                <w:lang w:val="en-US"/>
              </w:rPr>
              <w:t>≤ 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E1380F" w14:textId="77777777" w:rsidR="00D8375E" w:rsidRPr="000C68ED" w:rsidRDefault="00D8375E" w:rsidP="00D8375E">
            <w:pPr>
              <w:pStyle w:val="TAC"/>
              <w:rPr>
                <w:sz w:val="24"/>
                <w:szCs w:val="24"/>
                <w:lang w:val="en-US"/>
              </w:rPr>
            </w:pPr>
            <w:r w:rsidRPr="000C68ED">
              <w:rPr>
                <w:lang w:val="en-US"/>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049E0" w14:textId="77777777" w:rsidR="00D8375E" w:rsidRPr="000C68ED" w:rsidRDefault="00D8375E" w:rsidP="00D8375E">
            <w:pPr>
              <w:pStyle w:val="TAC"/>
              <w:rPr>
                <w:sz w:val="24"/>
                <w:szCs w:val="24"/>
                <w:lang w:val="en-US"/>
              </w:rPr>
            </w:pPr>
            <w:r w:rsidRPr="000C68ED">
              <w:rPr>
                <w:lang w:val="en-US"/>
              </w:rPr>
              <w:t>≤ 5.0</w:t>
            </w:r>
          </w:p>
        </w:tc>
      </w:tr>
      <w:tr w:rsidR="00D8375E" w:rsidRPr="000C68ED" w14:paraId="04AE752A" w14:textId="77777777" w:rsidTr="00D8375E">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40098F7D"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27764" w14:textId="77777777" w:rsidR="00D8375E" w:rsidRPr="000C68ED" w:rsidRDefault="00D8375E" w:rsidP="00D8375E">
            <w:pPr>
              <w:pStyle w:val="TAC"/>
              <w:rPr>
                <w:sz w:val="24"/>
                <w:szCs w:val="24"/>
                <w:lang w:val="en-US"/>
              </w:rPr>
            </w:pPr>
            <w:r w:rsidRPr="000C68ED">
              <w:rPr>
                <w:lang w:val="en-US"/>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3B0E0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95B5BA"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69673B"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AA00EC"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F24A4F"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973D2" w14:textId="77777777" w:rsidR="00D8375E" w:rsidRPr="000C68ED" w:rsidRDefault="00D8375E" w:rsidP="00D8375E">
            <w:pPr>
              <w:pStyle w:val="TAC"/>
              <w:rPr>
                <w:sz w:val="24"/>
                <w:szCs w:val="24"/>
                <w:lang w:val="en-US"/>
              </w:rPr>
            </w:pPr>
            <w:r w:rsidRPr="000C68ED">
              <w:rPr>
                <w:lang w:val="en-US"/>
              </w:rPr>
              <w:t>≤ 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7CFED4" w14:textId="77777777" w:rsidR="00D8375E" w:rsidRPr="000C68ED" w:rsidRDefault="00D8375E" w:rsidP="00D8375E">
            <w:pPr>
              <w:pStyle w:val="TAC"/>
              <w:rPr>
                <w:sz w:val="24"/>
                <w:szCs w:val="24"/>
                <w:lang w:val="en-US"/>
              </w:rPr>
            </w:pPr>
            <w:r w:rsidRPr="000C68ED">
              <w:rPr>
                <w:lang w:val="en-US"/>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8E60E" w14:textId="77777777" w:rsidR="00D8375E" w:rsidRPr="000C68ED" w:rsidRDefault="00D8375E" w:rsidP="00D8375E">
            <w:pPr>
              <w:pStyle w:val="TAC"/>
              <w:rPr>
                <w:sz w:val="24"/>
                <w:szCs w:val="24"/>
                <w:lang w:val="en-US"/>
              </w:rPr>
            </w:pPr>
            <w:r w:rsidRPr="000C68ED">
              <w:rPr>
                <w:lang w:val="en-US"/>
              </w:rPr>
              <w:t>≤ 5.0</w:t>
            </w:r>
          </w:p>
        </w:tc>
      </w:tr>
      <w:tr w:rsidR="00D8375E" w:rsidRPr="000C68ED" w14:paraId="33AAF193" w14:textId="77777777" w:rsidTr="00D8375E">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D18A13"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AACF20" w14:textId="77777777" w:rsidR="00D8375E" w:rsidRPr="000C68ED" w:rsidRDefault="00D8375E" w:rsidP="00D8375E">
            <w:pPr>
              <w:pStyle w:val="TAC"/>
              <w:rPr>
                <w:sz w:val="24"/>
                <w:szCs w:val="24"/>
                <w:lang w:val="en-US"/>
              </w:rPr>
            </w:pPr>
            <w:r w:rsidRPr="000C68ED">
              <w:rPr>
                <w:lang w:val="en-US"/>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8B86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26D640"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6541B"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055724"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CD6EB"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E338"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0299E9" w14:textId="77777777" w:rsidR="00D8375E" w:rsidRPr="000C68ED" w:rsidRDefault="00D8375E" w:rsidP="00D8375E">
            <w:pPr>
              <w:pStyle w:val="TAC"/>
              <w:rPr>
                <w:sz w:val="24"/>
                <w:szCs w:val="24"/>
                <w:lang w:val="en-US"/>
              </w:rPr>
            </w:pPr>
            <w:r w:rsidRPr="000C68ED">
              <w:rPr>
                <w:lang w:val="en-US"/>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D74CD2" w14:textId="77777777" w:rsidR="00D8375E" w:rsidRPr="000C68ED" w:rsidRDefault="00D8375E" w:rsidP="00D8375E">
            <w:pPr>
              <w:pStyle w:val="TAC"/>
              <w:rPr>
                <w:sz w:val="24"/>
                <w:szCs w:val="24"/>
                <w:lang w:val="en-US"/>
              </w:rPr>
            </w:pPr>
            <w:r w:rsidRPr="000C68ED">
              <w:rPr>
                <w:lang w:val="en-US"/>
              </w:rPr>
              <w:t>≤ 5.5</w:t>
            </w:r>
          </w:p>
        </w:tc>
      </w:tr>
      <w:tr w:rsidR="00D8375E" w:rsidRPr="000C68ED" w14:paraId="675C9515" w14:textId="77777777" w:rsidTr="00D8375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00273B6" w14:textId="77777777" w:rsidR="00D8375E" w:rsidRPr="000C68ED" w:rsidRDefault="00D8375E" w:rsidP="00D8375E">
            <w:pPr>
              <w:pStyle w:val="TAC"/>
              <w:rPr>
                <w:sz w:val="24"/>
                <w:szCs w:val="24"/>
                <w:lang w:val="en-US"/>
              </w:rPr>
            </w:pPr>
            <w:r w:rsidRPr="000C68ED">
              <w:rPr>
                <w:lang w:val="en-US"/>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DE8C1" w14:textId="77777777" w:rsidR="00D8375E" w:rsidRPr="000C68ED" w:rsidRDefault="00D8375E" w:rsidP="00D8375E">
            <w:pPr>
              <w:pStyle w:val="TAC"/>
              <w:rPr>
                <w:sz w:val="24"/>
                <w:szCs w:val="24"/>
                <w:lang w:val="en-US"/>
              </w:rPr>
            </w:pPr>
            <w:r w:rsidRPr="000C68ED">
              <w:rPr>
                <w:lang w:val="en-US"/>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71392"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36B19D"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8AB40"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DEA093"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2F7A7"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389C0"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85A8C" w14:textId="77777777" w:rsidR="00D8375E" w:rsidRPr="000C68ED" w:rsidRDefault="00D8375E" w:rsidP="00D8375E">
            <w:pPr>
              <w:pStyle w:val="TAC"/>
              <w:rPr>
                <w:sz w:val="24"/>
                <w:szCs w:val="24"/>
                <w:lang w:val="en-US"/>
              </w:rPr>
            </w:pPr>
            <w:r w:rsidRPr="000C68ED">
              <w:rPr>
                <w:lang w:val="en-US"/>
              </w:rPr>
              <w:t>≤ 4.5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E697DB" w14:textId="77777777" w:rsidR="00D8375E" w:rsidRPr="000C68ED" w:rsidRDefault="00D8375E" w:rsidP="00D8375E">
            <w:pPr>
              <w:pStyle w:val="TAC"/>
              <w:rPr>
                <w:sz w:val="24"/>
                <w:szCs w:val="24"/>
                <w:lang w:val="en-US"/>
              </w:rPr>
            </w:pPr>
            <w:r w:rsidRPr="000C68ED">
              <w:rPr>
                <w:lang w:val="en-US"/>
              </w:rPr>
              <w:t>≤ 5.5</w:t>
            </w:r>
          </w:p>
        </w:tc>
      </w:tr>
      <w:tr w:rsidR="00D8375E" w:rsidRPr="000C68ED" w14:paraId="35FCB447"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5D02F60"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B67387" w14:textId="77777777" w:rsidR="00D8375E" w:rsidRPr="000C68ED" w:rsidRDefault="00D8375E" w:rsidP="00D8375E">
            <w:pPr>
              <w:pStyle w:val="TAC"/>
              <w:rPr>
                <w:sz w:val="24"/>
                <w:szCs w:val="24"/>
                <w:lang w:val="en-US"/>
              </w:rPr>
            </w:pPr>
            <w:r w:rsidRPr="000C68ED">
              <w:rPr>
                <w:lang w:val="en-US"/>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AF35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5F64B"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68319"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F0267B"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0112B3"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374AF3"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311A9" w14:textId="77777777" w:rsidR="00D8375E" w:rsidRPr="000C68ED" w:rsidRDefault="00D8375E" w:rsidP="00D8375E">
            <w:pPr>
              <w:pStyle w:val="TAC"/>
              <w:rPr>
                <w:sz w:val="24"/>
                <w:szCs w:val="24"/>
                <w:lang w:val="en-US"/>
              </w:rPr>
            </w:pPr>
            <w:r w:rsidRPr="000C68ED">
              <w:rPr>
                <w:lang w:val="en-US"/>
              </w:rPr>
              <w:t>≤ 4.5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0961E0" w14:textId="77777777" w:rsidR="00D8375E" w:rsidRPr="000C68ED" w:rsidRDefault="00D8375E" w:rsidP="00D8375E">
            <w:pPr>
              <w:pStyle w:val="TAC"/>
              <w:rPr>
                <w:sz w:val="24"/>
                <w:szCs w:val="24"/>
                <w:lang w:val="en-US"/>
              </w:rPr>
            </w:pPr>
            <w:r w:rsidRPr="000C68ED">
              <w:rPr>
                <w:lang w:val="en-US"/>
              </w:rPr>
              <w:t>≤ 5.5</w:t>
            </w:r>
          </w:p>
        </w:tc>
      </w:tr>
      <w:tr w:rsidR="00D8375E" w:rsidRPr="000C68ED" w14:paraId="0A8E2C62"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A9CE2D5"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B6D375" w14:textId="77777777" w:rsidR="00D8375E" w:rsidRPr="000C68ED" w:rsidRDefault="00D8375E" w:rsidP="00D8375E">
            <w:pPr>
              <w:pStyle w:val="TAC"/>
              <w:rPr>
                <w:sz w:val="24"/>
                <w:szCs w:val="24"/>
                <w:lang w:val="en-US"/>
              </w:rPr>
            </w:pPr>
            <w:r w:rsidRPr="000C68ED">
              <w:rPr>
                <w:lang w:val="en-US"/>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DAED53"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F3702"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E27DC"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BFE7C"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EB389"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6A7C78"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5B813" w14:textId="77777777" w:rsidR="00D8375E" w:rsidRPr="000C68ED" w:rsidRDefault="00D8375E" w:rsidP="00D8375E">
            <w:pPr>
              <w:pStyle w:val="TAC"/>
              <w:rPr>
                <w:sz w:val="24"/>
                <w:szCs w:val="24"/>
                <w:lang w:val="en-US"/>
              </w:rPr>
            </w:pPr>
            <w:r w:rsidRPr="000C68ED">
              <w:rPr>
                <w:lang w:val="en-US"/>
              </w:rPr>
              <w:t>≤ 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E37863" w14:textId="77777777" w:rsidR="00D8375E" w:rsidRPr="000C68ED" w:rsidRDefault="00D8375E" w:rsidP="00D8375E">
            <w:pPr>
              <w:pStyle w:val="TAC"/>
              <w:rPr>
                <w:sz w:val="24"/>
                <w:szCs w:val="24"/>
                <w:lang w:val="en-US"/>
              </w:rPr>
            </w:pPr>
            <w:r w:rsidRPr="000C68ED">
              <w:rPr>
                <w:lang w:val="en-US"/>
              </w:rPr>
              <w:t>≤ 5.5</w:t>
            </w:r>
          </w:p>
        </w:tc>
      </w:tr>
      <w:tr w:rsidR="00D8375E" w:rsidRPr="000C68ED" w14:paraId="6D58DC00" w14:textId="77777777" w:rsidTr="00D8375E">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496AD8"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49FA3" w14:textId="77777777" w:rsidR="00D8375E" w:rsidRPr="000C68ED" w:rsidRDefault="00D8375E" w:rsidP="00D8375E">
            <w:pPr>
              <w:pStyle w:val="TAC"/>
              <w:rPr>
                <w:sz w:val="24"/>
                <w:szCs w:val="24"/>
                <w:lang w:val="en-US"/>
              </w:rPr>
            </w:pPr>
            <w:r w:rsidRPr="000C68ED">
              <w:rPr>
                <w:lang w:val="en-US"/>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E869" w14:textId="77777777" w:rsidR="00D8375E" w:rsidRPr="000C68ED" w:rsidRDefault="00D8375E" w:rsidP="00D8375E">
            <w:pPr>
              <w:pStyle w:val="TAC"/>
              <w:rPr>
                <w:sz w:val="24"/>
                <w:szCs w:val="24"/>
                <w:lang w:val="en-US"/>
              </w:rPr>
            </w:pPr>
            <w:r w:rsidRPr="000C68ED">
              <w:rPr>
                <w:lang w:val="en-US"/>
              </w:rPr>
              <w:t>≤ 7.0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CE6D3"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A00EF5" w14:textId="77777777" w:rsidR="00D8375E" w:rsidRPr="000C68ED" w:rsidRDefault="00D8375E" w:rsidP="00D8375E">
            <w:pPr>
              <w:pStyle w:val="TAC"/>
              <w:rPr>
                <w:sz w:val="24"/>
                <w:szCs w:val="24"/>
                <w:lang w:val="en-US"/>
              </w:rPr>
            </w:pPr>
            <w:r w:rsidRPr="000C68ED">
              <w:rPr>
                <w:lang w:val="en-US"/>
              </w:rPr>
              <w:t>≤ 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AB2D5" w14:textId="77777777" w:rsidR="00D8375E" w:rsidRPr="000C68ED" w:rsidRDefault="00D8375E" w:rsidP="00D8375E">
            <w:pPr>
              <w:pStyle w:val="TAC"/>
              <w:rPr>
                <w:sz w:val="24"/>
                <w:szCs w:val="24"/>
                <w:lang w:val="en-US"/>
              </w:rPr>
            </w:pPr>
            <w:r w:rsidRPr="000C68ED">
              <w:rPr>
                <w:lang w:val="en-US"/>
              </w:rPr>
              <w:t>≤ 7.0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B6973" w14:textId="77777777" w:rsidR="00D8375E" w:rsidRPr="000C68ED" w:rsidRDefault="00D8375E" w:rsidP="00D8375E">
            <w:pPr>
              <w:pStyle w:val="TAC"/>
              <w:rPr>
                <w:sz w:val="24"/>
                <w:szCs w:val="24"/>
                <w:lang w:val="en-US"/>
              </w:rPr>
            </w:pPr>
            <w:r w:rsidRPr="000C68ED">
              <w:rPr>
                <w:lang w:val="en-US"/>
              </w:rPr>
              <w:t>≤ 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932FA" w14:textId="77777777" w:rsidR="00D8375E" w:rsidRPr="000C68ED" w:rsidRDefault="00D8375E" w:rsidP="00D8375E">
            <w:pPr>
              <w:pStyle w:val="TAC"/>
              <w:rPr>
                <w:sz w:val="24"/>
                <w:szCs w:val="24"/>
                <w:lang w:val="en-US"/>
              </w:rPr>
            </w:pPr>
            <w:r w:rsidRPr="000C68ED">
              <w:rPr>
                <w:lang w:val="en-US"/>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55E43" w14:textId="77777777" w:rsidR="00D8375E" w:rsidRPr="000C68ED" w:rsidRDefault="00D8375E" w:rsidP="00D8375E">
            <w:pPr>
              <w:pStyle w:val="TAC"/>
              <w:rPr>
                <w:sz w:val="24"/>
                <w:szCs w:val="24"/>
                <w:lang w:val="en-US"/>
              </w:rPr>
            </w:pPr>
            <w:r w:rsidRPr="000C68ED">
              <w:rPr>
                <w:lang w:val="en-US"/>
              </w:rPr>
              <w:t>≤ 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0E0815" w14:textId="77777777" w:rsidR="00D8375E" w:rsidRPr="000C68ED" w:rsidRDefault="00D8375E" w:rsidP="00D8375E">
            <w:pPr>
              <w:pStyle w:val="TAC"/>
              <w:rPr>
                <w:sz w:val="24"/>
                <w:szCs w:val="24"/>
                <w:lang w:val="en-US"/>
              </w:rPr>
            </w:pPr>
            <w:r w:rsidRPr="000C68ED">
              <w:rPr>
                <w:lang w:val="en-US"/>
              </w:rPr>
              <w:t>≤ 7.0</w:t>
            </w:r>
          </w:p>
        </w:tc>
      </w:tr>
      <w:tr w:rsidR="00D8375E" w:rsidRPr="000C68ED" w14:paraId="0E30421B" w14:textId="77777777" w:rsidTr="00D8375E">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FCEC0E" w14:textId="77777777" w:rsidR="00D8375E" w:rsidRPr="000C68ED" w:rsidRDefault="00D8375E" w:rsidP="00D8375E">
            <w:pPr>
              <w:pStyle w:val="TAN"/>
              <w:rPr>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5F898E5" w14:textId="77777777" w:rsidR="00D8375E" w:rsidRPr="000C68ED" w:rsidRDefault="00D8375E" w:rsidP="00D8375E">
            <w:pPr>
              <w:pStyle w:val="TAN"/>
              <w:rPr>
                <w:lang w:val="en-US"/>
              </w:rPr>
            </w:pPr>
            <w:r w:rsidRPr="000C68ED">
              <w:rPr>
                <w:lang w:val="en-US"/>
              </w:rPr>
              <w:t>NOTE 2:</w:t>
            </w:r>
            <w:r w:rsidRPr="000C68ED">
              <w:rPr>
                <w:lang w:val="en-US"/>
              </w:rPr>
              <w:tab/>
              <w:t>Applicable to Pi/2-BPSK modulation when IE powerBoostPi2BPSK is set to 0.</w:t>
            </w:r>
          </w:p>
          <w:p w14:paraId="5D0E71CA" w14:textId="77777777" w:rsidR="00D8375E" w:rsidRPr="000C68ED" w:rsidRDefault="00D8375E" w:rsidP="00D8375E">
            <w:pPr>
              <w:pStyle w:val="TAN"/>
              <w:rPr>
                <w:lang w:val="en-US"/>
              </w:rPr>
            </w:pPr>
            <w:r w:rsidRPr="000C68ED">
              <w:rPr>
                <w:lang w:val="en-US"/>
              </w:rPr>
              <w:t xml:space="preserve">NOTE 3: </w:t>
            </w:r>
            <w:r w:rsidRPr="000C68ED">
              <w:rPr>
                <w:lang w:val="en-US"/>
              </w:rPr>
              <w:tab/>
              <w:t>For larger channels than 80MHz the A-MPR is zero and MPR as specified in Table 6.2F.2-1 applies.</w:t>
            </w:r>
          </w:p>
        </w:tc>
      </w:tr>
    </w:tbl>
    <w:p w14:paraId="6C64B29D" w14:textId="77777777" w:rsidR="00D8375E" w:rsidRPr="000C68ED" w:rsidRDefault="00D8375E" w:rsidP="00D8375E">
      <w:pPr>
        <w:pStyle w:val="ListParagraph"/>
        <w:ind w:firstLine="400"/>
        <w:rPr>
          <w:lang w:val="en-US"/>
        </w:rPr>
      </w:pPr>
    </w:p>
    <w:p w14:paraId="20734796" w14:textId="77777777" w:rsidR="00D8375E" w:rsidRPr="000C68ED" w:rsidRDefault="00D8375E" w:rsidP="00D8375E">
      <w:pPr>
        <w:pStyle w:val="BodyText"/>
        <w:rPr>
          <w:lang w:val="en-US"/>
        </w:rPr>
      </w:pPr>
      <w:r w:rsidRPr="000C68ED">
        <w:rPr>
          <w:rFonts w:eastAsiaTheme="minorEastAsia"/>
          <w:lang w:val="en-US" w:eastAsia="ko-KR"/>
        </w:rPr>
        <w:t>Comparing Table 2-16 with the existing NR-U NS_60 A-MPR (</w:t>
      </w:r>
      <w:r w:rsidRPr="000C68ED">
        <w:rPr>
          <w:lang w:val="en-US"/>
        </w:rPr>
        <w:t xml:space="preserve">Table 6.2F.3.10-1), SL-U NS_60 A-MPR can reuse the NR-U NS_60 A-MPR for CBW of 20MHz, 40MHz, 60MHz, and 80MHz when considering implementation margin. For CBW of 100MHz, A-MPR for CBW of 80MHz can be reused. </w:t>
      </w:r>
    </w:p>
    <w:p w14:paraId="052FBD38" w14:textId="71533709"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2-17 can be considered for NS_60 A-MPR for SL-U UE power class 5.</w:t>
      </w:r>
    </w:p>
    <w:p w14:paraId="5780362E" w14:textId="7F540855" w:rsidR="00D8375E" w:rsidRPr="000C68ED" w:rsidRDefault="00D8375E" w:rsidP="009D254D">
      <w:pPr>
        <w:rPr>
          <w:lang w:val="en-US" w:eastAsia="zh-CN"/>
        </w:rPr>
      </w:pPr>
    </w:p>
    <w:p w14:paraId="4128DF11" w14:textId="5520B31C" w:rsidR="00D8375E" w:rsidRPr="000C68ED" w:rsidRDefault="00D8375E" w:rsidP="00D8375E">
      <w:pPr>
        <w:pStyle w:val="TH"/>
        <w:rPr>
          <w:rFonts w:ascii="Times New Roman" w:hAnsi="Times New Roman"/>
          <w:lang w:val="en-US"/>
        </w:rPr>
      </w:pPr>
      <w:r w:rsidRPr="000C68ED">
        <w:rPr>
          <w:lang w:val="en-US"/>
        </w:rPr>
        <w:lastRenderedPageBreak/>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7569DE13" w14:textId="77777777" w:rsidTr="00D8375E">
        <w:trPr>
          <w:trHeight w:val="237"/>
          <w:jc w:val="center"/>
        </w:trPr>
        <w:tc>
          <w:tcPr>
            <w:tcW w:w="807" w:type="dxa"/>
            <w:vMerge w:val="restart"/>
            <w:tcBorders>
              <w:top w:val="single" w:sz="4" w:space="0" w:color="auto"/>
            </w:tcBorders>
            <w:shd w:val="clear" w:color="auto" w:fill="auto"/>
          </w:tcPr>
          <w:p w14:paraId="5802535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C44D57F"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7BF6A9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445C374" w14:textId="77777777" w:rsidTr="00D8375E">
        <w:trPr>
          <w:trHeight w:val="237"/>
          <w:jc w:val="center"/>
        </w:trPr>
        <w:tc>
          <w:tcPr>
            <w:tcW w:w="807" w:type="dxa"/>
            <w:vMerge/>
            <w:shd w:val="clear" w:color="auto" w:fill="auto"/>
          </w:tcPr>
          <w:p w14:paraId="79798552" w14:textId="77777777" w:rsidR="00D8375E" w:rsidRPr="000C68ED" w:rsidRDefault="00D8375E" w:rsidP="00D8375E">
            <w:pPr>
              <w:pStyle w:val="TAH"/>
              <w:rPr>
                <w:lang w:val="en-US"/>
              </w:rPr>
            </w:pPr>
          </w:p>
        </w:tc>
        <w:tc>
          <w:tcPr>
            <w:tcW w:w="1177" w:type="dxa"/>
            <w:vMerge/>
            <w:shd w:val="clear" w:color="auto" w:fill="auto"/>
          </w:tcPr>
          <w:p w14:paraId="45FC95E5" w14:textId="77777777" w:rsidR="00D8375E" w:rsidRPr="000C68ED" w:rsidRDefault="00D8375E" w:rsidP="00D8375E">
            <w:pPr>
              <w:pStyle w:val="TAH"/>
              <w:rPr>
                <w:lang w:val="en-US"/>
              </w:rPr>
            </w:pPr>
          </w:p>
        </w:tc>
        <w:tc>
          <w:tcPr>
            <w:tcW w:w="1532" w:type="dxa"/>
            <w:gridSpan w:val="2"/>
          </w:tcPr>
          <w:p w14:paraId="060F5CD1"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1668839D"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428DCEA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553E252D"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4C250BE2"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26C78B8" w14:textId="77777777" w:rsidTr="00D8375E">
        <w:trPr>
          <w:trHeight w:val="237"/>
          <w:jc w:val="center"/>
        </w:trPr>
        <w:tc>
          <w:tcPr>
            <w:tcW w:w="807" w:type="dxa"/>
            <w:vMerge/>
            <w:tcBorders>
              <w:bottom w:val="single" w:sz="4" w:space="0" w:color="auto"/>
            </w:tcBorders>
            <w:shd w:val="clear" w:color="auto" w:fill="auto"/>
          </w:tcPr>
          <w:p w14:paraId="436817A0" w14:textId="77777777" w:rsidR="00D8375E" w:rsidRPr="000C68ED" w:rsidRDefault="00D8375E" w:rsidP="00D8375E">
            <w:pPr>
              <w:pStyle w:val="TAH"/>
              <w:rPr>
                <w:lang w:val="en-US"/>
              </w:rPr>
            </w:pPr>
          </w:p>
        </w:tc>
        <w:tc>
          <w:tcPr>
            <w:tcW w:w="1177" w:type="dxa"/>
            <w:vMerge/>
            <w:shd w:val="clear" w:color="auto" w:fill="auto"/>
          </w:tcPr>
          <w:p w14:paraId="0B5F30D7" w14:textId="77777777" w:rsidR="00D8375E" w:rsidRPr="000C68ED" w:rsidRDefault="00D8375E" w:rsidP="00D8375E">
            <w:pPr>
              <w:pStyle w:val="TAH"/>
              <w:rPr>
                <w:lang w:val="en-US"/>
              </w:rPr>
            </w:pPr>
          </w:p>
        </w:tc>
        <w:tc>
          <w:tcPr>
            <w:tcW w:w="721" w:type="dxa"/>
          </w:tcPr>
          <w:p w14:paraId="5DE1682B" w14:textId="77777777" w:rsidR="00D8375E" w:rsidRPr="000C68ED" w:rsidRDefault="00D8375E" w:rsidP="00D8375E">
            <w:pPr>
              <w:pStyle w:val="TAH"/>
              <w:rPr>
                <w:lang w:val="en-US"/>
              </w:rPr>
            </w:pPr>
            <w:r w:rsidRPr="000C68ED">
              <w:rPr>
                <w:lang w:val="en-US"/>
              </w:rPr>
              <w:t>Full (dB)</w:t>
            </w:r>
          </w:p>
        </w:tc>
        <w:tc>
          <w:tcPr>
            <w:tcW w:w="811" w:type="dxa"/>
          </w:tcPr>
          <w:p w14:paraId="2B661F13" w14:textId="77777777" w:rsidR="00D8375E" w:rsidRPr="000C68ED" w:rsidRDefault="00D8375E" w:rsidP="00D8375E">
            <w:pPr>
              <w:pStyle w:val="TAH"/>
              <w:rPr>
                <w:lang w:val="en-US"/>
              </w:rPr>
            </w:pPr>
            <w:r w:rsidRPr="000C68ED">
              <w:rPr>
                <w:lang w:val="en-US"/>
              </w:rPr>
              <w:t>Partial (dB)</w:t>
            </w:r>
          </w:p>
        </w:tc>
        <w:tc>
          <w:tcPr>
            <w:tcW w:w="688" w:type="dxa"/>
          </w:tcPr>
          <w:p w14:paraId="07C2F37F" w14:textId="77777777" w:rsidR="00D8375E" w:rsidRPr="000C68ED" w:rsidRDefault="00D8375E" w:rsidP="00D8375E">
            <w:pPr>
              <w:pStyle w:val="TAH"/>
              <w:rPr>
                <w:lang w:val="en-US"/>
              </w:rPr>
            </w:pPr>
            <w:r w:rsidRPr="000C68ED">
              <w:rPr>
                <w:lang w:val="en-US"/>
              </w:rPr>
              <w:t>Full (dB)</w:t>
            </w:r>
          </w:p>
        </w:tc>
        <w:tc>
          <w:tcPr>
            <w:tcW w:w="811" w:type="dxa"/>
          </w:tcPr>
          <w:p w14:paraId="5D040F93" w14:textId="77777777" w:rsidR="00D8375E" w:rsidRPr="000C68ED" w:rsidRDefault="00D8375E" w:rsidP="00D8375E">
            <w:pPr>
              <w:pStyle w:val="TAH"/>
              <w:rPr>
                <w:lang w:val="en-US"/>
              </w:rPr>
            </w:pPr>
            <w:r w:rsidRPr="000C68ED">
              <w:rPr>
                <w:lang w:val="en-US"/>
              </w:rPr>
              <w:t>Partial (dB)</w:t>
            </w:r>
          </w:p>
        </w:tc>
        <w:tc>
          <w:tcPr>
            <w:tcW w:w="721" w:type="dxa"/>
          </w:tcPr>
          <w:p w14:paraId="7FD65C54" w14:textId="77777777" w:rsidR="00D8375E" w:rsidRPr="000C68ED" w:rsidRDefault="00D8375E" w:rsidP="00D8375E">
            <w:pPr>
              <w:pStyle w:val="TAH"/>
              <w:rPr>
                <w:lang w:val="en-US"/>
              </w:rPr>
            </w:pPr>
            <w:r w:rsidRPr="000C68ED">
              <w:rPr>
                <w:lang w:val="en-US"/>
              </w:rPr>
              <w:t>Full (dB)</w:t>
            </w:r>
          </w:p>
        </w:tc>
        <w:tc>
          <w:tcPr>
            <w:tcW w:w="811" w:type="dxa"/>
          </w:tcPr>
          <w:p w14:paraId="5DA1123A" w14:textId="77777777" w:rsidR="00D8375E" w:rsidRPr="000C68ED" w:rsidRDefault="00D8375E" w:rsidP="00D8375E">
            <w:pPr>
              <w:pStyle w:val="TAH"/>
              <w:rPr>
                <w:lang w:val="en-US"/>
              </w:rPr>
            </w:pPr>
            <w:r w:rsidRPr="000C68ED">
              <w:rPr>
                <w:lang w:val="en-US"/>
              </w:rPr>
              <w:t>Partial (dB)</w:t>
            </w:r>
          </w:p>
        </w:tc>
        <w:tc>
          <w:tcPr>
            <w:tcW w:w="721" w:type="dxa"/>
          </w:tcPr>
          <w:p w14:paraId="074523E6" w14:textId="77777777" w:rsidR="00D8375E" w:rsidRPr="000C68ED" w:rsidRDefault="00D8375E" w:rsidP="00D8375E">
            <w:pPr>
              <w:pStyle w:val="TAH"/>
              <w:rPr>
                <w:lang w:val="en-US"/>
              </w:rPr>
            </w:pPr>
            <w:r w:rsidRPr="000C68ED">
              <w:rPr>
                <w:lang w:val="en-US"/>
              </w:rPr>
              <w:t>Full (dB)</w:t>
            </w:r>
          </w:p>
        </w:tc>
        <w:tc>
          <w:tcPr>
            <w:tcW w:w="811" w:type="dxa"/>
          </w:tcPr>
          <w:p w14:paraId="027EE675" w14:textId="77777777" w:rsidR="00D8375E" w:rsidRPr="000C68ED" w:rsidRDefault="00D8375E" w:rsidP="00D8375E">
            <w:pPr>
              <w:pStyle w:val="TAH"/>
              <w:rPr>
                <w:lang w:val="en-US"/>
              </w:rPr>
            </w:pPr>
            <w:r w:rsidRPr="000C68ED">
              <w:rPr>
                <w:lang w:val="en-US"/>
              </w:rPr>
              <w:t>Partial (dB)</w:t>
            </w:r>
          </w:p>
        </w:tc>
        <w:tc>
          <w:tcPr>
            <w:tcW w:w="741" w:type="dxa"/>
          </w:tcPr>
          <w:p w14:paraId="595BB6F2" w14:textId="77777777" w:rsidR="00D8375E" w:rsidRPr="000C68ED" w:rsidRDefault="00D8375E" w:rsidP="00D8375E">
            <w:pPr>
              <w:pStyle w:val="TAH"/>
              <w:rPr>
                <w:lang w:val="en-US"/>
              </w:rPr>
            </w:pPr>
            <w:r w:rsidRPr="000C68ED">
              <w:rPr>
                <w:lang w:val="en-US"/>
              </w:rPr>
              <w:t>Full (dB)</w:t>
            </w:r>
          </w:p>
        </w:tc>
        <w:tc>
          <w:tcPr>
            <w:tcW w:w="811" w:type="dxa"/>
          </w:tcPr>
          <w:p w14:paraId="2E8654B5" w14:textId="77777777" w:rsidR="00D8375E" w:rsidRPr="000C68ED" w:rsidRDefault="00D8375E" w:rsidP="00D8375E">
            <w:pPr>
              <w:pStyle w:val="TAH"/>
              <w:rPr>
                <w:lang w:val="en-US"/>
              </w:rPr>
            </w:pPr>
            <w:r w:rsidRPr="000C68ED">
              <w:rPr>
                <w:lang w:val="en-US"/>
              </w:rPr>
              <w:t>Partial (dB)</w:t>
            </w:r>
          </w:p>
        </w:tc>
      </w:tr>
      <w:tr w:rsidR="00D8375E" w:rsidRPr="000C68ED" w14:paraId="2992A588" w14:textId="77777777" w:rsidTr="00D8375E">
        <w:trPr>
          <w:trHeight w:val="20"/>
          <w:jc w:val="center"/>
        </w:trPr>
        <w:tc>
          <w:tcPr>
            <w:tcW w:w="807" w:type="dxa"/>
            <w:vMerge w:val="restart"/>
            <w:shd w:val="clear" w:color="auto" w:fill="auto"/>
          </w:tcPr>
          <w:p w14:paraId="46602A4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7" w:type="dxa"/>
          </w:tcPr>
          <w:p w14:paraId="72437E6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2254F24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2FDEBAB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EAD2E0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4CAD9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503B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B94685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772A9E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4ED629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41EBA92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08C5DBE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158A1A0A" w14:textId="77777777" w:rsidTr="00D8375E">
        <w:trPr>
          <w:trHeight w:val="20"/>
          <w:jc w:val="center"/>
        </w:trPr>
        <w:tc>
          <w:tcPr>
            <w:tcW w:w="807" w:type="dxa"/>
            <w:vMerge/>
            <w:shd w:val="clear" w:color="auto" w:fill="auto"/>
          </w:tcPr>
          <w:p w14:paraId="79E5201B" w14:textId="77777777" w:rsidR="00D8375E" w:rsidRPr="000C68ED" w:rsidRDefault="00D8375E" w:rsidP="00D8375E">
            <w:pPr>
              <w:pStyle w:val="FL"/>
              <w:spacing w:before="0" w:after="0"/>
              <w:rPr>
                <w:b w:val="0"/>
                <w:bCs/>
                <w:sz w:val="18"/>
                <w:szCs w:val="18"/>
                <w:lang w:val="en-US"/>
              </w:rPr>
            </w:pPr>
          </w:p>
        </w:tc>
        <w:tc>
          <w:tcPr>
            <w:tcW w:w="1177" w:type="dxa"/>
          </w:tcPr>
          <w:p w14:paraId="660D938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31E0CB0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7DA8FF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6D27D5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41FD87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4C0F16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8F8D20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0C9E54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127F2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48BEAAE"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66B7000F"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2F6D0340" w14:textId="77777777" w:rsidTr="00D8375E">
        <w:trPr>
          <w:trHeight w:val="20"/>
          <w:jc w:val="center"/>
        </w:trPr>
        <w:tc>
          <w:tcPr>
            <w:tcW w:w="807" w:type="dxa"/>
            <w:vMerge/>
            <w:shd w:val="clear" w:color="auto" w:fill="auto"/>
          </w:tcPr>
          <w:p w14:paraId="6E15BC42" w14:textId="77777777" w:rsidR="00D8375E" w:rsidRPr="000C68ED" w:rsidRDefault="00D8375E" w:rsidP="00D8375E">
            <w:pPr>
              <w:pStyle w:val="FL"/>
              <w:spacing w:before="0" w:after="0"/>
              <w:rPr>
                <w:b w:val="0"/>
                <w:bCs/>
                <w:i/>
                <w:sz w:val="18"/>
                <w:szCs w:val="18"/>
                <w:lang w:val="en-US"/>
              </w:rPr>
            </w:pPr>
          </w:p>
        </w:tc>
        <w:tc>
          <w:tcPr>
            <w:tcW w:w="1177" w:type="dxa"/>
          </w:tcPr>
          <w:p w14:paraId="52E42CE2"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69AAC2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6CB03A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7558BD7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69723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304FAF1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BFC58D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E95AB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054A0F4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537CBE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895A1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568EEE12" w14:textId="77777777" w:rsidTr="00D8375E">
        <w:trPr>
          <w:trHeight w:val="20"/>
          <w:jc w:val="center"/>
        </w:trPr>
        <w:tc>
          <w:tcPr>
            <w:tcW w:w="807" w:type="dxa"/>
            <w:vMerge/>
            <w:shd w:val="clear" w:color="auto" w:fill="auto"/>
          </w:tcPr>
          <w:p w14:paraId="0422768F" w14:textId="77777777" w:rsidR="00D8375E" w:rsidRPr="000C68ED" w:rsidRDefault="00D8375E" w:rsidP="00D8375E">
            <w:pPr>
              <w:pStyle w:val="FL"/>
              <w:spacing w:before="0" w:after="0"/>
              <w:rPr>
                <w:b w:val="0"/>
                <w:bCs/>
                <w:sz w:val="18"/>
                <w:szCs w:val="18"/>
                <w:lang w:val="en-US"/>
              </w:rPr>
            </w:pPr>
          </w:p>
        </w:tc>
        <w:tc>
          <w:tcPr>
            <w:tcW w:w="1177" w:type="dxa"/>
          </w:tcPr>
          <w:p w14:paraId="392B0A4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3369784" w14:textId="77777777" w:rsidR="00D8375E" w:rsidRPr="000C68ED" w:rsidRDefault="00D8375E"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205F8C9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CA1CE2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366DAE3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8C05E5A"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F06049"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EAAB63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1C88B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3FB675C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5D1394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D8375E" w:rsidRPr="000C68ED" w14:paraId="704B1F3B" w14:textId="77777777" w:rsidTr="00D8375E">
        <w:trPr>
          <w:trHeight w:val="20"/>
          <w:jc w:val="center"/>
        </w:trPr>
        <w:tc>
          <w:tcPr>
            <w:tcW w:w="9631" w:type="dxa"/>
            <w:gridSpan w:val="12"/>
            <w:shd w:val="clear" w:color="auto" w:fill="auto"/>
          </w:tcPr>
          <w:p w14:paraId="445018DB"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FD66E1D"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163B650" w14:textId="77777777" w:rsidR="00D8375E" w:rsidRPr="000C68ED" w:rsidRDefault="00D8375E" w:rsidP="00D8375E">
      <w:pPr>
        <w:pStyle w:val="BodyText"/>
        <w:rPr>
          <w:lang w:val="en-US"/>
        </w:rPr>
      </w:pPr>
    </w:p>
    <w:p w14:paraId="32DBF3A3" w14:textId="0FCF5A7A" w:rsidR="00B70C27" w:rsidRPr="000C68ED" w:rsidRDefault="00B70C27" w:rsidP="00B70C27">
      <w:pPr>
        <w:pStyle w:val="Heading4"/>
        <w:rPr>
          <w:lang w:val="en-US"/>
        </w:rPr>
      </w:pPr>
      <w:r w:rsidRPr="000C68ED">
        <w:rPr>
          <w:lang w:val="en-US"/>
        </w:rPr>
        <w:t xml:space="preserve">Proposal </w:t>
      </w:r>
      <w:r w:rsidR="00030E05">
        <w:rPr>
          <w:lang w:val="en-US"/>
        </w:rPr>
        <w:t>10</w:t>
      </w:r>
      <w:r w:rsidRPr="000C68ED">
        <w:rPr>
          <w:lang w:val="en-US"/>
        </w:rPr>
        <w:t xml:space="preserve">: For NS_60 SL-U PSSCH/PSCCH A-MPR, consider Table 2-17 for SL-U UE power class 5. </w:t>
      </w:r>
    </w:p>
    <w:p w14:paraId="55D0AA7A" w14:textId="77777777" w:rsidR="00D8375E" w:rsidRPr="000C68ED" w:rsidRDefault="00D8375E" w:rsidP="009D254D">
      <w:pPr>
        <w:rPr>
          <w:lang w:val="en-US" w:eastAsia="zh-CN"/>
        </w:rPr>
        <w:sectPr w:rsidR="00D8375E" w:rsidRPr="000C68ED" w:rsidSect="00D8375E">
          <w:footnotePr>
            <w:numRestart w:val="eachSect"/>
          </w:footnotePr>
          <w:pgSz w:w="11907" w:h="16840" w:code="9"/>
          <w:pgMar w:top="1133" w:right="1133" w:bottom="1416" w:left="1133" w:header="850" w:footer="340" w:gutter="0"/>
          <w:cols w:space="720"/>
          <w:formProt w:val="0"/>
          <w:docGrid w:linePitch="272"/>
        </w:sectPr>
      </w:pPr>
    </w:p>
    <w:p w14:paraId="2E0A9823" w14:textId="7320343E" w:rsidR="00D8375E" w:rsidRPr="000C68ED" w:rsidRDefault="00D8375E" w:rsidP="00D8375E">
      <w:pPr>
        <w:pStyle w:val="Heading3"/>
        <w:numPr>
          <w:ilvl w:val="0"/>
          <w:numId w:val="0"/>
        </w:numPr>
        <w:rPr>
          <w:lang w:val="en-US"/>
        </w:rPr>
      </w:pPr>
      <w:r w:rsidRPr="000C68ED">
        <w:rPr>
          <w:lang w:val="en-US"/>
        </w:rPr>
        <w:lastRenderedPageBreak/>
        <w:t>2.2.5 NS_61 (A-MPR)</w:t>
      </w:r>
    </w:p>
    <w:p w14:paraId="677B5460" w14:textId="736C171F"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NS_61, Table 2-18 and Figure 2-6 show the A-MPR simulation results for the scenarios.</w:t>
      </w:r>
    </w:p>
    <w:p w14:paraId="0160C2AB" w14:textId="25085511" w:rsidR="00D8375E" w:rsidRPr="000C68ED" w:rsidRDefault="00D8375E" w:rsidP="00D8375E">
      <w:pPr>
        <w:pStyle w:val="TH"/>
        <w:rPr>
          <w:rFonts w:ascii="Times New Roman" w:hAnsi="Times New Roman"/>
          <w:lang w:val="en-US"/>
        </w:rPr>
      </w:pPr>
      <w:r w:rsidRPr="000C68ED">
        <w:rPr>
          <w:rFonts w:ascii="Times New Roman" w:hAnsi="Times New Roman"/>
          <w:lang w:val="en-US"/>
        </w:rPr>
        <w:t>Table 2-18: NS_61-PSSCH/PSCCH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D8375E" w:rsidRPr="000C68ED" w14:paraId="6103A443" w14:textId="77777777" w:rsidTr="00D8375E">
        <w:trPr>
          <w:trHeight w:val="266"/>
          <w:jc w:val="center"/>
        </w:trPr>
        <w:tc>
          <w:tcPr>
            <w:tcW w:w="988" w:type="dxa"/>
            <w:vMerge w:val="restart"/>
            <w:shd w:val="clear" w:color="auto" w:fill="auto"/>
            <w:noWrap/>
            <w:vAlign w:val="center"/>
            <w:hideMark/>
          </w:tcPr>
          <w:p w14:paraId="09D465E2" w14:textId="77777777" w:rsidR="00D8375E" w:rsidRPr="000C68ED" w:rsidRDefault="00D8375E" w:rsidP="00D8375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34553D7C"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4524823B" w14:textId="77777777" w:rsidR="00D8375E" w:rsidRPr="000C68ED" w:rsidRDefault="00D8375E" w:rsidP="00D8375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4A4F684" w14:textId="77777777" w:rsidR="00D8375E" w:rsidRPr="000C68ED" w:rsidRDefault="00D8375E" w:rsidP="00D8375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6791DAB3" w14:textId="77777777" w:rsidR="00D8375E" w:rsidRPr="000C68ED" w:rsidRDefault="00D8375E" w:rsidP="00D8375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180006F" w14:textId="77777777" w:rsidR="00D8375E" w:rsidRPr="000C68ED" w:rsidRDefault="00D8375E" w:rsidP="00D8375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069D826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9FBE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5060C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9D794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41669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C0A882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150D7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B25FE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15FA4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D3076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4F2DD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9ED02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A508D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52012B" w14:textId="77777777" w:rsidR="00D8375E" w:rsidRPr="000C68ED" w:rsidRDefault="00D8375E" w:rsidP="00D8375E">
            <w:pPr>
              <w:spacing w:after="0"/>
              <w:jc w:val="center"/>
              <w:rPr>
                <w:color w:val="000000"/>
                <w:lang w:val="en-US"/>
              </w:rPr>
            </w:pPr>
          </w:p>
        </w:tc>
      </w:tr>
      <w:tr w:rsidR="00E5734C" w:rsidRPr="000C68ED" w14:paraId="20DCEE01" w14:textId="77777777" w:rsidTr="00D8375E">
        <w:trPr>
          <w:trHeight w:val="266"/>
          <w:jc w:val="center"/>
        </w:trPr>
        <w:tc>
          <w:tcPr>
            <w:tcW w:w="988" w:type="dxa"/>
            <w:vMerge/>
            <w:shd w:val="clear" w:color="auto" w:fill="auto"/>
            <w:noWrap/>
            <w:hideMark/>
          </w:tcPr>
          <w:p w14:paraId="63C18FC8"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13B5C5A6"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3F6C2A8D" w14:textId="4BC4EE73" w:rsidR="00E5734C" w:rsidRPr="00E5734C" w:rsidRDefault="00E5734C" w:rsidP="00E5734C">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3A9345F" w14:textId="5FB2FC00" w:rsidR="00E5734C" w:rsidRPr="00E5734C" w:rsidRDefault="00E5734C" w:rsidP="00E5734C">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D4AEF7C" w14:textId="242E68EF"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ED2531F" w14:textId="73796CC7"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25CB957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31E1D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B1559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2C3D1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309C01"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FDDCDE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319E7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98285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519DC0"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1DB56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C5046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4721C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8F11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75F8F7" w14:textId="77777777" w:rsidR="00E5734C" w:rsidRPr="00E5734C" w:rsidRDefault="00E5734C" w:rsidP="00E5734C">
            <w:pPr>
              <w:spacing w:after="0"/>
              <w:jc w:val="center"/>
              <w:rPr>
                <w:color w:val="000000"/>
                <w:lang w:val="en-US"/>
              </w:rPr>
            </w:pPr>
          </w:p>
        </w:tc>
      </w:tr>
      <w:tr w:rsidR="00E5734C" w:rsidRPr="000C68ED" w14:paraId="6A255001" w14:textId="77777777" w:rsidTr="00D8375E">
        <w:trPr>
          <w:trHeight w:val="266"/>
          <w:jc w:val="center"/>
        </w:trPr>
        <w:tc>
          <w:tcPr>
            <w:tcW w:w="988" w:type="dxa"/>
            <w:vMerge/>
            <w:vAlign w:val="center"/>
            <w:hideMark/>
          </w:tcPr>
          <w:p w14:paraId="56A360C6"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54C45F8C"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C9272FA" w14:textId="37B83236"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51909F" w14:textId="18A18253" w:rsidR="00E5734C" w:rsidRPr="00E5734C" w:rsidRDefault="00E5734C" w:rsidP="00E5734C">
            <w:pPr>
              <w:spacing w:after="0"/>
              <w:jc w:val="center"/>
              <w:rPr>
                <w:color w:val="000000"/>
                <w:lang w:val="en-US"/>
              </w:rPr>
            </w:pPr>
            <w:r w:rsidRPr="00E5734C">
              <w:rPr>
                <w:rFonts w:eastAsia="Malgun Gothic"/>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9261F9D" w14:textId="41F3C7A2" w:rsidR="00E5734C" w:rsidRPr="00E5734C" w:rsidRDefault="00E5734C" w:rsidP="00E5734C">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697D3E7" w14:textId="3460265D" w:rsidR="00E5734C" w:rsidRPr="00E5734C" w:rsidRDefault="00E5734C" w:rsidP="00E5734C">
            <w:pPr>
              <w:spacing w:after="0"/>
              <w:jc w:val="center"/>
              <w:rPr>
                <w:color w:val="000000"/>
                <w:lang w:val="en-US"/>
              </w:rPr>
            </w:pPr>
            <w:r w:rsidRPr="00E5734C">
              <w:rPr>
                <w:rFonts w:eastAsia="Malgun Gothic"/>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49A9272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4FBBA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DF40F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CB7C2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679249"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663AD0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F182F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3B0C8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5BC6F3"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3EC051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8BE84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5B742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835C5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79AE6D" w14:textId="77777777" w:rsidR="00E5734C" w:rsidRPr="00E5734C" w:rsidRDefault="00E5734C" w:rsidP="00E5734C">
            <w:pPr>
              <w:spacing w:after="0"/>
              <w:jc w:val="center"/>
              <w:rPr>
                <w:color w:val="000000"/>
                <w:lang w:val="en-US"/>
              </w:rPr>
            </w:pPr>
          </w:p>
        </w:tc>
      </w:tr>
      <w:tr w:rsidR="00E5734C" w:rsidRPr="000C68ED" w14:paraId="50E97FE3" w14:textId="77777777" w:rsidTr="00D8375E">
        <w:trPr>
          <w:trHeight w:val="266"/>
          <w:jc w:val="center"/>
        </w:trPr>
        <w:tc>
          <w:tcPr>
            <w:tcW w:w="988" w:type="dxa"/>
            <w:vMerge/>
            <w:vAlign w:val="center"/>
            <w:hideMark/>
          </w:tcPr>
          <w:p w14:paraId="347B3059"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74FA9514"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C361CCC" w14:textId="61F155ED" w:rsidR="00E5734C" w:rsidRPr="00E5734C" w:rsidRDefault="00E5734C" w:rsidP="00E5734C">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2FB93C0" w14:textId="2A008A01" w:rsidR="00E5734C" w:rsidRPr="00E5734C" w:rsidRDefault="00E5734C" w:rsidP="00E5734C">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8601E32" w14:textId="2F815715" w:rsidR="00E5734C" w:rsidRPr="00E5734C" w:rsidRDefault="00E5734C" w:rsidP="00E5734C">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3A7317CA" w14:textId="7E29F1F5"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6C647FF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8F046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A9724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92263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D0378A"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EF67C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6CEB1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83111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3298DD"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41F080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4327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91AA9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496F9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4BCC4E" w14:textId="77777777" w:rsidR="00E5734C" w:rsidRPr="00E5734C" w:rsidRDefault="00E5734C" w:rsidP="00E5734C">
            <w:pPr>
              <w:spacing w:after="0"/>
              <w:jc w:val="center"/>
              <w:rPr>
                <w:color w:val="000000"/>
                <w:lang w:val="en-US"/>
              </w:rPr>
            </w:pPr>
          </w:p>
        </w:tc>
      </w:tr>
      <w:tr w:rsidR="00E5734C" w:rsidRPr="000C68ED" w14:paraId="50190EFD" w14:textId="77777777" w:rsidTr="00D8375E">
        <w:trPr>
          <w:trHeight w:val="266"/>
          <w:jc w:val="center"/>
        </w:trPr>
        <w:tc>
          <w:tcPr>
            <w:tcW w:w="988" w:type="dxa"/>
            <w:vMerge/>
            <w:vAlign w:val="center"/>
            <w:hideMark/>
          </w:tcPr>
          <w:p w14:paraId="28DC001B"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AFCE114"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72538ADD" w14:textId="32B93089" w:rsidR="00E5734C" w:rsidRPr="00E5734C" w:rsidRDefault="00E5734C" w:rsidP="00E5734C">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032EE2" w14:textId="45590CAA" w:rsidR="00E5734C" w:rsidRPr="00E5734C" w:rsidRDefault="00E5734C" w:rsidP="00E5734C">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72A4B79" w14:textId="4D75EEC3" w:rsidR="00E5734C" w:rsidRPr="00E5734C" w:rsidRDefault="00E5734C" w:rsidP="00E5734C">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C9E43B6" w14:textId="2CEAA711" w:rsidR="00E5734C" w:rsidRPr="00E5734C" w:rsidRDefault="00E5734C" w:rsidP="00E5734C">
            <w:pPr>
              <w:spacing w:after="0"/>
              <w:jc w:val="center"/>
              <w:rPr>
                <w:color w:val="000000"/>
                <w:lang w:val="en-US"/>
              </w:rPr>
            </w:pPr>
            <w:r w:rsidRPr="00E5734C">
              <w:rPr>
                <w:rFonts w:eastAsia="Malgun Gothic"/>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0E98866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688C1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D3E99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B4EA0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839DF0"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EAFE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BF98E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5970D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49E3C9"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9B4520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BC101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C12C2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C69A3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165073" w14:textId="77777777" w:rsidR="00E5734C" w:rsidRPr="00E5734C" w:rsidRDefault="00E5734C" w:rsidP="00E5734C">
            <w:pPr>
              <w:spacing w:after="0"/>
              <w:jc w:val="center"/>
              <w:rPr>
                <w:color w:val="000000"/>
                <w:lang w:val="en-US"/>
              </w:rPr>
            </w:pPr>
          </w:p>
        </w:tc>
      </w:tr>
      <w:tr w:rsidR="00E5734C" w:rsidRPr="000C68ED" w14:paraId="715E5E96" w14:textId="77777777" w:rsidTr="00D8375E">
        <w:trPr>
          <w:trHeight w:val="266"/>
          <w:jc w:val="center"/>
        </w:trPr>
        <w:tc>
          <w:tcPr>
            <w:tcW w:w="988" w:type="dxa"/>
            <w:vMerge w:val="restart"/>
            <w:shd w:val="clear" w:color="auto" w:fill="auto"/>
            <w:noWrap/>
            <w:vAlign w:val="center"/>
            <w:hideMark/>
          </w:tcPr>
          <w:p w14:paraId="6C60D720" w14:textId="77777777" w:rsidR="00E5734C" w:rsidRPr="000C68ED" w:rsidRDefault="00E5734C" w:rsidP="00E5734C">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5A29DC69"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2F996AB" w14:textId="4E74F01F" w:rsidR="00E5734C" w:rsidRPr="00E5734C" w:rsidRDefault="00E5734C" w:rsidP="00E5734C">
            <w:pPr>
              <w:spacing w:after="0"/>
              <w:jc w:val="center"/>
              <w:rPr>
                <w:color w:val="000000"/>
                <w:lang w:val="en-US"/>
              </w:rPr>
            </w:pPr>
            <w:r w:rsidRPr="00E5734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0C15CE87" w14:textId="0B2908E2" w:rsidR="00E5734C" w:rsidRPr="00E5734C" w:rsidRDefault="00E5734C" w:rsidP="00E5734C">
            <w:pPr>
              <w:spacing w:after="0"/>
              <w:jc w:val="center"/>
              <w:rPr>
                <w:color w:val="000000"/>
                <w:lang w:val="en-US"/>
              </w:rPr>
            </w:pPr>
            <w:r w:rsidRPr="00E5734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3BA0D18F" w14:textId="6CE65B16" w:rsidR="00E5734C" w:rsidRPr="00E5734C" w:rsidRDefault="00E5734C" w:rsidP="00E5734C">
            <w:pPr>
              <w:spacing w:after="0"/>
              <w:jc w:val="center"/>
              <w:rPr>
                <w:color w:val="000000"/>
                <w:lang w:val="en-US"/>
              </w:rPr>
            </w:pPr>
            <w:r w:rsidRPr="00E5734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3941D7D" w14:textId="51F2A34F" w:rsidR="00E5734C" w:rsidRPr="00E5734C" w:rsidRDefault="00E5734C" w:rsidP="00E5734C">
            <w:pPr>
              <w:spacing w:after="0"/>
              <w:jc w:val="center"/>
              <w:rPr>
                <w:color w:val="000000"/>
                <w:lang w:val="en-US"/>
              </w:rPr>
            </w:pPr>
            <w:r w:rsidRPr="00E5734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043C034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67D7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8A47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6B09D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65E41C"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ECDFE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57C4E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293C6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FF8353"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5DF8A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19991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126FC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5610A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C908AB" w14:textId="77777777" w:rsidR="00E5734C" w:rsidRPr="00E5734C" w:rsidRDefault="00E5734C" w:rsidP="00E5734C">
            <w:pPr>
              <w:spacing w:after="0"/>
              <w:jc w:val="center"/>
              <w:rPr>
                <w:color w:val="000000"/>
                <w:lang w:val="en-US"/>
              </w:rPr>
            </w:pPr>
          </w:p>
        </w:tc>
      </w:tr>
      <w:tr w:rsidR="00E5734C" w:rsidRPr="000C68ED" w14:paraId="3601609D" w14:textId="77777777" w:rsidTr="00D8375E">
        <w:trPr>
          <w:trHeight w:val="266"/>
          <w:jc w:val="center"/>
        </w:trPr>
        <w:tc>
          <w:tcPr>
            <w:tcW w:w="988" w:type="dxa"/>
            <w:vMerge/>
            <w:shd w:val="clear" w:color="auto" w:fill="auto"/>
            <w:noWrap/>
            <w:hideMark/>
          </w:tcPr>
          <w:p w14:paraId="4C5F91DC"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096B7805"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AE81C26" w14:textId="330CD693" w:rsidR="00E5734C" w:rsidRPr="00E5734C" w:rsidRDefault="00E5734C" w:rsidP="00E5734C">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58CD0D2" w14:textId="5BDE0ED8"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633DB3B" w14:textId="3470DF47"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E6E698F" w14:textId="50022998"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2CD467F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A65B5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0AA07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BB1EA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936DDD"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DEAB3E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040E5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A7EC3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1DB912"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51BF2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1E3BC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E8965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DB646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A7F8D2" w14:textId="77777777" w:rsidR="00E5734C" w:rsidRPr="00E5734C" w:rsidRDefault="00E5734C" w:rsidP="00E5734C">
            <w:pPr>
              <w:spacing w:after="0"/>
              <w:jc w:val="center"/>
              <w:rPr>
                <w:color w:val="000000"/>
                <w:lang w:val="en-US"/>
              </w:rPr>
            </w:pPr>
          </w:p>
        </w:tc>
      </w:tr>
      <w:tr w:rsidR="00E5734C" w:rsidRPr="000C68ED" w14:paraId="3CE77B28" w14:textId="77777777" w:rsidTr="00D8375E">
        <w:trPr>
          <w:trHeight w:val="266"/>
          <w:jc w:val="center"/>
        </w:trPr>
        <w:tc>
          <w:tcPr>
            <w:tcW w:w="988" w:type="dxa"/>
            <w:vMerge/>
            <w:vAlign w:val="center"/>
            <w:hideMark/>
          </w:tcPr>
          <w:p w14:paraId="6DE4361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66FBB5AB"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61754CA4" w14:textId="42D4F400"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C0A2284" w14:textId="12F58356"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BDB1438" w14:textId="1FB74E97"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EA38254" w14:textId="23E6452C"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61CBD67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F04A8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691EE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D42EC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148455"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256F2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25B61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817B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432652"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221D2E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A4F42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388A1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17489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96D01" w14:textId="77777777" w:rsidR="00E5734C" w:rsidRPr="00E5734C" w:rsidRDefault="00E5734C" w:rsidP="00E5734C">
            <w:pPr>
              <w:spacing w:after="0"/>
              <w:jc w:val="center"/>
              <w:rPr>
                <w:color w:val="000000"/>
                <w:lang w:val="en-US"/>
              </w:rPr>
            </w:pPr>
          </w:p>
        </w:tc>
      </w:tr>
      <w:tr w:rsidR="00E5734C" w:rsidRPr="000C68ED" w14:paraId="75FF1ABF" w14:textId="77777777" w:rsidTr="00D8375E">
        <w:trPr>
          <w:trHeight w:val="266"/>
          <w:jc w:val="center"/>
        </w:trPr>
        <w:tc>
          <w:tcPr>
            <w:tcW w:w="988" w:type="dxa"/>
            <w:vMerge/>
            <w:vAlign w:val="center"/>
            <w:hideMark/>
          </w:tcPr>
          <w:p w14:paraId="176C856D"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9475C8C"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1B63850" w14:textId="7D13891A"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69AF32F" w14:textId="4733118A"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702CAA" w14:textId="38211C60"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76E5765" w14:textId="638C6996"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2F1B64C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F705A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9FE6A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6157F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792FEC"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D302E4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6B2BF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82469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DC1BD4"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D24543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C0287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DD063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4538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45634B" w14:textId="77777777" w:rsidR="00E5734C" w:rsidRPr="00E5734C" w:rsidRDefault="00E5734C" w:rsidP="00E5734C">
            <w:pPr>
              <w:spacing w:after="0"/>
              <w:jc w:val="center"/>
              <w:rPr>
                <w:color w:val="000000"/>
                <w:lang w:val="en-US"/>
              </w:rPr>
            </w:pPr>
          </w:p>
        </w:tc>
      </w:tr>
      <w:tr w:rsidR="00E5734C" w:rsidRPr="000C68ED" w14:paraId="2C3ADF68" w14:textId="77777777" w:rsidTr="00D8375E">
        <w:trPr>
          <w:trHeight w:val="266"/>
          <w:jc w:val="center"/>
        </w:trPr>
        <w:tc>
          <w:tcPr>
            <w:tcW w:w="988" w:type="dxa"/>
            <w:vMerge/>
            <w:vAlign w:val="center"/>
            <w:hideMark/>
          </w:tcPr>
          <w:p w14:paraId="56B1FDC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0562C1C0"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38AF842B" w14:textId="6197679D"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06E3FE9" w14:textId="2213AE0F"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096A2C3" w14:textId="4714287D"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DEEF9DF" w14:textId="2C7C43C5" w:rsidR="00E5734C" w:rsidRPr="00E5734C" w:rsidRDefault="00E5734C" w:rsidP="00E5734C">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23F48A20"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763A43F"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A0EEAF"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CF19BB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EED9A1"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51FA09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5FEBE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E93E0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FE69B6"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82A6806"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E5803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7506F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98052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0B369C" w14:textId="77777777" w:rsidR="00E5734C" w:rsidRPr="00E5734C" w:rsidRDefault="00E5734C" w:rsidP="00E5734C">
            <w:pPr>
              <w:spacing w:after="0"/>
              <w:jc w:val="center"/>
              <w:rPr>
                <w:color w:val="000000"/>
                <w:lang w:val="en-US"/>
              </w:rPr>
            </w:pPr>
          </w:p>
        </w:tc>
      </w:tr>
      <w:tr w:rsidR="00E5734C" w:rsidRPr="000C68ED" w14:paraId="7230D3FD" w14:textId="77777777" w:rsidTr="00D8375E">
        <w:trPr>
          <w:trHeight w:val="266"/>
          <w:jc w:val="center"/>
        </w:trPr>
        <w:tc>
          <w:tcPr>
            <w:tcW w:w="988" w:type="dxa"/>
            <w:vMerge w:val="restart"/>
            <w:shd w:val="clear" w:color="auto" w:fill="auto"/>
            <w:noWrap/>
            <w:vAlign w:val="center"/>
            <w:hideMark/>
          </w:tcPr>
          <w:p w14:paraId="69995F5D" w14:textId="77777777" w:rsidR="00E5734C" w:rsidRPr="000C68ED" w:rsidRDefault="00E5734C" w:rsidP="00E5734C">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3BEC50AC"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3DFA0CF" w14:textId="6A8E91DE" w:rsidR="00E5734C" w:rsidRPr="00E5734C" w:rsidRDefault="00E5734C" w:rsidP="00E5734C">
            <w:pPr>
              <w:spacing w:after="0"/>
              <w:jc w:val="center"/>
              <w:rPr>
                <w:color w:val="000000"/>
                <w:lang w:val="en-US"/>
              </w:rPr>
            </w:pPr>
            <w:r w:rsidRPr="00E5734C">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65292C98" w14:textId="6F0BF82A" w:rsidR="00E5734C" w:rsidRPr="00E5734C" w:rsidRDefault="00E5734C" w:rsidP="00E5734C">
            <w:pPr>
              <w:spacing w:after="0"/>
              <w:jc w:val="center"/>
              <w:rPr>
                <w:color w:val="000000"/>
                <w:lang w:val="en-US"/>
              </w:rPr>
            </w:pPr>
            <w:r w:rsidRPr="00E5734C">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77A0A5BF" w14:textId="59901C57" w:rsidR="00E5734C" w:rsidRPr="00E5734C" w:rsidRDefault="00E5734C" w:rsidP="00E5734C">
            <w:pPr>
              <w:spacing w:after="0"/>
              <w:jc w:val="center"/>
              <w:rPr>
                <w:color w:val="000000"/>
                <w:lang w:val="en-US"/>
              </w:rPr>
            </w:pPr>
            <w:r w:rsidRPr="00E5734C">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69038B1E" w14:textId="69EECD35" w:rsidR="00E5734C" w:rsidRPr="00E5734C" w:rsidRDefault="00E5734C" w:rsidP="00E5734C">
            <w:pPr>
              <w:spacing w:after="0"/>
              <w:jc w:val="center"/>
              <w:rPr>
                <w:color w:val="000000"/>
                <w:lang w:val="en-US"/>
              </w:rPr>
            </w:pPr>
            <w:r w:rsidRPr="00E5734C">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47FCEC1E" w14:textId="78B14F2F" w:rsidR="00E5734C" w:rsidRPr="00E5734C" w:rsidRDefault="00E5734C" w:rsidP="00E5734C">
            <w:pPr>
              <w:spacing w:after="0"/>
              <w:jc w:val="center"/>
              <w:rPr>
                <w:color w:val="000000"/>
                <w:lang w:val="en-US"/>
              </w:rPr>
            </w:pPr>
            <w:r w:rsidRPr="00E5734C">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4CFB1C28" w14:textId="0546AA3B" w:rsidR="00E5734C" w:rsidRPr="00E5734C" w:rsidRDefault="00E5734C" w:rsidP="00E5734C">
            <w:pPr>
              <w:spacing w:after="0"/>
              <w:jc w:val="center"/>
              <w:rPr>
                <w:color w:val="000000"/>
                <w:lang w:val="en-US"/>
              </w:rPr>
            </w:pPr>
            <w:r w:rsidRPr="00E5734C">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5873FB87" w14:textId="4D4DD7DB" w:rsidR="00E5734C" w:rsidRPr="00E5734C" w:rsidRDefault="00E5734C" w:rsidP="00E5734C">
            <w:pPr>
              <w:spacing w:after="0"/>
              <w:jc w:val="center"/>
              <w:rPr>
                <w:color w:val="000000"/>
                <w:lang w:val="en-US"/>
              </w:rPr>
            </w:pPr>
            <w:r w:rsidRPr="00E5734C">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4855171" w14:textId="55137E0C" w:rsidR="00E5734C" w:rsidRPr="00E5734C" w:rsidRDefault="00E5734C" w:rsidP="00E5734C">
            <w:pPr>
              <w:spacing w:after="0"/>
              <w:jc w:val="center"/>
              <w:rPr>
                <w:color w:val="000000"/>
                <w:lang w:val="en-US"/>
              </w:rPr>
            </w:pPr>
            <w:r w:rsidRPr="00E5734C">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39924F5E"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FB919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0DB39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AF57E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B6380"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B4FCA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4D02F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765F1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2BE8F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967C71" w14:textId="77777777" w:rsidR="00E5734C" w:rsidRPr="00E5734C" w:rsidRDefault="00E5734C" w:rsidP="00E5734C">
            <w:pPr>
              <w:spacing w:after="0"/>
              <w:jc w:val="center"/>
              <w:rPr>
                <w:color w:val="000000"/>
                <w:lang w:val="en-US"/>
              </w:rPr>
            </w:pPr>
          </w:p>
        </w:tc>
      </w:tr>
      <w:tr w:rsidR="00E5734C" w:rsidRPr="000C68ED" w14:paraId="7B1347AE" w14:textId="77777777" w:rsidTr="00D8375E">
        <w:trPr>
          <w:trHeight w:val="266"/>
          <w:jc w:val="center"/>
        </w:trPr>
        <w:tc>
          <w:tcPr>
            <w:tcW w:w="988" w:type="dxa"/>
            <w:vMerge/>
            <w:shd w:val="clear" w:color="auto" w:fill="auto"/>
            <w:noWrap/>
            <w:hideMark/>
          </w:tcPr>
          <w:p w14:paraId="5641820D"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2A27115A"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37D1815D" w14:textId="5069DAA9" w:rsidR="00E5734C" w:rsidRPr="00E5734C" w:rsidRDefault="00E5734C" w:rsidP="00E5734C">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B5C9430" w14:textId="14343581"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9ADF99D" w14:textId="299E2532"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24DBF66" w14:textId="7AA4BA97" w:rsidR="00E5734C" w:rsidRPr="00E5734C" w:rsidRDefault="00E5734C" w:rsidP="00E5734C">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BB46AD8" w14:textId="7040D02D"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373C28C" w14:textId="0923C95C"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AFB6C25" w14:textId="716C54F5"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A70A7E0" w14:textId="11B38E2E" w:rsidR="00E5734C" w:rsidRPr="00E5734C" w:rsidRDefault="00E5734C" w:rsidP="00E5734C">
            <w:pPr>
              <w:spacing w:after="0"/>
              <w:jc w:val="center"/>
              <w:rPr>
                <w:color w:val="000000"/>
                <w:lang w:val="en-US"/>
              </w:rPr>
            </w:pPr>
            <w:r w:rsidRPr="00E5734C">
              <w:rPr>
                <w:rFonts w:eastAsia="Malgun Gothic"/>
                <w:color w:val="000000"/>
              </w:rPr>
              <w:t>8.95</w:t>
            </w:r>
          </w:p>
        </w:tc>
        <w:tc>
          <w:tcPr>
            <w:tcW w:w="723" w:type="dxa"/>
            <w:tcBorders>
              <w:top w:val="nil"/>
              <w:left w:val="single" w:sz="4" w:space="0" w:color="auto"/>
              <w:bottom w:val="nil"/>
              <w:right w:val="nil"/>
            </w:tcBorders>
            <w:shd w:val="clear" w:color="auto" w:fill="FFFFFF" w:themeFill="background1"/>
            <w:noWrap/>
            <w:vAlign w:val="center"/>
          </w:tcPr>
          <w:p w14:paraId="5EE50D85"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4449CA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3A9DB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C24B2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C9FBCC"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CD98C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6AD1B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FB9DD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E3047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2F2E63" w14:textId="77777777" w:rsidR="00E5734C" w:rsidRPr="00E5734C" w:rsidRDefault="00E5734C" w:rsidP="00E5734C">
            <w:pPr>
              <w:spacing w:after="0"/>
              <w:jc w:val="center"/>
              <w:rPr>
                <w:color w:val="000000"/>
                <w:lang w:val="en-US"/>
              </w:rPr>
            </w:pPr>
          </w:p>
        </w:tc>
      </w:tr>
      <w:tr w:rsidR="00E5734C" w:rsidRPr="000C68ED" w14:paraId="3BFFC4E9" w14:textId="77777777" w:rsidTr="00D8375E">
        <w:trPr>
          <w:trHeight w:val="266"/>
          <w:jc w:val="center"/>
        </w:trPr>
        <w:tc>
          <w:tcPr>
            <w:tcW w:w="988" w:type="dxa"/>
            <w:vMerge/>
            <w:vAlign w:val="center"/>
            <w:hideMark/>
          </w:tcPr>
          <w:p w14:paraId="2DB1D580"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A584992"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480B371C" w14:textId="40D7E184" w:rsidR="00E5734C" w:rsidRPr="00E5734C" w:rsidRDefault="00E5734C" w:rsidP="00E5734C">
            <w:pPr>
              <w:spacing w:after="0"/>
              <w:jc w:val="center"/>
              <w:rPr>
                <w:color w:val="000000"/>
                <w:lang w:val="en-US"/>
              </w:rPr>
            </w:pPr>
            <w:r w:rsidRPr="00E5734C">
              <w:rPr>
                <w:rFonts w:eastAsia="Malgun Gothic"/>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14E1B8A" w14:textId="775D455B"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C836C53" w14:textId="74D4FAAC"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8DF9B46" w14:textId="33D0B346"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5548E37" w14:textId="388AF9BB"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7E0C040" w14:textId="50BF59B6"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3C433A" w14:textId="01D1AFD7"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6EBB1BA" w14:textId="725CC99A" w:rsidR="00E5734C" w:rsidRPr="00E5734C" w:rsidRDefault="00E5734C" w:rsidP="00E5734C">
            <w:pPr>
              <w:spacing w:after="0"/>
              <w:jc w:val="center"/>
              <w:rPr>
                <w:color w:val="000000"/>
                <w:lang w:val="en-US"/>
              </w:rPr>
            </w:pPr>
            <w:r w:rsidRPr="00E5734C">
              <w:rPr>
                <w:rFonts w:eastAsia="Malgun Gothic"/>
                <w:color w:val="000000"/>
              </w:rPr>
              <w:t>9.41</w:t>
            </w:r>
          </w:p>
        </w:tc>
        <w:tc>
          <w:tcPr>
            <w:tcW w:w="723" w:type="dxa"/>
            <w:tcBorders>
              <w:top w:val="nil"/>
              <w:left w:val="single" w:sz="4" w:space="0" w:color="auto"/>
              <w:bottom w:val="nil"/>
              <w:right w:val="nil"/>
            </w:tcBorders>
            <w:shd w:val="clear" w:color="auto" w:fill="FFFFFF" w:themeFill="background1"/>
            <w:noWrap/>
            <w:vAlign w:val="center"/>
          </w:tcPr>
          <w:p w14:paraId="7B0E2C78"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CCFA1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A43AE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754A6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B3FCCE"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F624E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F2A95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57D01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D5E50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BF467B" w14:textId="77777777" w:rsidR="00E5734C" w:rsidRPr="00E5734C" w:rsidRDefault="00E5734C" w:rsidP="00E5734C">
            <w:pPr>
              <w:spacing w:after="0"/>
              <w:jc w:val="center"/>
              <w:rPr>
                <w:color w:val="000000"/>
                <w:lang w:val="en-US"/>
              </w:rPr>
            </w:pPr>
          </w:p>
        </w:tc>
      </w:tr>
      <w:tr w:rsidR="00E5734C" w:rsidRPr="000C68ED" w14:paraId="335D26EB" w14:textId="77777777" w:rsidTr="00D8375E">
        <w:trPr>
          <w:trHeight w:val="266"/>
          <w:jc w:val="center"/>
        </w:trPr>
        <w:tc>
          <w:tcPr>
            <w:tcW w:w="988" w:type="dxa"/>
            <w:vMerge/>
            <w:vAlign w:val="center"/>
            <w:hideMark/>
          </w:tcPr>
          <w:p w14:paraId="5E31EB85"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C253518"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A72A325" w14:textId="1305E855" w:rsidR="00E5734C" w:rsidRPr="00E5734C" w:rsidRDefault="00E5734C" w:rsidP="00E5734C">
            <w:pPr>
              <w:spacing w:after="0"/>
              <w:jc w:val="center"/>
              <w:rPr>
                <w:color w:val="000000"/>
                <w:lang w:val="en-US"/>
              </w:rPr>
            </w:pPr>
            <w:r w:rsidRPr="00E5734C">
              <w:rPr>
                <w:rFonts w:eastAsia="Malgun Gothic"/>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AE9C2F2" w14:textId="1F7B7A5E"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E8852C" w14:textId="58F36A2B"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749B8DC" w14:textId="741291F6"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2459B87" w14:textId="6A5B4D06"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36C4815" w14:textId="5A3F3682"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C1636C1" w14:textId="13B1FBED"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B3F5DE3" w14:textId="492DE0EC"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nil"/>
              <w:left w:val="single" w:sz="4" w:space="0" w:color="auto"/>
              <w:bottom w:val="nil"/>
              <w:right w:val="nil"/>
            </w:tcBorders>
            <w:shd w:val="clear" w:color="auto" w:fill="FFFFFF" w:themeFill="background1"/>
            <w:noWrap/>
            <w:vAlign w:val="center"/>
          </w:tcPr>
          <w:p w14:paraId="190183CA"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A29AA4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776EF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E7F00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EF8279"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26D3E9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05F5A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ADCB4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B505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24BC6C" w14:textId="77777777" w:rsidR="00E5734C" w:rsidRPr="00E5734C" w:rsidRDefault="00E5734C" w:rsidP="00E5734C">
            <w:pPr>
              <w:spacing w:after="0"/>
              <w:jc w:val="center"/>
              <w:rPr>
                <w:color w:val="000000"/>
                <w:lang w:val="en-US"/>
              </w:rPr>
            </w:pPr>
          </w:p>
        </w:tc>
      </w:tr>
      <w:tr w:rsidR="00E5734C" w:rsidRPr="000C68ED" w14:paraId="17E42CA3" w14:textId="77777777" w:rsidTr="00D8375E">
        <w:trPr>
          <w:trHeight w:val="266"/>
          <w:jc w:val="center"/>
        </w:trPr>
        <w:tc>
          <w:tcPr>
            <w:tcW w:w="988" w:type="dxa"/>
            <w:vMerge/>
            <w:vAlign w:val="center"/>
            <w:hideMark/>
          </w:tcPr>
          <w:p w14:paraId="17AADB3E"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0A9AA26"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57F1385D" w14:textId="18ED804A"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0C2957" w14:textId="67E206DC"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9ADB7A" w14:textId="3490C149"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E2AE3D" w14:textId="198FB7C2"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743289D" w14:textId="62EC5288"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679C954" w14:textId="3C14591B"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92D817F" w14:textId="07B4297C"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1CDA0C9" w14:textId="40B6360A"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89DE29C" w14:textId="77777777" w:rsidR="00E5734C" w:rsidRPr="00E5734C"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C0B5F3A"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B511BC6"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1A33D6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770397"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D17EA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F50C2F"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E14B67"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169092"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B52F4B" w14:textId="77777777" w:rsidR="00E5734C" w:rsidRPr="00E5734C" w:rsidRDefault="00E5734C" w:rsidP="00E5734C">
            <w:pPr>
              <w:spacing w:after="0"/>
              <w:jc w:val="center"/>
              <w:rPr>
                <w:color w:val="000000"/>
                <w:lang w:val="en-US"/>
              </w:rPr>
            </w:pPr>
          </w:p>
        </w:tc>
      </w:tr>
      <w:tr w:rsidR="00E5734C" w:rsidRPr="000C68ED" w14:paraId="5CC05211" w14:textId="77777777" w:rsidTr="00D8375E">
        <w:trPr>
          <w:trHeight w:val="266"/>
          <w:jc w:val="center"/>
        </w:trPr>
        <w:tc>
          <w:tcPr>
            <w:tcW w:w="988" w:type="dxa"/>
            <w:vMerge w:val="restart"/>
            <w:shd w:val="clear" w:color="auto" w:fill="auto"/>
            <w:noWrap/>
            <w:vAlign w:val="center"/>
            <w:hideMark/>
          </w:tcPr>
          <w:p w14:paraId="27911B45" w14:textId="77777777" w:rsidR="00E5734C" w:rsidRPr="000C68ED" w:rsidRDefault="00E5734C" w:rsidP="00E5734C">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04CFE66F"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6C7E4ED" w14:textId="30EF5DD1" w:rsidR="00E5734C" w:rsidRPr="00E5734C" w:rsidRDefault="00E5734C" w:rsidP="00E5734C">
            <w:pPr>
              <w:spacing w:after="0"/>
              <w:jc w:val="center"/>
              <w:rPr>
                <w:color w:val="000000"/>
                <w:lang w:val="en-US"/>
              </w:rPr>
            </w:pPr>
            <w:r w:rsidRPr="00E5734C">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2DA61F35" w14:textId="0F535354" w:rsidR="00E5734C" w:rsidRPr="00E5734C" w:rsidRDefault="00E5734C" w:rsidP="00E5734C">
            <w:pPr>
              <w:spacing w:after="0"/>
              <w:jc w:val="center"/>
              <w:rPr>
                <w:color w:val="000000"/>
                <w:lang w:val="en-US"/>
              </w:rPr>
            </w:pPr>
            <w:r w:rsidRPr="00E5734C">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5907F631" w14:textId="2C30E5DD" w:rsidR="00E5734C" w:rsidRPr="00E5734C" w:rsidRDefault="00E5734C" w:rsidP="00E5734C">
            <w:pPr>
              <w:spacing w:after="0"/>
              <w:jc w:val="center"/>
              <w:rPr>
                <w:color w:val="000000"/>
                <w:lang w:val="en-US"/>
              </w:rPr>
            </w:pPr>
            <w:r w:rsidRPr="00E5734C">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217C89A6" w14:textId="7157A155" w:rsidR="00E5734C" w:rsidRPr="00E5734C" w:rsidRDefault="00E5734C" w:rsidP="00E5734C">
            <w:pPr>
              <w:spacing w:after="0"/>
              <w:jc w:val="center"/>
              <w:rPr>
                <w:color w:val="000000"/>
                <w:lang w:val="en-US"/>
              </w:rPr>
            </w:pPr>
            <w:r w:rsidRPr="00E5734C">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41B96299" w14:textId="12D49861" w:rsidR="00E5734C" w:rsidRPr="00E5734C" w:rsidRDefault="00E5734C" w:rsidP="00E5734C">
            <w:pPr>
              <w:spacing w:after="0"/>
              <w:jc w:val="center"/>
              <w:rPr>
                <w:color w:val="000000"/>
                <w:lang w:val="en-US"/>
              </w:rPr>
            </w:pPr>
            <w:r w:rsidRPr="00E5734C">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00085164" w14:textId="27B8D862" w:rsidR="00E5734C" w:rsidRPr="00E5734C" w:rsidRDefault="00E5734C" w:rsidP="00E5734C">
            <w:pPr>
              <w:spacing w:after="0"/>
              <w:jc w:val="center"/>
              <w:rPr>
                <w:color w:val="000000"/>
                <w:lang w:val="en-US"/>
              </w:rPr>
            </w:pPr>
            <w:r w:rsidRPr="00E5734C">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5A271995" w14:textId="55FAB82B" w:rsidR="00E5734C" w:rsidRPr="00E5734C" w:rsidRDefault="00E5734C" w:rsidP="00E5734C">
            <w:pPr>
              <w:spacing w:after="0"/>
              <w:jc w:val="center"/>
              <w:rPr>
                <w:color w:val="000000"/>
                <w:lang w:val="en-US"/>
              </w:rPr>
            </w:pPr>
            <w:r w:rsidRPr="00E5734C">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290D4212" w14:textId="34119F3A" w:rsidR="00E5734C" w:rsidRPr="00E5734C" w:rsidRDefault="00E5734C" w:rsidP="00E5734C">
            <w:pPr>
              <w:spacing w:after="0"/>
              <w:jc w:val="center"/>
              <w:rPr>
                <w:color w:val="000000"/>
                <w:lang w:val="en-US"/>
              </w:rPr>
            </w:pPr>
            <w:r w:rsidRPr="00E5734C">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7CAC84F3" w14:textId="28870307" w:rsidR="00E5734C" w:rsidRPr="00E5734C" w:rsidRDefault="00E5734C" w:rsidP="00E5734C">
            <w:pPr>
              <w:spacing w:after="0"/>
              <w:jc w:val="center"/>
              <w:rPr>
                <w:color w:val="000000"/>
                <w:lang w:val="en-US"/>
              </w:rPr>
            </w:pPr>
            <w:r w:rsidRPr="00E5734C">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01756B5F" w14:textId="37EC93A9" w:rsidR="00E5734C" w:rsidRPr="00E5734C" w:rsidRDefault="00E5734C" w:rsidP="00E5734C">
            <w:pPr>
              <w:spacing w:after="0"/>
              <w:jc w:val="center"/>
              <w:rPr>
                <w:color w:val="000000"/>
                <w:lang w:val="en-US"/>
              </w:rPr>
            </w:pPr>
            <w:r w:rsidRPr="00E5734C">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10A4D031" w14:textId="5D3F7DA1" w:rsidR="00E5734C" w:rsidRPr="00E5734C" w:rsidRDefault="00E5734C" w:rsidP="00E5734C">
            <w:pPr>
              <w:spacing w:after="0"/>
              <w:jc w:val="center"/>
              <w:rPr>
                <w:color w:val="000000"/>
                <w:lang w:val="en-US"/>
              </w:rPr>
            </w:pPr>
            <w:r w:rsidRPr="00E5734C">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DD38F84" w14:textId="4DD1DEAB" w:rsidR="00E5734C" w:rsidRPr="00E5734C" w:rsidRDefault="00E5734C" w:rsidP="00E5734C">
            <w:pPr>
              <w:spacing w:after="0"/>
              <w:jc w:val="center"/>
              <w:rPr>
                <w:color w:val="000000"/>
                <w:lang w:val="en-US"/>
              </w:rPr>
            </w:pPr>
            <w:r w:rsidRPr="00E5734C">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58358445"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8202DF0"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8F0A55"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8C36EB"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23BF9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B001D" w14:textId="77777777" w:rsidR="00E5734C" w:rsidRPr="00E5734C" w:rsidRDefault="00E5734C" w:rsidP="00E5734C">
            <w:pPr>
              <w:spacing w:after="0"/>
              <w:jc w:val="center"/>
              <w:rPr>
                <w:color w:val="000000"/>
                <w:lang w:val="en-US"/>
              </w:rPr>
            </w:pPr>
          </w:p>
        </w:tc>
      </w:tr>
      <w:tr w:rsidR="00E5734C" w:rsidRPr="000C68ED" w14:paraId="6921C1D5" w14:textId="77777777" w:rsidTr="00D8375E">
        <w:trPr>
          <w:trHeight w:val="266"/>
          <w:jc w:val="center"/>
        </w:trPr>
        <w:tc>
          <w:tcPr>
            <w:tcW w:w="988" w:type="dxa"/>
            <w:vMerge/>
            <w:shd w:val="clear" w:color="auto" w:fill="auto"/>
            <w:noWrap/>
            <w:hideMark/>
          </w:tcPr>
          <w:p w14:paraId="591947FE"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39EBB1BE"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20E9107" w14:textId="5E050D0D"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3DE8C91" w14:textId="62E1A565"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BC3540B" w14:textId="72DD09FD" w:rsidR="00E5734C" w:rsidRPr="00E5734C" w:rsidRDefault="00E5734C" w:rsidP="00E5734C">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F7BFAC4" w14:textId="20FBE32E" w:rsidR="00E5734C" w:rsidRPr="00E5734C" w:rsidRDefault="00E5734C" w:rsidP="00E5734C">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2502A10" w14:textId="142F89D4"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86A8133" w14:textId="3B52AAAC"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8EB761D" w14:textId="242B68C2" w:rsidR="00E5734C" w:rsidRPr="00E5734C" w:rsidRDefault="00E5734C" w:rsidP="00E5734C">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1F28A6" w14:textId="3AB16AB0"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2675AA5" w14:textId="6F1E6D9A" w:rsidR="00E5734C" w:rsidRPr="00E5734C" w:rsidRDefault="00E5734C" w:rsidP="00E5734C">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0D4CD3" w14:textId="5B2ED4CA"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3490F2D" w14:textId="3ACF6345" w:rsidR="00E5734C" w:rsidRPr="00E5734C" w:rsidRDefault="00E5734C" w:rsidP="00E5734C">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74D7E0A0" w14:textId="09CFFF25"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18D14B92"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CD3D1"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66C01C"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E4BB14"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E9BDF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2A76F1" w14:textId="77777777" w:rsidR="00E5734C" w:rsidRPr="00E5734C" w:rsidRDefault="00E5734C" w:rsidP="00E5734C">
            <w:pPr>
              <w:spacing w:after="0"/>
              <w:jc w:val="center"/>
              <w:rPr>
                <w:color w:val="000000"/>
                <w:lang w:val="en-US"/>
              </w:rPr>
            </w:pPr>
          </w:p>
        </w:tc>
      </w:tr>
      <w:tr w:rsidR="00E5734C" w:rsidRPr="000C68ED" w14:paraId="6AA922BE" w14:textId="77777777" w:rsidTr="00D8375E">
        <w:trPr>
          <w:trHeight w:val="266"/>
          <w:jc w:val="center"/>
        </w:trPr>
        <w:tc>
          <w:tcPr>
            <w:tcW w:w="988" w:type="dxa"/>
            <w:vMerge/>
            <w:vAlign w:val="center"/>
            <w:hideMark/>
          </w:tcPr>
          <w:p w14:paraId="4F15F0C1"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7C1F6EE"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72AC1A3" w14:textId="2D5FA5F9"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E532E09" w14:textId="42B6EF7A"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819BC01" w14:textId="54BF805C"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4E36B2" w14:textId="55867F5A"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9953DAF" w14:textId="139EE2BB" w:rsidR="00E5734C" w:rsidRPr="00E5734C" w:rsidRDefault="00E5734C" w:rsidP="00E5734C">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D6C0F29" w14:textId="5ADF87CF"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058E4E4C" w14:textId="19BF6B37" w:rsidR="00E5734C" w:rsidRPr="00E5734C" w:rsidRDefault="00E5734C" w:rsidP="00E5734C">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F5E6824" w14:textId="6FBDBCA7"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3CDFF34" w14:textId="2BE9FD56" w:rsidR="00E5734C" w:rsidRPr="00E5734C" w:rsidRDefault="00E5734C" w:rsidP="00E5734C">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C4245D" w14:textId="401B4647"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3DFA5" w14:textId="2383FE4F" w:rsidR="00E5734C" w:rsidRPr="00E5734C" w:rsidRDefault="00E5734C" w:rsidP="00E5734C">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6297B14E" w14:textId="6EE15D2C"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7079DA9E"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C4E513"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94BF2D"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7700CE"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66C86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233B5D" w14:textId="77777777" w:rsidR="00E5734C" w:rsidRPr="00E5734C" w:rsidRDefault="00E5734C" w:rsidP="00E5734C">
            <w:pPr>
              <w:spacing w:after="0"/>
              <w:jc w:val="center"/>
              <w:rPr>
                <w:color w:val="000000"/>
                <w:lang w:val="en-US"/>
              </w:rPr>
            </w:pPr>
          </w:p>
        </w:tc>
      </w:tr>
      <w:tr w:rsidR="00E5734C" w:rsidRPr="000C68ED" w14:paraId="129502F0" w14:textId="77777777" w:rsidTr="00D8375E">
        <w:trPr>
          <w:trHeight w:val="266"/>
          <w:jc w:val="center"/>
        </w:trPr>
        <w:tc>
          <w:tcPr>
            <w:tcW w:w="988" w:type="dxa"/>
            <w:vMerge/>
            <w:vAlign w:val="center"/>
            <w:hideMark/>
          </w:tcPr>
          <w:p w14:paraId="75A6C98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A8F5A6E"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88CDB99" w14:textId="2B355904"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ED12173" w14:textId="2376E480"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7FCFA57" w14:textId="6D63D7C6"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F1CB2F9" w14:textId="4D090569"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B0ACC5B" w14:textId="14E2A76B"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84E86FD" w14:textId="0C1759FE"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79D8022" w14:textId="265FDD64"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0498B97" w14:textId="5E0BA131"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07D07A2" w14:textId="7EA84543" w:rsidR="00E5734C" w:rsidRPr="00E5734C" w:rsidRDefault="00E5734C" w:rsidP="00E5734C">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9A9B48" w14:textId="0479075A"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143F34C" w14:textId="6E1BEAD1" w:rsidR="00E5734C" w:rsidRPr="00E5734C" w:rsidRDefault="00E5734C" w:rsidP="00E5734C">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76D971CA" w14:textId="311BC928"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0EEF41A8" w14:textId="77777777" w:rsidR="00E5734C" w:rsidRPr="00E5734C" w:rsidRDefault="00E5734C" w:rsidP="00E5734C">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B67378"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8873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E8A499"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FF440A" w14:textId="77777777" w:rsidR="00E5734C" w:rsidRPr="00E5734C" w:rsidRDefault="00E5734C" w:rsidP="00E5734C">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E23842" w14:textId="77777777" w:rsidR="00E5734C" w:rsidRPr="00E5734C" w:rsidRDefault="00E5734C" w:rsidP="00E5734C">
            <w:pPr>
              <w:spacing w:after="0"/>
              <w:jc w:val="center"/>
              <w:rPr>
                <w:color w:val="000000"/>
                <w:lang w:val="en-US"/>
              </w:rPr>
            </w:pPr>
          </w:p>
        </w:tc>
      </w:tr>
      <w:tr w:rsidR="00E5734C" w:rsidRPr="000C68ED" w14:paraId="798FD7C2" w14:textId="77777777" w:rsidTr="00D8375E">
        <w:trPr>
          <w:trHeight w:val="266"/>
          <w:jc w:val="center"/>
        </w:trPr>
        <w:tc>
          <w:tcPr>
            <w:tcW w:w="988" w:type="dxa"/>
            <w:vMerge/>
            <w:vAlign w:val="center"/>
            <w:hideMark/>
          </w:tcPr>
          <w:p w14:paraId="799E652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4C9CBE86"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3445FDA9" w14:textId="452283BA"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C211435" w14:textId="068662CB"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C1130F7" w14:textId="518D5007"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A902302" w14:textId="0DE50188"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69BF52A" w14:textId="1A53AA27"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8194C9D" w14:textId="7AB32236"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D9CDC48" w14:textId="04A0FDD6"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5BB874E" w14:textId="620DF1C3"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6428A4F" w14:textId="5005FBDB" w:rsidR="00E5734C" w:rsidRPr="00E5734C" w:rsidRDefault="00E5734C" w:rsidP="00E5734C">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1C0E3C5" w14:textId="46136CDB"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FEEEC0F" w14:textId="329DDF64"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3BE2E014" w14:textId="40F8AA66"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9BB3703" w14:textId="77777777" w:rsidR="00E5734C" w:rsidRPr="00E5734C" w:rsidRDefault="00E5734C" w:rsidP="00E5734C">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E3A1619"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56EBD22"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5AAB86"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731C47" w14:textId="77777777" w:rsidR="00E5734C" w:rsidRPr="00E5734C" w:rsidRDefault="00E5734C" w:rsidP="00E5734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C10BF84" w14:textId="77777777" w:rsidR="00E5734C" w:rsidRPr="00E5734C" w:rsidRDefault="00E5734C" w:rsidP="00E5734C">
            <w:pPr>
              <w:spacing w:after="0"/>
              <w:jc w:val="center"/>
              <w:rPr>
                <w:color w:val="000000"/>
                <w:lang w:val="en-US"/>
              </w:rPr>
            </w:pPr>
          </w:p>
        </w:tc>
      </w:tr>
      <w:tr w:rsidR="00E5734C" w:rsidRPr="000C68ED" w14:paraId="2DBC2C14" w14:textId="77777777" w:rsidTr="00D8375E">
        <w:trPr>
          <w:trHeight w:val="266"/>
          <w:jc w:val="center"/>
        </w:trPr>
        <w:tc>
          <w:tcPr>
            <w:tcW w:w="988" w:type="dxa"/>
            <w:vMerge w:val="restart"/>
            <w:shd w:val="clear" w:color="auto" w:fill="auto"/>
            <w:noWrap/>
            <w:vAlign w:val="center"/>
            <w:hideMark/>
          </w:tcPr>
          <w:p w14:paraId="1E551F25" w14:textId="77777777" w:rsidR="00E5734C" w:rsidRPr="000C68ED" w:rsidRDefault="00E5734C" w:rsidP="00E5734C">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4298970C" w14:textId="77777777" w:rsidR="00E5734C" w:rsidRPr="000C68ED" w:rsidRDefault="00E5734C" w:rsidP="00E5734C">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2E78192" w14:textId="1060F4CC" w:rsidR="00E5734C" w:rsidRPr="00E5734C" w:rsidRDefault="00E5734C" w:rsidP="00E5734C">
            <w:pPr>
              <w:spacing w:after="0"/>
              <w:jc w:val="center"/>
              <w:rPr>
                <w:color w:val="000000"/>
                <w:lang w:val="en-US"/>
              </w:rPr>
            </w:pPr>
            <w:r w:rsidRPr="00E5734C">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3662B28E" w14:textId="63E99F51" w:rsidR="00E5734C" w:rsidRPr="00E5734C" w:rsidRDefault="00E5734C" w:rsidP="00E5734C">
            <w:pPr>
              <w:spacing w:after="0"/>
              <w:jc w:val="center"/>
              <w:rPr>
                <w:color w:val="000000"/>
                <w:lang w:val="en-US"/>
              </w:rPr>
            </w:pPr>
            <w:r w:rsidRPr="00E5734C">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0368B673" w14:textId="377B3783" w:rsidR="00E5734C" w:rsidRPr="00E5734C" w:rsidRDefault="00E5734C" w:rsidP="00E5734C">
            <w:pPr>
              <w:spacing w:after="0"/>
              <w:jc w:val="center"/>
              <w:rPr>
                <w:color w:val="000000"/>
                <w:lang w:val="en-US"/>
              </w:rPr>
            </w:pPr>
            <w:r w:rsidRPr="00E5734C">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632C0A7B" w14:textId="58516DF6" w:rsidR="00E5734C" w:rsidRPr="00E5734C" w:rsidRDefault="00E5734C" w:rsidP="00E5734C">
            <w:pPr>
              <w:spacing w:after="0"/>
              <w:jc w:val="center"/>
              <w:rPr>
                <w:color w:val="000000"/>
                <w:lang w:val="en-US"/>
              </w:rPr>
            </w:pPr>
            <w:r w:rsidRPr="00E5734C">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2B9AED12" w14:textId="2542D81A" w:rsidR="00E5734C" w:rsidRPr="00E5734C" w:rsidRDefault="00E5734C" w:rsidP="00E5734C">
            <w:pPr>
              <w:spacing w:after="0"/>
              <w:jc w:val="center"/>
              <w:rPr>
                <w:color w:val="000000"/>
                <w:lang w:val="en-US"/>
              </w:rPr>
            </w:pPr>
            <w:r w:rsidRPr="00E5734C">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7185A3F4" w14:textId="2B5EAC87" w:rsidR="00E5734C" w:rsidRPr="00E5734C" w:rsidRDefault="00E5734C" w:rsidP="00E5734C">
            <w:pPr>
              <w:spacing w:after="0"/>
              <w:jc w:val="center"/>
              <w:rPr>
                <w:color w:val="000000"/>
                <w:lang w:val="en-US"/>
              </w:rPr>
            </w:pPr>
            <w:r w:rsidRPr="00E5734C">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2EEFAE5E" w14:textId="217CADD1" w:rsidR="00E5734C" w:rsidRPr="00E5734C" w:rsidRDefault="00E5734C" w:rsidP="00E5734C">
            <w:pPr>
              <w:spacing w:after="0"/>
              <w:jc w:val="center"/>
              <w:rPr>
                <w:color w:val="000000"/>
                <w:lang w:val="en-US"/>
              </w:rPr>
            </w:pPr>
            <w:r w:rsidRPr="00E5734C">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3C012730" w14:textId="6DC817D4" w:rsidR="00E5734C" w:rsidRPr="00E5734C" w:rsidRDefault="00E5734C" w:rsidP="00E5734C">
            <w:pPr>
              <w:spacing w:after="0"/>
              <w:jc w:val="center"/>
              <w:rPr>
                <w:color w:val="000000"/>
                <w:lang w:val="en-US"/>
              </w:rPr>
            </w:pPr>
            <w:r w:rsidRPr="00E5734C">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13492A84" w14:textId="2FB8039D" w:rsidR="00E5734C" w:rsidRPr="00E5734C" w:rsidRDefault="00E5734C" w:rsidP="00E5734C">
            <w:pPr>
              <w:spacing w:after="0"/>
              <w:jc w:val="center"/>
              <w:rPr>
                <w:color w:val="000000"/>
                <w:lang w:val="en-US"/>
              </w:rPr>
            </w:pPr>
            <w:r w:rsidRPr="00E5734C">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78F0C7C4" w14:textId="6C3CBF35" w:rsidR="00E5734C" w:rsidRPr="00E5734C" w:rsidRDefault="00E5734C" w:rsidP="00E5734C">
            <w:pPr>
              <w:spacing w:after="0"/>
              <w:jc w:val="center"/>
              <w:rPr>
                <w:color w:val="000000"/>
                <w:lang w:val="en-US"/>
              </w:rPr>
            </w:pPr>
            <w:r w:rsidRPr="00E5734C">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482CA4C9" w14:textId="62F2C126" w:rsidR="00E5734C" w:rsidRPr="00E5734C" w:rsidRDefault="00E5734C" w:rsidP="00E5734C">
            <w:pPr>
              <w:spacing w:after="0"/>
              <w:jc w:val="center"/>
              <w:rPr>
                <w:color w:val="000000"/>
                <w:lang w:val="en-US"/>
              </w:rPr>
            </w:pPr>
            <w:r w:rsidRPr="00E5734C">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73BA9326" w14:textId="1C40F518" w:rsidR="00E5734C" w:rsidRPr="00E5734C" w:rsidRDefault="00E5734C" w:rsidP="00E5734C">
            <w:pPr>
              <w:spacing w:after="0"/>
              <w:jc w:val="center"/>
              <w:rPr>
                <w:color w:val="000000"/>
                <w:lang w:val="en-US"/>
              </w:rPr>
            </w:pPr>
            <w:r w:rsidRPr="00E5734C">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57AC1ABB" w14:textId="4DD25EAD" w:rsidR="00E5734C" w:rsidRPr="00E5734C" w:rsidRDefault="00E5734C" w:rsidP="00E5734C">
            <w:pPr>
              <w:spacing w:after="0"/>
              <w:jc w:val="center"/>
              <w:rPr>
                <w:color w:val="000000"/>
                <w:lang w:val="en-US"/>
              </w:rPr>
            </w:pPr>
            <w:r w:rsidRPr="00E5734C">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008A5094" w14:textId="450506AE" w:rsidR="00E5734C" w:rsidRPr="00E5734C" w:rsidRDefault="00E5734C" w:rsidP="00E5734C">
            <w:pPr>
              <w:spacing w:after="0"/>
              <w:jc w:val="center"/>
              <w:rPr>
                <w:color w:val="000000"/>
                <w:lang w:val="en-US"/>
              </w:rPr>
            </w:pPr>
            <w:r w:rsidRPr="00E5734C">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5541ECAB" w14:textId="2275543B" w:rsidR="00E5734C" w:rsidRPr="00E5734C" w:rsidRDefault="00E5734C" w:rsidP="00E5734C">
            <w:pPr>
              <w:spacing w:after="0"/>
              <w:jc w:val="center"/>
              <w:rPr>
                <w:color w:val="000000"/>
                <w:lang w:val="en-US"/>
              </w:rPr>
            </w:pPr>
            <w:r w:rsidRPr="00E5734C">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5D215115" w14:textId="7E374B97" w:rsidR="00E5734C" w:rsidRPr="00E5734C" w:rsidRDefault="00E5734C" w:rsidP="00E5734C">
            <w:pPr>
              <w:spacing w:after="0"/>
              <w:jc w:val="center"/>
              <w:rPr>
                <w:color w:val="000000"/>
                <w:lang w:val="en-US"/>
              </w:rPr>
            </w:pPr>
            <w:r w:rsidRPr="00E5734C">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62308CAF" w14:textId="1E3FD8C6" w:rsidR="00E5734C" w:rsidRPr="00E5734C" w:rsidRDefault="00E5734C" w:rsidP="00E5734C">
            <w:pPr>
              <w:spacing w:after="0"/>
              <w:jc w:val="center"/>
              <w:rPr>
                <w:color w:val="000000"/>
                <w:lang w:val="en-US"/>
              </w:rPr>
            </w:pPr>
            <w:r w:rsidRPr="00E5734C">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7B9211A7" w14:textId="4E6FDFBD" w:rsidR="00E5734C" w:rsidRPr="00E5734C" w:rsidRDefault="00E5734C" w:rsidP="00E5734C">
            <w:pPr>
              <w:spacing w:after="0"/>
              <w:jc w:val="center"/>
              <w:rPr>
                <w:color w:val="000000"/>
                <w:lang w:val="en-US"/>
              </w:rPr>
            </w:pPr>
            <w:r w:rsidRPr="00E5734C">
              <w:rPr>
                <w:color w:val="000000"/>
              </w:rPr>
              <w:t>#46</w:t>
            </w:r>
          </w:p>
        </w:tc>
      </w:tr>
      <w:tr w:rsidR="00E5734C" w:rsidRPr="000C68ED" w14:paraId="1FFDBF6F" w14:textId="77777777" w:rsidTr="00D8375E">
        <w:trPr>
          <w:trHeight w:val="266"/>
          <w:jc w:val="center"/>
        </w:trPr>
        <w:tc>
          <w:tcPr>
            <w:tcW w:w="988" w:type="dxa"/>
            <w:vMerge/>
            <w:shd w:val="clear" w:color="auto" w:fill="auto"/>
            <w:noWrap/>
            <w:hideMark/>
          </w:tcPr>
          <w:p w14:paraId="26F3D136" w14:textId="77777777" w:rsidR="00E5734C" w:rsidRPr="000C68ED" w:rsidRDefault="00E5734C" w:rsidP="00E5734C">
            <w:pPr>
              <w:spacing w:after="0"/>
              <w:jc w:val="center"/>
              <w:rPr>
                <w:color w:val="000000"/>
                <w:lang w:val="en-US"/>
              </w:rPr>
            </w:pPr>
          </w:p>
        </w:tc>
        <w:tc>
          <w:tcPr>
            <w:tcW w:w="1134" w:type="dxa"/>
            <w:shd w:val="clear" w:color="auto" w:fill="auto"/>
            <w:noWrap/>
            <w:vAlign w:val="center"/>
            <w:hideMark/>
          </w:tcPr>
          <w:p w14:paraId="72ADC534" w14:textId="77777777" w:rsidR="00E5734C" w:rsidRPr="000C68ED" w:rsidRDefault="00E5734C" w:rsidP="00E5734C">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F734BC3" w14:textId="228C44E4"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52E32A8" w14:textId="5E763D52"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85A476C" w14:textId="288E0032"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72E5C1" w14:textId="207E1863"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4E5100D" w14:textId="1012FC5C"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2A5B4FC" w14:textId="0ABC9F20"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A1D27D3" w14:textId="5976F47A" w:rsidR="00E5734C" w:rsidRPr="00E5734C" w:rsidRDefault="00E5734C" w:rsidP="00E5734C">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B8DA24B" w14:textId="3575BC4D"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397EC83" w14:textId="39DFBCC8" w:rsidR="00E5734C" w:rsidRPr="00E5734C" w:rsidRDefault="00E5734C" w:rsidP="00E5734C">
            <w:pPr>
              <w:spacing w:after="0"/>
              <w:jc w:val="center"/>
              <w:rPr>
                <w:color w:val="000000"/>
                <w:lang w:val="en-US"/>
              </w:rPr>
            </w:pPr>
            <w:r w:rsidRPr="00E5734C">
              <w:rPr>
                <w:rFonts w:eastAsia="Malgun Gothic"/>
                <w:color w:val="000000"/>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659528E" w14:textId="33E9D276"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BC0D9E4" w14:textId="0A3267EB"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73E488" w14:textId="2898FB63"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913140B" w14:textId="22170AC2" w:rsidR="00E5734C" w:rsidRPr="00E5734C" w:rsidRDefault="00E5734C" w:rsidP="00E5734C">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BF4AD49" w14:textId="6B4DF3B4"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88157" w14:textId="7F9BEB96" w:rsidR="00E5734C" w:rsidRPr="00E5734C" w:rsidRDefault="00E5734C" w:rsidP="00E5734C">
            <w:pPr>
              <w:spacing w:after="0"/>
              <w:jc w:val="center"/>
              <w:rPr>
                <w:color w:val="000000"/>
                <w:lang w:val="en-US"/>
              </w:rPr>
            </w:pPr>
            <w:r w:rsidRPr="00E5734C">
              <w:rPr>
                <w:rFonts w:eastAsia="Malgun Gothic"/>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F76CCCF" w14:textId="5BFD8B69" w:rsidR="00E5734C" w:rsidRPr="00E5734C" w:rsidRDefault="00E5734C" w:rsidP="00E5734C">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B9BF1BE" w14:textId="52AE6A58"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8961058" w14:textId="19D08BD8" w:rsidR="00E5734C" w:rsidRPr="00E5734C" w:rsidRDefault="00E5734C" w:rsidP="00E5734C">
            <w:pPr>
              <w:spacing w:after="0"/>
              <w:jc w:val="center"/>
              <w:rPr>
                <w:color w:val="000000"/>
                <w:lang w:val="en-US"/>
              </w:rPr>
            </w:pPr>
            <w:r w:rsidRPr="00E5734C">
              <w:rPr>
                <w:rFonts w:eastAsia="Malgun Gothic"/>
                <w:color w:val="000000"/>
              </w:rPr>
              <w:t>8.96</w:t>
            </w:r>
          </w:p>
        </w:tc>
      </w:tr>
      <w:tr w:rsidR="00E5734C" w:rsidRPr="000C68ED" w14:paraId="46D5DBB1" w14:textId="77777777" w:rsidTr="00D8375E">
        <w:trPr>
          <w:trHeight w:val="266"/>
          <w:jc w:val="center"/>
        </w:trPr>
        <w:tc>
          <w:tcPr>
            <w:tcW w:w="988" w:type="dxa"/>
            <w:vMerge/>
            <w:vAlign w:val="center"/>
            <w:hideMark/>
          </w:tcPr>
          <w:p w14:paraId="64A5D964"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4991C9E3" w14:textId="77777777" w:rsidR="00E5734C" w:rsidRPr="000C68ED" w:rsidRDefault="00E5734C" w:rsidP="00E5734C">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8FAED44" w14:textId="1BE2808B"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D6D47CF" w14:textId="125B381C"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4689EA5" w14:textId="7BED5E98"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9B26F6" w14:textId="74655A3D"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732917F" w14:textId="14FA0833" w:rsidR="00E5734C" w:rsidRPr="00E5734C" w:rsidRDefault="00E5734C" w:rsidP="00E5734C">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A047ECB" w14:textId="7DBC436A" w:rsidR="00E5734C" w:rsidRPr="00E5734C" w:rsidRDefault="00E5734C" w:rsidP="00E5734C">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6980FA6D" w14:textId="6E43B1D9" w:rsidR="00E5734C" w:rsidRPr="00E5734C" w:rsidRDefault="00E5734C" w:rsidP="00E5734C">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41408C8" w14:textId="578A5C0E"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FA1AAAF" w14:textId="2C8022A0" w:rsidR="00E5734C" w:rsidRPr="00E5734C" w:rsidRDefault="00E5734C" w:rsidP="00E5734C">
            <w:pPr>
              <w:spacing w:after="0"/>
              <w:jc w:val="center"/>
              <w:rPr>
                <w:color w:val="000000"/>
                <w:lang w:val="en-US"/>
              </w:rPr>
            </w:pPr>
            <w:r w:rsidRPr="00E5734C">
              <w:rPr>
                <w:rFonts w:eastAsia="Malgun Gothic"/>
                <w:color w:val="000000"/>
              </w:rPr>
              <w:t>4.67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81DE718" w14:textId="54C7835A"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E3776AA" w14:textId="78125893"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0CFFD4D" w14:textId="206C8FE8"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52686" w14:textId="558207E3" w:rsidR="00E5734C" w:rsidRPr="00E5734C" w:rsidRDefault="00E5734C" w:rsidP="00E5734C">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013BB53" w14:textId="4A7B30D6"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61986" w14:textId="63652A74" w:rsidR="00E5734C" w:rsidRPr="00E5734C" w:rsidRDefault="00E5734C" w:rsidP="00E5734C">
            <w:pPr>
              <w:spacing w:after="0"/>
              <w:jc w:val="center"/>
              <w:rPr>
                <w:color w:val="000000"/>
                <w:lang w:val="en-US"/>
              </w:rPr>
            </w:pPr>
            <w:r w:rsidRPr="00E5734C">
              <w:rPr>
                <w:rFonts w:eastAsia="Malgun Gothic"/>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50DF043" w14:textId="04AA3D7A" w:rsidR="00E5734C" w:rsidRPr="00E5734C" w:rsidRDefault="00E5734C" w:rsidP="00E5734C">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2C725E2" w14:textId="6ACEB2DD"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0513CF" w14:textId="167E3B5E" w:rsidR="00E5734C" w:rsidRPr="00E5734C" w:rsidRDefault="00E5734C" w:rsidP="00E5734C">
            <w:pPr>
              <w:spacing w:after="0"/>
              <w:jc w:val="center"/>
              <w:rPr>
                <w:color w:val="000000"/>
                <w:lang w:val="en-US"/>
              </w:rPr>
            </w:pPr>
            <w:r w:rsidRPr="00E5734C">
              <w:rPr>
                <w:rFonts w:eastAsia="Malgun Gothic"/>
                <w:color w:val="000000"/>
              </w:rPr>
              <w:t>9.41</w:t>
            </w:r>
          </w:p>
        </w:tc>
      </w:tr>
      <w:tr w:rsidR="00E5734C" w:rsidRPr="000C68ED" w14:paraId="55EEF546" w14:textId="77777777" w:rsidTr="00D8375E">
        <w:trPr>
          <w:trHeight w:val="266"/>
          <w:jc w:val="center"/>
        </w:trPr>
        <w:tc>
          <w:tcPr>
            <w:tcW w:w="988" w:type="dxa"/>
            <w:vMerge/>
            <w:vAlign w:val="center"/>
            <w:hideMark/>
          </w:tcPr>
          <w:p w14:paraId="1559F9EF"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37D5F721" w14:textId="77777777" w:rsidR="00E5734C" w:rsidRPr="000C68ED" w:rsidRDefault="00E5734C" w:rsidP="00E5734C">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6767466" w14:textId="4F412E33"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95C2481" w14:textId="27ABA897"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EF12C39" w14:textId="6FF38681" w:rsidR="00E5734C" w:rsidRPr="00E5734C" w:rsidRDefault="00E5734C" w:rsidP="00E5734C">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3A6BDD" w14:textId="68C2E0A2" w:rsidR="00E5734C" w:rsidRPr="00E5734C" w:rsidRDefault="00E5734C" w:rsidP="00E5734C">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D48B900" w14:textId="3D88F829" w:rsidR="00E5734C" w:rsidRPr="00E5734C" w:rsidRDefault="00E5734C" w:rsidP="00E5734C">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9EE2C49" w14:textId="37E218F0" w:rsidR="00E5734C" w:rsidRPr="00E5734C" w:rsidRDefault="00E5734C" w:rsidP="00E5734C">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7125CCF3" w14:textId="6F575FDA" w:rsidR="00E5734C" w:rsidRPr="00E5734C" w:rsidRDefault="00E5734C" w:rsidP="00E5734C">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347DB6" w14:textId="0B318616"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2C79DA3" w14:textId="260E29F2" w:rsidR="00E5734C" w:rsidRPr="00E5734C" w:rsidRDefault="00E5734C" w:rsidP="00E5734C">
            <w:pPr>
              <w:spacing w:after="0"/>
              <w:jc w:val="center"/>
              <w:rPr>
                <w:color w:val="000000"/>
                <w:lang w:val="en-US"/>
              </w:rPr>
            </w:pPr>
            <w:r w:rsidRPr="00E5734C">
              <w:rPr>
                <w:rFonts w:eastAsia="Malgun Gothic"/>
                <w:color w:val="000000"/>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EF74CFA" w14:textId="2F9BFB5A"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051200F" w14:textId="2888E99C"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47C86C" w14:textId="15B45E6A"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23E0C382" w14:textId="074F3463" w:rsidR="00E5734C" w:rsidRPr="00E5734C" w:rsidRDefault="00E5734C" w:rsidP="00E5734C">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0B917D7" w14:textId="0F6C9E2E"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3CC4" w14:textId="094E6200" w:rsidR="00E5734C" w:rsidRPr="00E5734C" w:rsidRDefault="00E5734C" w:rsidP="00E5734C">
            <w:pPr>
              <w:spacing w:after="0"/>
              <w:jc w:val="center"/>
              <w:rPr>
                <w:color w:val="000000"/>
                <w:lang w:val="en-US"/>
              </w:rPr>
            </w:pPr>
            <w:r w:rsidRPr="00E5734C">
              <w:rPr>
                <w:rFonts w:eastAsia="Malgun Gothic"/>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42C04BF" w14:textId="1CA8EDB1" w:rsidR="00E5734C" w:rsidRPr="00E5734C" w:rsidRDefault="00E5734C" w:rsidP="00E5734C">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7BED4A7" w14:textId="58D6E74C"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F0C629" w14:textId="4D7FFE1D" w:rsidR="00E5734C" w:rsidRPr="00E5734C" w:rsidRDefault="00E5734C" w:rsidP="00E5734C">
            <w:pPr>
              <w:spacing w:after="0"/>
              <w:jc w:val="center"/>
              <w:rPr>
                <w:color w:val="000000"/>
                <w:lang w:val="en-US"/>
              </w:rPr>
            </w:pPr>
            <w:r w:rsidRPr="00E5734C">
              <w:rPr>
                <w:rFonts w:eastAsia="Malgun Gothic"/>
                <w:color w:val="000000"/>
              </w:rPr>
              <w:t>9.42</w:t>
            </w:r>
          </w:p>
        </w:tc>
      </w:tr>
      <w:tr w:rsidR="00E5734C" w:rsidRPr="000C68ED" w14:paraId="14CCA273" w14:textId="77777777" w:rsidTr="00D8375E">
        <w:trPr>
          <w:trHeight w:val="266"/>
          <w:jc w:val="center"/>
        </w:trPr>
        <w:tc>
          <w:tcPr>
            <w:tcW w:w="988" w:type="dxa"/>
            <w:vMerge/>
            <w:vAlign w:val="center"/>
            <w:hideMark/>
          </w:tcPr>
          <w:p w14:paraId="4B446B3A" w14:textId="77777777" w:rsidR="00E5734C" w:rsidRPr="000C68ED" w:rsidRDefault="00E5734C" w:rsidP="00E5734C">
            <w:pPr>
              <w:spacing w:after="0"/>
              <w:rPr>
                <w:color w:val="000000"/>
                <w:lang w:val="en-US"/>
              </w:rPr>
            </w:pPr>
          </w:p>
        </w:tc>
        <w:tc>
          <w:tcPr>
            <w:tcW w:w="1134" w:type="dxa"/>
            <w:shd w:val="clear" w:color="auto" w:fill="auto"/>
            <w:noWrap/>
            <w:vAlign w:val="center"/>
            <w:hideMark/>
          </w:tcPr>
          <w:p w14:paraId="1AD26005" w14:textId="77777777" w:rsidR="00E5734C" w:rsidRPr="000C68ED" w:rsidRDefault="00E5734C" w:rsidP="00E5734C">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13BA7264" w14:textId="58DBE042"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2C3203F" w14:textId="100058BE"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2B8FA63" w14:textId="0E58B9FF"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6A7836" w14:textId="5587B8D8" w:rsidR="00E5734C" w:rsidRPr="00E5734C" w:rsidRDefault="00E5734C" w:rsidP="00E5734C">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8929E11" w14:textId="57034CEB"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BC69B9C" w14:textId="12288947" w:rsidR="00E5734C" w:rsidRPr="00E5734C" w:rsidRDefault="00E5734C" w:rsidP="00E5734C">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D4C9AAC" w14:textId="4E3DE2B4"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ED67AA5" w14:textId="21B3DB0D"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52BF4B2" w14:textId="431592FD" w:rsidR="00E5734C" w:rsidRPr="00E5734C" w:rsidRDefault="00E5734C" w:rsidP="00E5734C">
            <w:pPr>
              <w:spacing w:after="0"/>
              <w:jc w:val="center"/>
              <w:rPr>
                <w:color w:val="000000"/>
                <w:lang w:val="en-US"/>
              </w:rPr>
            </w:pPr>
            <w:r w:rsidRPr="00E5734C">
              <w:rPr>
                <w:rFonts w:eastAsia="Malgun Gothic"/>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570197" w14:textId="0BC1D660"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E4EF25" w14:textId="78FCD705"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B750DB" w14:textId="0AF76A23" w:rsidR="00E5734C" w:rsidRPr="00E5734C" w:rsidRDefault="00E5734C" w:rsidP="00E5734C">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6A5C97D" w14:textId="76B8A595" w:rsidR="00E5734C" w:rsidRPr="00E5734C" w:rsidRDefault="00E5734C" w:rsidP="00E5734C">
            <w:pPr>
              <w:spacing w:after="0"/>
              <w:jc w:val="center"/>
              <w:rPr>
                <w:color w:val="000000"/>
                <w:lang w:val="en-US"/>
              </w:rPr>
            </w:pPr>
            <w:r w:rsidRPr="00E5734C">
              <w:rPr>
                <w:rFonts w:eastAsia="Malgun Gothic"/>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12F7169" w14:textId="55F2E513" w:rsidR="00E5734C" w:rsidRPr="00E5734C" w:rsidRDefault="00E5734C" w:rsidP="00E5734C">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41EC168" w14:textId="70574771"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6AEE7AC9" w14:textId="7EADB778" w:rsidR="00E5734C" w:rsidRPr="00E5734C" w:rsidRDefault="00E5734C" w:rsidP="00E5734C">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E96036" w14:textId="4E2B620F" w:rsidR="00E5734C" w:rsidRPr="00E5734C" w:rsidRDefault="00E5734C" w:rsidP="00E5734C">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1CE6BC" w14:textId="3557712A" w:rsidR="00E5734C" w:rsidRPr="00E5734C" w:rsidRDefault="00E5734C" w:rsidP="00E5734C">
            <w:pPr>
              <w:spacing w:after="0"/>
              <w:jc w:val="center"/>
              <w:rPr>
                <w:color w:val="000000"/>
                <w:lang w:val="en-US"/>
              </w:rPr>
            </w:pPr>
            <w:r w:rsidRPr="00E5734C">
              <w:rPr>
                <w:rFonts w:eastAsia="Malgun Gothic"/>
                <w:color w:val="000000"/>
              </w:rPr>
              <w:t>9.41</w:t>
            </w:r>
          </w:p>
        </w:tc>
      </w:tr>
    </w:tbl>
    <w:p w14:paraId="28EF0545" w14:textId="77777777" w:rsidR="00D8375E" w:rsidRPr="000C68ED" w:rsidRDefault="00D8375E" w:rsidP="00D8375E">
      <w:pPr>
        <w:pStyle w:val="BodyText"/>
        <w:rPr>
          <w:rFonts w:eastAsia="Malgun Gothic"/>
          <w:lang w:val="en-US" w:eastAsia="ko-KR"/>
        </w:rPr>
      </w:pPr>
    </w:p>
    <w:p w14:paraId="74A9EC2D" w14:textId="77777777" w:rsidR="00D8375E" w:rsidRPr="000C68ED" w:rsidRDefault="00D8375E" w:rsidP="00D8375E">
      <w:pPr>
        <w:pStyle w:val="BodyText"/>
        <w:rPr>
          <w:rFonts w:eastAsia="Malgun Gothic"/>
          <w:lang w:val="en-US" w:eastAsia="ko-KR"/>
        </w:rPr>
      </w:pPr>
      <w:r w:rsidRPr="000C68ED">
        <w:rPr>
          <w:rFonts w:eastAsia="Malgun Gothic"/>
          <w:lang w:val="en-US" w:eastAsia="ko-KR"/>
        </w:rPr>
        <w:t xml:space="preserve"> </w:t>
      </w:r>
    </w:p>
    <w:p w14:paraId="35D66F76" w14:textId="77777777" w:rsidR="00D8375E" w:rsidRPr="000C68ED" w:rsidRDefault="00D8375E" w:rsidP="00D8375E">
      <w:pPr>
        <w:spacing w:line="276" w:lineRule="auto"/>
        <w:ind w:left="100" w:hangingChars="50" w:hanging="100"/>
        <w:rPr>
          <w:lang w:val="en-US"/>
        </w:rPr>
      </w:pPr>
    </w:p>
    <w:p w14:paraId="27E94C19" w14:textId="77777777" w:rsidR="00E5734C" w:rsidRDefault="00E5734C" w:rsidP="00D8375E">
      <w:pPr>
        <w:pStyle w:val="TH"/>
        <w:rPr>
          <w:rFonts w:ascii="Times New Roman" w:hAnsi="Times New Roman"/>
        </w:rPr>
      </w:pPr>
      <w:r>
        <w:rPr>
          <w:noProof/>
          <w:lang w:val="en-US" w:eastAsia="ko-KR"/>
        </w:rPr>
        <w:lastRenderedPageBreak/>
        <w:drawing>
          <wp:inline distT="0" distB="0" distL="0" distR="0" wp14:anchorId="58B37BAC" wp14:editId="55539314">
            <wp:extent cx="9074785" cy="3045831"/>
            <wp:effectExtent l="0" t="0" r="0" b="2540"/>
            <wp:docPr id="3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74785" cy="3045831"/>
                    </a:xfrm>
                    <a:prstGeom prst="rect">
                      <a:avLst/>
                    </a:prstGeom>
                    <a:solidFill>
                      <a:schemeClr val="bg1"/>
                    </a:solidFill>
                  </pic:spPr>
                </pic:pic>
              </a:graphicData>
            </a:graphic>
          </wp:inline>
        </w:drawing>
      </w:r>
    </w:p>
    <w:p w14:paraId="7E7ED81B" w14:textId="00FE7A8B" w:rsidR="00D8375E" w:rsidRPr="000C68ED" w:rsidRDefault="00D8375E" w:rsidP="00D8375E">
      <w:pPr>
        <w:pStyle w:val="TH"/>
        <w:rPr>
          <w:rFonts w:ascii="Times New Roman" w:hAnsi="Times New Roman"/>
          <w:lang w:val="en-US"/>
        </w:rPr>
      </w:pPr>
      <w:r w:rsidRPr="000C68ED">
        <w:rPr>
          <w:rFonts w:ascii="Times New Roman" w:hAnsi="Times New Roman"/>
          <w:lang w:val="en-US"/>
        </w:rPr>
        <w:t xml:space="preserve">Figure 2-6: NS_61-PSSCH/PSCCH </w:t>
      </w:r>
      <w:r w:rsidR="00C03F39">
        <w:rPr>
          <w:rFonts w:ascii="Times New Roman" w:hAnsi="Times New Roman"/>
          <w:lang w:val="en-US"/>
        </w:rPr>
        <w:t>A-</w:t>
      </w:r>
      <w:r w:rsidRPr="000C68ED">
        <w:rPr>
          <w:rFonts w:ascii="Times New Roman" w:hAnsi="Times New Roman"/>
          <w:lang w:val="en-US"/>
        </w:rPr>
        <w:t>MPR simulation results for SL-U power class 5</w:t>
      </w:r>
    </w:p>
    <w:p w14:paraId="0CF6297D" w14:textId="77777777" w:rsidR="00D8375E" w:rsidRPr="000C68ED" w:rsidRDefault="00D8375E" w:rsidP="009D254D">
      <w:pPr>
        <w:rPr>
          <w:lang w:val="en-US" w:eastAsia="zh-CN"/>
        </w:rPr>
        <w:sectPr w:rsidR="00D837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4BC86A7" w14:textId="70F7941F" w:rsidR="00D8375E" w:rsidRPr="000C68ED" w:rsidRDefault="00D8375E" w:rsidP="00D8375E">
      <w:pPr>
        <w:pStyle w:val="BodyText"/>
        <w:rPr>
          <w:rFonts w:eastAsiaTheme="minorEastAsia"/>
          <w:lang w:val="en-US" w:eastAsia="ko-KR"/>
        </w:rPr>
      </w:pPr>
      <w:r w:rsidRPr="000C68ED">
        <w:rPr>
          <w:rFonts w:eastAsiaTheme="minorEastAsia"/>
          <w:lang w:val="en-US" w:eastAsia="ko-KR"/>
        </w:rPr>
        <w:lastRenderedPageBreak/>
        <w:t>Table 2-19 shows the maximum value of simulation results considering Full/Partial RB allocation.</w:t>
      </w:r>
    </w:p>
    <w:p w14:paraId="7F86A8E1" w14:textId="4421EC5D" w:rsidR="00D8375E" w:rsidRPr="000C68ED" w:rsidRDefault="00D8375E" w:rsidP="00D8375E">
      <w:pPr>
        <w:pStyle w:val="TH"/>
        <w:rPr>
          <w:lang w:val="en-US"/>
        </w:rPr>
      </w:pPr>
      <w:r w:rsidRPr="000C68ED">
        <w:rPr>
          <w:lang w:val="en-US"/>
        </w:rPr>
        <w:t>Table 2-19 : NS_61-PSSCH/PSCCH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3082B0AF" w14:textId="77777777" w:rsidTr="00E5734C">
        <w:trPr>
          <w:trHeight w:val="237"/>
          <w:jc w:val="center"/>
        </w:trPr>
        <w:tc>
          <w:tcPr>
            <w:tcW w:w="807" w:type="dxa"/>
            <w:vMerge w:val="restart"/>
            <w:tcBorders>
              <w:top w:val="single" w:sz="4" w:space="0" w:color="auto"/>
            </w:tcBorders>
            <w:shd w:val="clear" w:color="auto" w:fill="auto"/>
          </w:tcPr>
          <w:p w14:paraId="6C09B57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4B82E467"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77812559"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DB86B2B" w14:textId="77777777" w:rsidTr="00E5734C">
        <w:trPr>
          <w:trHeight w:val="237"/>
          <w:jc w:val="center"/>
        </w:trPr>
        <w:tc>
          <w:tcPr>
            <w:tcW w:w="807" w:type="dxa"/>
            <w:vMerge/>
            <w:shd w:val="clear" w:color="auto" w:fill="auto"/>
          </w:tcPr>
          <w:p w14:paraId="20C0EC0A" w14:textId="77777777" w:rsidR="00D8375E" w:rsidRPr="000C68ED" w:rsidRDefault="00D8375E" w:rsidP="00D8375E">
            <w:pPr>
              <w:pStyle w:val="TAH"/>
              <w:rPr>
                <w:lang w:val="en-US"/>
              </w:rPr>
            </w:pPr>
          </w:p>
        </w:tc>
        <w:tc>
          <w:tcPr>
            <w:tcW w:w="1177" w:type="dxa"/>
            <w:vMerge/>
            <w:shd w:val="clear" w:color="auto" w:fill="auto"/>
          </w:tcPr>
          <w:p w14:paraId="242BF388" w14:textId="77777777" w:rsidR="00D8375E" w:rsidRPr="000C68ED" w:rsidRDefault="00D8375E" w:rsidP="00D8375E">
            <w:pPr>
              <w:pStyle w:val="TAH"/>
              <w:rPr>
                <w:lang w:val="en-US"/>
              </w:rPr>
            </w:pPr>
          </w:p>
        </w:tc>
        <w:tc>
          <w:tcPr>
            <w:tcW w:w="1532" w:type="dxa"/>
            <w:gridSpan w:val="2"/>
          </w:tcPr>
          <w:p w14:paraId="452A6F37"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07F95D69"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481431D"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6DF86B53"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E3A4D67"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B08A503" w14:textId="77777777" w:rsidTr="00E5734C">
        <w:trPr>
          <w:trHeight w:val="237"/>
          <w:jc w:val="center"/>
        </w:trPr>
        <w:tc>
          <w:tcPr>
            <w:tcW w:w="807" w:type="dxa"/>
            <w:vMerge/>
            <w:tcBorders>
              <w:bottom w:val="single" w:sz="4" w:space="0" w:color="auto"/>
            </w:tcBorders>
            <w:shd w:val="clear" w:color="auto" w:fill="auto"/>
          </w:tcPr>
          <w:p w14:paraId="36F4291D" w14:textId="77777777" w:rsidR="00D8375E" w:rsidRPr="000C68ED" w:rsidRDefault="00D8375E" w:rsidP="00D8375E">
            <w:pPr>
              <w:pStyle w:val="TAH"/>
              <w:rPr>
                <w:lang w:val="en-US"/>
              </w:rPr>
            </w:pPr>
          </w:p>
        </w:tc>
        <w:tc>
          <w:tcPr>
            <w:tcW w:w="1177" w:type="dxa"/>
            <w:vMerge/>
            <w:shd w:val="clear" w:color="auto" w:fill="auto"/>
          </w:tcPr>
          <w:p w14:paraId="4FDA04DE" w14:textId="77777777" w:rsidR="00D8375E" w:rsidRPr="000C68ED" w:rsidRDefault="00D8375E" w:rsidP="00D8375E">
            <w:pPr>
              <w:pStyle w:val="TAH"/>
              <w:rPr>
                <w:lang w:val="en-US"/>
              </w:rPr>
            </w:pPr>
          </w:p>
        </w:tc>
        <w:tc>
          <w:tcPr>
            <w:tcW w:w="721" w:type="dxa"/>
          </w:tcPr>
          <w:p w14:paraId="79F98F7D" w14:textId="77777777" w:rsidR="00D8375E" w:rsidRPr="000C68ED" w:rsidRDefault="00D8375E" w:rsidP="00D8375E">
            <w:pPr>
              <w:pStyle w:val="TAH"/>
              <w:rPr>
                <w:lang w:val="en-US"/>
              </w:rPr>
            </w:pPr>
            <w:r w:rsidRPr="000C68ED">
              <w:rPr>
                <w:lang w:val="en-US"/>
              </w:rPr>
              <w:t>Full (dB)</w:t>
            </w:r>
          </w:p>
        </w:tc>
        <w:tc>
          <w:tcPr>
            <w:tcW w:w="811" w:type="dxa"/>
          </w:tcPr>
          <w:p w14:paraId="76029C41" w14:textId="77777777" w:rsidR="00D8375E" w:rsidRPr="000C68ED" w:rsidRDefault="00D8375E" w:rsidP="00D8375E">
            <w:pPr>
              <w:pStyle w:val="TAH"/>
              <w:rPr>
                <w:lang w:val="en-US"/>
              </w:rPr>
            </w:pPr>
            <w:r w:rsidRPr="000C68ED">
              <w:rPr>
                <w:lang w:val="en-US"/>
              </w:rPr>
              <w:t>Partial (dB)</w:t>
            </w:r>
          </w:p>
        </w:tc>
        <w:tc>
          <w:tcPr>
            <w:tcW w:w="688" w:type="dxa"/>
          </w:tcPr>
          <w:p w14:paraId="5D314E8A" w14:textId="77777777" w:rsidR="00D8375E" w:rsidRPr="000C68ED" w:rsidRDefault="00D8375E" w:rsidP="00D8375E">
            <w:pPr>
              <w:pStyle w:val="TAH"/>
              <w:rPr>
                <w:lang w:val="en-US"/>
              </w:rPr>
            </w:pPr>
            <w:r w:rsidRPr="000C68ED">
              <w:rPr>
                <w:lang w:val="en-US"/>
              </w:rPr>
              <w:t>Full (dB)</w:t>
            </w:r>
          </w:p>
        </w:tc>
        <w:tc>
          <w:tcPr>
            <w:tcW w:w="811" w:type="dxa"/>
          </w:tcPr>
          <w:p w14:paraId="479EF7BF" w14:textId="77777777" w:rsidR="00D8375E" w:rsidRPr="000C68ED" w:rsidRDefault="00D8375E" w:rsidP="00D8375E">
            <w:pPr>
              <w:pStyle w:val="TAH"/>
              <w:rPr>
                <w:lang w:val="en-US"/>
              </w:rPr>
            </w:pPr>
            <w:r w:rsidRPr="000C68ED">
              <w:rPr>
                <w:lang w:val="en-US"/>
              </w:rPr>
              <w:t>Partial (dB)</w:t>
            </w:r>
          </w:p>
        </w:tc>
        <w:tc>
          <w:tcPr>
            <w:tcW w:w="721" w:type="dxa"/>
          </w:tcPr>
          <w:p w14:paraId="38933EA4" w14:textId="77777777" w:rsidR="00D8375E" w:rsidRPr="000C68ED" w:rsidRDefault="00D8375E" w:rsidP="00D8375E">
            <w:pPr>
              <w:pStyle w:val="TAH"/>
              <w:rPr>
                <w:lang w:val="en-US"/>
              </w:rPr>
            </w:pPr>
            <w:r w:rsidRPr="000C68ED">
              <w:rPr>
                <w:lang w:val="en-US"/>
              </w:rPr>
              <w:t>Full (dB)</w:t>
            </w:r>
          </w:p>
        </w:tc>
        <w:tc>
          <w:tcPr>
            <w:tcW w:w="811" w:type="dxa"/>
          </w:tcPr>
          <w:p w14:paraId="03D6F4C5" w14:textId="77777777" w:rsidR="00D8375E" w:rsidRPr="000C68ED" w:rsidRDefault="00D8375E" w:rsidP="00D8375E">
            <w:pPr>
              <w:pStyle w:val="TAH"/>
              <w:rPr>
                <w:lang w:val="en-US"/>
              </w:rPr>
            </w:pPr>
            <w:r w:rsidRPr="000C68ED">
              <w:rPr>
                <w:lang w:val="en-US"/>
              </w:rPr>
              <w:t>Partial (dB)</w:t>
            </w:r>
          </w:p>
        </w:tc>
        <w:tc>
          <w:tcPr>
            <w:tcW w:w="721" w:type="dxa"/>
          </w:tcPr>
          <w:p w14:paraId="6878DF37" w14:textId="77777777" w:rsidR="00D8375E" w:rsidRPr="000C68ED" w:rsidRDefault="00D8375E" w:rsidP="00D8375E">
            <w:pPr>
              <w:pStyle w:val="TAH"/>
              <w:rPr>
                <w:lang w:val="en-US"/>
              </w:rPr>
            </w:pPr>
            <w:r w:rsidRPr="000C68ED">
              <w:rPr>
                <w:lang w:val="en-US"/>
              </w:rPr>
              <w:t>Full (dB)</w:t>
            </w:r>
          </w:p>
        </w:tc>
        <w:tc>
          <w:tcPr>
            <w:tcW w:w="811" w:type="dxa"/>
          </w:tcPr>
          <w:p w14:paraId="00181CEC" w14:textId="77777777" w:rsidR="00D8375E" w:rsidRPr="000C68ED" w:rsidRDefault="00D8375E" w:rsidP="00D8375E">
            <w:pPr>
              <w:pStyle w:val="TAH"/>
              <w:rPr>
                <w:lang w:val="en-US"/>
              </w:rPr>
            </w:pPr>
            <w:r w:rsidRPr="000C68ED">
              <w:rPr>
                <w:lang w:val="en-US"/>
              </w:rPr>
              <w:t>Partial (dB)</w:t>
            </w:r>
          </w:p>
        </w:tc>
        <w:tc>
          <w:tcPr>
            <w:tcW w:w="741" w:type="dxa"/>
          </w:tcPr>
          <w:p w14:paraId="381A3857" w14:textId="77777777" w:rsidR="00D8375E" w:rsidRPr="000C68ED" w:rsidRDefault="00D8375E" w:rsidP="00D8375E">
            <w:pPr>
              <w:pStyle w:val="TAH"/>
              <w:rPr>
                <w:lang w:val="en-US"/>
              </w:rPr>
            </w:pPr>
            <w:r w:rsidRPr="000C68ED">
              <w:rPr>
                <w:lang w:val="en-US"/>
              </w:rPr>
              <w:t>Full (dB)</w:t>
            </w:r>
          </w:p>
        </w:tc>
        <w:tc>
          <w:tcPr>
            <w:tcW w:w="811" w:type="dxa"/>
          </w:tcPr>
          <w:p w14:paraId="60F03AB2" w14:textId="77777777" w:rsidR="00D8375E" w:rsidRPr="000C68ED" w:rsidRDefault="00D8375E" w:rsidP="00D8375E">
            <w:pPr>
              <w:pStyle w:val="TAH"/>
              <w:rPr>
                <w:lang w:val="en-US"/>
              </w:rPr>
            </w:pPr>
            <w:r w:rsidRPr="000C68ED">
              <w:rPr>
                <w:lang w:val="en-US"/>
              </w:rPr>
              <w:t>Partial (dB)</w:t>
            </w:r>
          </w:p>
        </w:tc>
      </w:tr>
      <w:tr w:rsidR="00E5734C" w:rsidRPr="000C68ED" w14:paraId="7197C89C" w14:textId="77777777" w:rsidTr="00E5734C">
        <w:trPr>
          <w:trHeight w:val="20"/>
          <w:jc w:val="center"/>
        </w:trPr>
        <w:tc>
          <w:tcPr>
            <w:tcW w:w="807" w:type="dxa"/>
            <w:vMerge w:val="restart"/>
            <w:shd w:val="clear" w:color="auto" w:fill="auto"/>
          </w:tcPr>
          <w:p w14:paraId="15AF68F1"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05599AF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599B2FDA" w14:textId="785285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31879F87" w14:textId="31C3D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3AFFD602" w14:textId="081B02B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3C1EE03" w14:textId="44F174B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41D4900E" w14:textId="6A66AC1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c>
          <w:tcPr>
            <w:tcW w:w="811" w:type="dxa"/>
            <w:vAlign w:val="center"/>
          </w:tcPr>
          <w:p w14:paraId="12A72DF3" w14:textId="2BCC4E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329A73FB" w14:textId="476E0F0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6A604091" w14:textId="732DF8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0999F975" w14:textId="2E9D888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7303BDDD" w14:textId="6CC7C3F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61149A7" w14:textId="77777777" w:rsidTr="00E5734C">
        <w:trPr>
          <w:trHeight w:val="20"/>
          <w:jc w:val="center"/>
        </w:trPr>
        <w:tc>
          <w:tcPr>
            <w:tcW w:w="807" w:type="dxa"/>
            <w:vMerge/>
            <w:shd w:val="clear" w:color="auto" w:fill="auto"/>
          </w:tcPr>
          <w:p w14:paraId="66F7F64A" w14:textId="77777777" w:rsidR="00E5734C" w:rsidRPr="000C68ED" w:rsidRDefault="00E5734C" w:rsidP="00E5734C">
            <w:pPr>
              <w:pStyle w:val="FL"/>
              <w:spacing w:before="0" w:after="0"/>
              <w:rPr>
                <w:b w:val="0"/>
                <w:bCs/>
                <w:sz w:val="18"/>
                <w:szCs w:val="18"/>
                <w:lang w:val="en-US"/>
              </w:rPr>
            </w:pPr>
          </w:p>
        </w:tc>
        <w:tc>
          <w:tcPr>
            <w:tcW w:w="1177" w:type="dxa"/>
          </w:tcPr>
          <w:p w14:paraId="51B06B3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80D2FBB" w14:textId="54C6140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2CED1F95" w14:textId="2E580D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1FE15A58" w14:textId="01A1C8A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235392D3" w14:textId="71DD28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58346C9C" w14:textId="0B0E398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6E379335" w14:textId="76CEA9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65173FBA" w14:textId="6ADE965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7F4BCEE" w14:textId="544582E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1300C1B1" w14:textId="723FD6A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1F1364DE" w14:textId="470C40E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1FCE757" w14:textId="77777777" w:rsidTr="00E5734C">
        <w:trPr>
          <w:trHeight w:val="20"/>
          <w:jc w:val="center"/>
        </w:trPr>
        <w:tc>
          <w:tcPr>
            <w:tcW w:w="807" w:type="dxa"/>
            <w:vMerge/>
            <w:shd w:val="clear" w:color="auto" w:fill="auto"/>
          </w:tcPr>
          <w:p w14:paraId="20435D91" w14:textId="77777777" w:rsidR="00E5734C" w:rsidRPr="000C68ED" w:rsidRDefault="00E5734C" w:rsidP="00E5734C">
            <w:pPr>
              <w:pStyle w:val="FL"/>
              <w:spacing w:before="0" w:after="0"/>
              <w:rPr>
                <w:b w:val="0"/>
                <w:bCs/>
                <w:i/>
                <w:sz w:val="18"/>
                <w:szCs w:val="18"/>
                <w:lang w:val="en-US"/>
              </w:rPr>
            </w:pPr>
          </w:p>
        </w:tc>
        <w:tc>
          <w:tcPr>
            <w:tcW w:w="1177" w:type="dxa"/>
          </w:tcPr>
          <w:p w14:paraId="53694B9B"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986618A" w14:textId="397DDF4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035891A6" w14:textId="3D70DA1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77D84EB7" w14:textId="373BB00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050B246" w14:textId="441B1A1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6.30</w:t>
            </w:r>
          </w:p>
        </w:tc>
        <w:tc>
          <w:tcPr>
            <w:tcW w:w="721" w:type="dxa"/>
            <w:vAlign w:val="center"/>
          </w:tcPr>
          <w:p w14:paraId="72D40191" w14:textId="343B97F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4A4D0538" w14:textId="389038A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07CE24C4" w14:textId="65FB4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A652A81" w14:textId="6997D5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61C4C49" w14:textId="3083A8E7"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66A779EA" w14:textId="27A767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7A350AD8" w14:textId="77777777" w:rsidTr="00E5734C">
        <w:trPr>
          <w:trHeight w:val="20"/>
          <w:jc w:val="center"/>
        </w:trPr>
        <w:tc>
          <w:tcPr>
            <w:tcW w:w="807" w:type="dxa"/>
            <w:vMerge/>
            <w:shd w:val="clear" w:color="auto" w:fill="auto"/>
          </w:tcPr>
          <w:p w14:paraId="1E43CC93" w14:textId="77777777" w:rsidR="00E5734C" w:rsidRPr="000C68ED" w:rsidRDefault="00E5734C" w:rsidP="00E5734C">
            <w:pPr>
              <w:pStyle w:val="FL"/>
              <w:spacing w:before="0" w:after="0"/>
              <w:rPr>
                <w:b w:val="0"/>
                <w:bCs/>
                <w:sz w:val="18"/>
                <w:szCs w:val="18"/>
                <w:lang w:val="en-US"/>
              </w:rPr>
            </w:pPr>
          </w:p>
        </w:tc>
        <w:tc>
          <w:tcPr>
            <w:tcW w:w="1177" w:type="dxa"/>
          </w:tcPr>
          <w:p w14:paraId="2A0BE05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4A9771E" w14:textId="5D9097D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144B7EC3" w14:textId="708C57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2F4AAF8B" w14:textId="57292F2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5F3D43E2" w14:textId="4C5648A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C620D84" w14:textId="0F7741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8AD67AD" w14:textId="663019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5F6F592C" w14:textId="20932F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4DBCDA74" w14:textId="3120BD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1157C70" w14:textId="457E691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053CEE6" w14:textId="33280DA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bl>
    <w:p w14:paraId="5FEDF0A3" w14:textId="77777777" w:rsidR="00D8375E" w:rsidRPr="000C68ED" w:rsidRDefault="00D8375E" w:rsidP="00D8375E">
      <w:pPr>
        <w:pStyle w:val="BodyText"/>
        <w:rPr>
          <w:lang w:val="en-US"/>
        </w:rPr>
      </w:pPr>
    </w:p>
    <w:p w14:paraId="463573E8" w14:textId="77777777"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NS_61, the maximum output power is limited with 14dBm. Therefore, basically, A-MPR should be met with the following equation considering power class 5, 20dBm.</w:t>
      </w:r>
    </w:p>
    <w:p w14:paraId="0BAC6B31" w14:textId="1B54F532" w:rsidR="00D8375E" w:rsidRPr="000C68ED" w:rsidRDefault="00D8375E" w:rsidP="00827C20">
      <w:pPr>
        <w:pStyle w:val="ListParagraph"/>
        <w:numPr>
          <w:ilvl w:val="0"/>
          <w:numId w:val="13"/>
        </w:numPr>
        <w:overflowPunct/>
        <w:autoSpaceDE/>
        <w:autoSpaceDN/>
        <w:adjustRightInd/>
        <w:spacing w:after="0"/>
        <w:ind w:firstLineChars="0"/>
        <w:textAlignment w:val="auto"/>
        <w:rPr>
          <w:rFonts w:eastAsiaTheme="minorEastAsia"/>
          <w:lang w:val="en-US"/>
        </w:rPr>
      </w:pPr>
      <w:r w:rsidRPr="000C68ED">
        <w:rPr>
          <w:rFonts w:eastAsiaTheme="minorEastAsia"/>
          <w:lang w:val="en-US"/>
        </w:rPr>
        <w:t>NS_61 A-MPR = max{Table 2-19 + implementation margin, 6 dB}.</w:t>
      </w:r>
    </w:p>
    <w:p w14:paraId="7098FD75" w14:textId="6988B069" w:rsidR="00D8375E" w:rsidRPr="000C68ED" w:rsidRDefault="00D8375E" w:rsidP="00D8375E">
      <w:pPr>
        <w:pStyle w:val="BodyText"/>
        <w:rPr>
          <w:lang w:val="en-US"/>
        </w:rPr>
      </w:pPr>
    </w:p>
    <w:p w14:paraId="426A0C97" w14:textId="77777777" w:rsidR="00D8375E" w:rsidRPr="000C68ED" w:rsidRDefault="00D8375E" w:rsidP="00D8375E">
      <w:pPr>
        <w:pStyle w:val="BodyText"/>
        <w:rPr>
          <w:lang w:val="en-US" w:eastAsia="ko-KR"/>
        </w:rPr>
      </w:pPr>
      <w:r w:rsidRPr="000C68ED">
        <w:rPr>
          <w:lang w:val="en-US" w:eastAsia="ko-KR"/>
        </w:rPr>
        <w:t>For NS_61, Full RB allocation and Partial RB allocation for sub-band operation can be reused as Table 6.2F.3.11-1 in TS38.101-1.</w:t>
      </w:r>
    </w:p>
    <w:p w14:paraId="7971D15F" w14:textId="77777777" w:rsidR="00D8375E" w:rsidRPr="000C68ED" w:rsidRDefault="00D8375E" w:rsidP="00D8375E">
      <w:pPr>
        <w:pStyle w:val="TH"/>
        <w:rPr>
          <w:lang w:val="en-US"/>
        </w:rPr>
      </w:pPr>
      <w:r w:rsidRPr="000C68ED">
        <w:rPr>
          <w:lang w:val="en-US"/>
        </w:rPr>
        <w:t>Table 6.2F.3.11-1: A-MPR for NS_61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D8375E" w:rsidRPr="000C68ED" w14:paraId="0A90E2B7" w14:textId="77777777" w:rsidTr="00D8375E">
        <w:trPr>
          <w:trHeight w:val="237"/>
          <w:jc w:val="center"/>
        </w:trPr>
        <w:tc>
          <w:tcPr>
            <w:tcW w:w="1215" w:type="dxa"/>
            <w:vMerge w:val="restart"/>
            <w:shd w:val="clear" w:color="auto" w:fill="auto"/>
          </w:tcPr>
          <w:p w14:paraId="1E7A2585" w14:textId="77777777" w:rsidR="00D8375E" w:rsidRPr="000C68ED" w:rsidRDefault="00D8375E" w:rsidP="00D8375E">
            <w:pPr>
              <w:pStyle w:val="TAH"/>
              <w:rPr>
                <w:lang w:val="en-US"/>
              </w:rPr>
            </w:pPr>
            <w:r w:rsidRPr="000C68ED">
              <w:rPr>
                <w:lang w:val="en-US"/>
              </w:rPr>
              <w:t>Pre-coding</w:t>
            </w:r>
          </w:p>
        </w:tc>
        <w:tc>
          <w:tcPr>
            <w:tcW w:w="1348" w:type="dxa"/>
            <w:vMerge w:val="restart"/>
            <w:shd w:val="clear" w:color="auto" w:fill="auto"/>
          </w:tcPr>
          <w:p w14:paraId="4EFE2A78" w14:textId="77777777" w:rsidR="00D8375E" w:rsidRPr="000C68ED" w:rsidRDefault="00D8375E" w:rsidP="00D8375E">
            <w:pPr>
              <w:pStyle w:val="TAH"/>
              <w:rPr>
                <w:lang w:val="en-US"/>
              </w:rPr>
            </w:pPr>
            <w:r w:rsidRPr="000C68ED">
              <w:rPr>
                <w:lang w:val="en-US"/>
              </w:rPr>
              <w:t>Modulation</w:t>
            </w:r>
          </w:p>
        </w:tc>
        <w:tc>
          <w:tcPr>
            <w:tcW w:w="7058" w:type="dxa"/>
            <w:gridSpan w:val="8"/>
          </w:tcPr>
          <w:p w14:paraId="07B01E8E" w14:textId="77777777" w:rsidR="00D8375E" w:rsidRPr="000C68ED" w:rsidRDefault="00D8375E" w:rsidP="00D8375E">
            <w:pPr>
              <w:pStyle w:val="TAH"/>
              <w:rPr>
                <w:lang w:val="en-US"/>
              </w:rPr>
            </w:pPr>
            <w:r w:rsidRPr="000C68ED">
              <w:rPr>
                <w:lang w:val="en-US"/>
              </w:rPr>
              <w:t>Channel bandwidth (Sub-band allocation) / RB Allocation</w:t>
            </w:r>
          </w:p>
        </w:tc>
      </w:tr>
      <w:tr w:rsidR="00D8375E" w:rsidRPr="000C68ED" w14:paraId="7F404764" w14:textId="77777777" w:rsidTr="00D8375E">
        <w:trPr>
          <w:trHeight w:val="237"/>
          <w:jc w:val="center"/>
        </w:trPr>
        <w:tc>
          <w:tcPr>
            <w:tcW w:w="1215" w:type="dxa"/>
            <w:vMerge/>
            <w:shd w:val="clear" w:color="auto" w:fill="auto"/>
          </w:tcPr>
          <w:p w14:paraId="735631A3" w14:textId="77777777" w:rsidR="00D8375E" w:rsidRPr="000C68ED" w:rsidRDefault="00D8375E" w:rsidP="00D8375E">
            <w:pPr>
              <w:pStyle w:val="TAH"/>
              <w:rPr>
                <w:lang w:val="en-US"/>
              </w:rPr>
            </w:pPr>
          </w:p>
        </w:tc>
        <w:tc>
          <w:tcPr>
            <w:tcW w:w="1348" w:type="dxa"/>
            <w:vMerge/>
            <w:shd w:val="clear" w:color="auto" w:fill="auto"/>
          </w:tcPr>
          <w:p w14:paraId="4CBB2C08" w14:textId="77777777" w:rsidR="00D8375E" w:rsidRPr="000C68ED" w:rsidRDefault="00D8375E" w:rsidP="00D8375E">
            <w:pPr>
              <w:pStyle w:val="TAH"/>
              <w:rPr>
                <w:lang w:val="en-US"/>
              </w:rPr>
            </w:pPr>
          </w:p>
        </w:tc>
        <w:tc>
          <w:tcPr>
            <w:tcW w:w="1970" w:type="dxa"/>
            <w:gridSpan w:val="2"/>
          </w:tcPr>
          <w:p w14:paraId="43950573" w14:textId="77777777" w:rsidR="00D8375E" w:rsidRPr="000C68ED" w:rsidRDefault="00D8375E" w:rsidP="00D8375E">
            <w:pPr>
              <w:pStyle w:val="TAH"/>
              <w:rPr>
                <w:lang w:val="en-US"/>
              </w:rPr>
            </w:pPr>
            <w:r w:rsidRPr="000C68ED">
              <w:rPr>
                <w:lang w:val="en-US"/>
              </w:rPr>
              <w:t>20 MHz</w:t>
            </w:r>
          </w:p>
        </w:tc>
        <w:tc>
          <w:tcPr>
            <w:tcW w:w="1760" w:type="dxa"/>
            <w:gridSpan w:val="2"/>
          </w:tcPr>
          <w:p w14:paraId="46FEDEC0" w14:textId="77777777" w:rsidR="00D8375E" w:rsidRPr="000C68ED" w:rsidRDefault="00D8375E" w:rsidP="00D8375E">
            <w:pPr>
              <w:pStyle w:val="TAH"/>
              <w:rPr>
                <w:lang w:val="en-US"/>
              </w:rPr>
            </w:pPr>
            <w:r w:rsidRPr="000C68ED">
              <w:rPr>
                <w:lang w:val="en-US"/>
              </w:rPr>
              <w:t>40 MHz</w:t>
            </w:r>
          </w:p>
        </w:tc>
        <w:tc>
          <w:tcPr>
            <w:tcW w:w="1760" w:type="dxa"/>
            <w:gridSpan w:val="2"/>
          </w:tcPr>
          <w:p w14:paraId="3AB43AA6" w14:textId="77777777" w:rsidR="00D8375E" w:rsidRPr="000C68ED" w:rsidRDefault="00D8375E" w:rsidP="00D8375E">
            <w:pPr>
              <w:pStyle w:val="TAH"/>
              <w:rPr>
                <w:lang w:val="en-US"/>
              </w:rPr>
            </w:pPr>
            <w:r w:rsidRPr="000C68ED">
              <w:rPr>
                <w:lang w:val="en-US"/>
              </w:rPr>
              <w:t>60 MHz</w:t>
            </w:r>
          </w:p>
        </w:tc>
        <w:tc>
          <w:tcPr>
            <w:tcW w:w="1568" w:type="dxa"/>
            <w:gridSpan w:val="2"/>
          </w:tcPr>
          <w:p w14:paraId="2F3AD669" w14:textId="77777777" w:rsidR="00D8375E" w:rsidRPr="000C68ED" w:rsidRDefault="00D8375E" w:rsidP="00D8375E">
            <w:pPr>
              <w:pStyle w:val="TAH"/>
              <w:rPr>
                <w:lang w:val="en-US"/>
              </w:rPr>
            </w:pPr>
            <w:r w:rsidRPr="000C68ED">
              <w:rPr>
                <w:lang w:val="en-US"/>
              </w:rPr>
              <w:t>80 MHz</w:t>
            </w:r>
          </w:p>
        </w:tc>
      </w:tr>
      <w:tr w:rsidR="00D8375E" w:rsidRPr="000C68ED" w14:paraId="6A12FF1A" w14:textId="77777777" w:rsidTr="00D8375E">
        <w:trPr>
          <w:trHeight w:val="237"/>
          <w:jc w:val="center"/>
        </w:trPr>
        <w:tc>
          <w:tcPr>
            <w:tcW w:w="1215" w:type="dxa"/>
            <w:vMerge/>
            <w:tcBorders>
              <w:bottom w:val="single" w:sz="4" w:space="0" w:color="auto"/>
            </w:tcBorders>
            <w:shd w:val="clear" w:color="auto" w:fill="auto"/>
          </w:tcPr>
          <w:p w14:paraId="5FFFD1F2" w14:textId="77777777" w:rsidR="00D8375E" w:rsidRPr="000C68ED" w:rsidRDefault="00D8375E" w:rsidP="00D8375E">
            <w:pPr>
              <w:pStyle w:val="TAH"/>
              <w:rPr>
                <w:lang w:val="en-US"/>
              </w:rPr>
            </w:pPr>
          </w:p>
        </w:tc>
        <w:tc>
          <w:tcPr>
            <w:tcW w:w="1348" w:type="dxa"/>
            <w:vMerge/>
            <w:shd w:val="clear" w:color="auto" w:fill="auto"/>
          </w:tcPr>
          <w:p w14:paraId="74260C40" w14:textId="77777777" w:rsidR="00D8375E" w:rsidRPr="000C68ED" w:rsidRDefault="00D8375E" w:rsidP="00D8375E">
            <w:pPr>
              <w:pStyle w:val="TAH"/>
              <w:rPr>
                <w:lang w:val="en-US"/>
              </w:rPr>
            </w:pPr>
          </w:p>
        </w:tc>
        <w:tc>
          <w:tcPr>
            <w:tcW w:w="931" w:type="dxa"/>
          </w:tcPr>
          <w:p w14:paraId="72B0DD32" w14:textId="77777777" w:rsidR="00D8375E" w:rsidRPr="000C68ED" w:rsidRDefault="00D8375E" w:rsidP="00D8375E">
            <w:pPr>
              <w:pStyle w:val="TAH"/>
              <w:rPr>
                <w:lang w:val="en-US"/>
              </w:rPr>
            </w:pPr>
            <w:r w:rsidRPr="000C68ED">
              <w:rPr>
                <w:lang w:val="en-US"/>
              </w:rPr>
              <w:t>Full (dB)</w:t>
            </w:r>
          </w:p>
        </w:tc>
        <w:tc>
          <w:tcPr>
            <w:tcW w:w="1039" w:type="dxa"/>
          </w:tcPr>
          <w:p w14:paraId="0622C160" w14:textId="77777777" w:rsidR="00D8375E" w:rsidRPr="000C68ED" w:rsidRDefault="00D8375E" w:rsidP="00D8375E">
            <w:pPr>
              <w:pStyle w:val="TAH"/>
              <w:rPr>
                <w:lang w:val="en-US"/>
              </w:rPr>
            </w:pPr>
            <w:r w:rsidRPr="000C68ED">
              <w:rPr>
                <w:lang w:val="en-US"/>
              </w:rPr>
              <w:t>Partial (dB)</w:t>
            </w:r>
          </w:p>
        </w:tc>
        <w:tc>
          <w:tcPr>
            <w:tcW w:w="854" w:type="dxa"/>
          </w:tcPr>
          <w:p w14:paraId="7E613D3D" w14:textId="77777777" w:rsidR="00D8375E" w:rsidRPr="000C68ED" w:rsidRDefault="00D8375E" w:rsidP="00D8375E">
            <w:pPr>
              <w:pStyle w:val="TAH"/>
              <w:rPr>
                <w:lang w:val="en-US"/>
              </w:rPr>
            </w:pPr>
            <w:r w:rsidRPr="000C68ED">
              <w:rPr>
                <w:lang w:val="en-US"/>
              </w:rPr>
              <w:t>Full (dB)</w:t>
            </w:r>
          </w:p>
        </w:tc>
        <w:tc>
          <w:tcPr>
            <w:tcW w:w="906" w:type="dxa"/>
          </w:tcPr>
          <w:p w14:paraId="7377444B" w14:textId="77777777" w:rsidR="00D8375E" w:rsidRPr="000C68ED" w:rsidRDefault="00D8375E" w:rsidP="00D8375E">
            <w:pPr>
              <w:pStyle w:val="TAH"/>
              <w:rPr>
                <w:lang w:val="en-US"/>
              </w:rPr>
            </w:pPr>
            <w:r w:rsidRPr="000C68ED">
              <w:rPr>
                <w:lang w:val="en-US"/>
              </w:rPr>
              <w:t>Partial (dB)</w:t>
            </w:r>
          </w:p>
        </w:tc>
        <w:tc>
          <w:tcPr>
            <w:tcW w:w="854" w:type="dxa"/>
          </w:tcPr>
          <w:p w14:paraId="4183EA41" w14:textId="77777777" w:rsidR="00D8375E" w:rsidRPr="000C68ED" w:rsidRDefault="00D8375E" w:rsidP="00D8375E">
            <w:pPr>
              <w:pStyle w:val="TAH"/>
              <w:rPr>
                <w:lang w:val="en-US"/>
              </w:rPr>
            </w:pPr>
            <w:r w:rsidRPr="000C68ED">
              <w:rPr>
                <w:lang w:val="en-US"/>
              </w:rPr>
              <w:t>Full (dB)</w:t>
            </w:r>
          </w:p>
        </w:tc>
        <w:tc>
          <w:tcPr>
            <w:tcW w:w="906" w:type="dxa"/>
          </w:tcPr>
          <w:p w14:paraId="7CBEA6F0" w14:textId="77777777" w:rsidR="00D8375E" w:rsidRPr="000C68ED" w:rsidRDefault="00D8375E" w:rsidP="00D8375E">
            <w:pPr>
              <w:pStyle w:val="TAH"/>
              <w:rPr>
                <w:lang w:val="en-US"/>
              </w:rPr>
            </w:pPr>
            <w:r w:rsidRPr="000C68ED">
              <w:rPr>
                <w:lang w:val="en-US"/>
              </w:rPr>
              <w:t>Partial (dB)</w:t>
            </w:r>
          </w:p>
        </w:tc>
        <w:tc>
          <w:tcPr>
            <w:tcW w:w="784" w:type="dxa"/>
          </w:tcPr>
          <w:p w14:paraId="39173189" w14:textId="77777777" w:rsidR="00D8375E" w:rsidRPr="000C68ED" w:rsidRDefault="00D8375E" w:rsidP="00D8375E">
            <w:pPr>
              <w:pStyle w:val="TAH"/>
              <w:rPr>
                <w:lang w:val="en-US"/>
              </w:rPr>
            </w:pPr>
            <w:r w:rsidRPr="000C68ED">
              <w:rPr>
                <w:lang w:val="en-US"/>
              </w:rPr>
              <w:t>Full (dB)</w:t>
            </w:r>
          </w:p>
        </w:tc>
        <w:tc>
          <w:tcPr>
            <w:tcW w:w="784" w:type="dxa"/>
          </w:tcPr>
          <w:p w14:paraId="49D4216C" w14:textId="77777777" w:rsidR="00D8375E" w:rsidRPr="000C68ED" w:rsidRDefault="00D8375E" w:rsidP="00D8375E">
            <w:pPr>
              <w:pStyle w:val="TAH"/>
              <w:rPr>
                <w:lang w:val="en-US"/>
              </w:rPr>
            </w:pPr>
            <w:r w:rsidRPr="000C68ED">
              <w:rPr>
                <w:lang w:val="en-US"/>
              </w:rPr>
              <w:t>Partial (dB)</w:t>
            </w:r>
          </w:p>
        </w:tc>
      </w:tr>
      <w:tr w:rsidR="00D8375E" w:rsidRPr="000C68ED" w14:paraId="30FC522A" w14:textId="77777777" w:rsidTr="00D8375E">
        <w:trPr>
          <w:trHeight w:val="138"/>
          <w:jc w:val="center"/>
        </w:trPr>
        <w:tc>
          <w:tcPr>
            <w:tcW w:w="1215" w:type="dxa"/>
            <w:vMerge w:val="restart"/>
            <w:shd w:val="clear" w:color="auto" w:fill="auto"/>
          </w:tcPr>
          <w:p w14:paraId="75D18499" w14:textId="77777777" w:rsidR="00D8375E" w:rsidRPr="000C68ED" w:rsidRDefault="00D8375E" w:rsidP="00D8375E">
            <w:pPr>
              <w:pStyle w:val="TAC"/>
              <w:rPr>
                <w:lang w:val="en-US"/>
              </w:rPr>
            </w:pPr>
            <w:r w:rsidRPr="000C68ED">
              <w:rPr>
                <w:lang w:val="en-US"/>
              </w:rPr>
              <w:t>DFT-s-OFDM</w:t>
            </w:r>
          </w:p>
        </w:tc>
        <w:tc>
          <w:tcPr>
            <w:tcW w:w="1348" w:type="dxa"/>
          </w:tcPr>
          <w:p w14:paraId="01D8E0F7" w14:textId="77777777" w:rsidR="00D8375E" w:rsidRPr="000C68ED" w:rsidRDefault="00D8375E" w:rsidP="00D8375E">
            <w:pPr>
              <w:pStyle w:val="FL"/>
              <w:spacing w:before="0" w:after="0"/>
              <w:rPr>
                <w:b w:val="0"/>
                <w:bCs/>
                <w:sz w:val="18"/>
                <w:szCs w:val="18"/>
                <w:lang w:val="en-US"/>
              </w:rPr>
            </w:pPr>
            <w:r w:rsidRPr="000C68ED">
              <w:rPr>
                <w:b w:val="0"/>
                <w:sz w:val="18"/>
                <w:szCs w:val="18"/>
                <w:lang w:val="en-US"/>
              </w:rPr>
              <w:t>PI/2 BPSK</w:t>
            </w:r>
            <w:r w:rsidRPr="000C68ED">
              <w:rPr>
                <w:b w:val="0"/>
                <w:sz w:val="18"/>
                <w:szCs w:val="18"/>
                <w:vertAlign w:val="superscript"/>
                <w:lang w:val="en-US"/>
              </w:rPr>
              <w:t>2</w:t>
            </w:r>
          </w:p>
        </w:tc>
        <w:tc>
          <w:tcPr>
            <w:tcW w:w="931" w:type="dxa"/>
            <w:vAlign w:val="center"/>
          </w:tcPr>
          <w:p w14:paraId="783B0F1C" w14:textId="77777777" w:rsidR="00D8375E" w:rsidRPr="000C68ED" w:rsidRDefault="00D8375E" w:rsidP="00D8375E">
            <w:pPr>
              <w:pStyle w:val="TAC"/>
              <w:rPr>
                <w:b/>
                <w:lang w:val="en-US"/>
              </w:rPr>
            </w:pPr>
            <w:r w:rsidRPr="000C68ED">
              <w:rPr>
                <w:lang w:val="en-US"/>
              </w:rPr>
              <w:t>≤ 7.5</w:t>
            </w:r>
          </w:p>
        </w:tc>
        <w:tc>
          <w:tcPr>
            <w:tcW w:w="1039" w:type="dxa"/>
            <w:vAlign w:val="center"/>
          </w:tcPr>
          <w:p w14:paraId="0CBFABE6" w14:textId="77777777" w:rsidR="00D8375E" w:rsidRPr="000C68ED" w:rsidRDefault="00D8375E" w:rsidP="00D8375E">
            <w:pPr>
              <w:pStyle w:val="TAC"/>
              <w:rPr>
                <w:b/>
                <w:lang w:val="en-US"/>
              </w:rPr>
            </w:pPr>
            <w:r w:rsidRPr="000C68ED">
              <w:rPr>
                <w:lang w:val="en-US"/>
              </w:rPr>
              <w:t>≤ 10.0</w:t>
            </w:r>
          </w:p>
        </w:tc>
        <w:tc>
          <w:tcPr>
            <w:tcW w:w="854" w:type="dxa"/>
            <w:vAlign w:val="center"/>
          </w:tcPr>
          <w:p w14:paraId="30325160" w14:textId="77777777" w:rsidR="00D8375E" w:rsidRPr="000C68ED" w:rsidRDefault="00D8375E" w:rsidP="00D8375E">
            <w:pPr>
              <w:pStyle w:val="TAC"/>
              <w:rPr>
                <w:b/>
                <w:lang w:val="en-US"/>
              </w:rPr>
            </w:pPr>
            <w:r w:rsidRPr="000C68ED">
              <w:rPr>
                <w:lang w:val="en-US"/>
              </w:rPr>
              <w:t>≤ 6.5</w:t>
            </w:r>
          </w:p>
        </w:tc>
        <w:tc>
          <w:tcPr>
            <w:tcW w:w="906" w:type="dxa"/>
            <w:vAlign w:val="center"/>
          </w:tcPr>
          <w:p w14:paraId="156899E8" w14:textId="77777777" w:rsidR="00D8375E" w:rsidRPr="000C68ED" w:rsidRDefault="00D8375E" w:rsidP="00D8375E">
            <w:pPr>
              <w:pStyle w:val="TAC"/>
              <w:rPr>
                <w:b/>
                <w:lang w:val="en-US"/>
              </w:rPr>
            </w:pPr>
            <w:r w:rsidRPr="000C68ED">
              <w:rPr>
                <w:lang w:val="en-US"/>
              </w:rPr>
              <w:t>≤ 6.5</w:t>
            </w:r>
          </w:p>
        </w:tc>
        <w:tc>
          <w:tcPr>
            <w:tcW w:w="854" w:type="dxa"/>
            <w:vAlign w:val="center"/>
          </w:tcPr>
          <w:p w14:paraId="68E51E70" w14:textId="77777777" w:rsidR="00D8375E" w:rsidRPr="000C68ED" w:rsidRDefault="00D8375E" w:rsidP="00D8375E">
            <w:pPr>
              <w:pStyle w:val="TAC"/>
              <w:rPr>
                <w:b/>
                <w:lang w:val="en-US"/>
              </w:rPr>
            </w:pPr>
            <w:r w:rsidRPr="000C68ED">
              <w:rPr>
                <w:lang w:val="en-US"/>
              </w:rPr>
              <w:t>≤ 6.0</w:t>
            </w:r>
          </w:p>
        </w:tc>
        <w:tc>
          <w:tcPr>
            <w:tcW w:w="906" w:type="dxa"/>
            <w:vAlign w:val="center"/>
          </w:tcPr>
          <w:p w14:paraId="38CDA1A1" w14:textId="77777777" w:rsidR="00D8375E" w:rsidRPr="000C68ED" w:rsidRDefault="00D8375E" w:rsidP="00D8375E">
            <w:pPr>
              <w:pStyle w:val="TAC"/>
              <w:rPr>
                <w:b/>
                <w:lang w:val="en-US"/>
              </w:rPr>
            </w:pPr>
            <w:r w:rsidRPr="000C68ED">
              <w:rPr>
                <w:lang w:val="en-US"/>
              </w:rPr>
              <w:t>≤ 6.0</w:t>
            </w:r>
          </w:p>
        </w:tc>
        <w:tc>
          <w:tcPr>
            <w:tcW w:w="784" w:type="dxa"/>
            <w:vAlign w:val="center"/>
          </w:tcPr>
          <w:p w14:paraId="43BE6964" w14:textId="77777777" w:rsidR="00D8375E" w:rsidRPr="000C68ED" w:rsidRDefault="00D8375E" w:rsidP="00D8375E">
            <w:pPr>
              <w:pStyle w:val="TAC"/>
              <w:rPr>
                <w:b/>
                <w:lang w:val="en-US"/>
              </w:rPr>
            </w:pPr>
            <w:r w:rsidRPr="000C68ED">
              <w:rPr>
                <w:lang w:val="en-US"/>
              </w:rPr>
              <w:t>≤ 6.0</w:t>
            </w:r>
          </w:p>
        </w:tc>
        <w:tc>
          <w:tcPr>
            <w:tcW w:w="784" w:type="dxa"/>
            <w:vAlign w:val="center"/>
          </w:tcPr>
          <w:p w14:paraId="7ADDFB3D" w14:textId="77777777" w:rsidR="00D8375E" w:rsidRPr="000C68ED" w:rsidRDefault="00D8375E" w:rsidP="00D8375E">
            <w:pPr>
              <w:pStyle w:val="TAC"/>
              <w:rPr>
                <w:b/>
                <w:lang w:val="en-US"/>
              </w:rPr>
            </w:pPr>
            <w:r w:rsidRPr="000C68ED">
              <w:rPr>
                <w:lang w:val="en-US"/>
              </w:rPr>
              <w:t>≤ 6.0</w:t>
            </w:r>
          </w:p>
        </w:tc>
      </w:tr>
      <w:tr w:rsidR="00D8375E" w:rsidRPr="000C68ED" w14:paraId="6A3D8AEC" w14:textId="77777777" w:rsidTr="00D8375E">
        <w:trPr>
          <w:trHeight w:val="138"/>
          <w:jc w:val="center"/>
        </w:trPr>
        <w:tc>
          <w:tcPr>
            <w:tcW w:w="1215" w:type="dxa"/>
            <w:vMerge/>
            <w:shd w:val="clear" w:color="auto" w:fill="auto"/>
          </w:tcPr>
          <w:p w14:paraId="5AE8EA9A" w14:textId="77777777" w:rsidR="00D8375E" w:rsidRPr="000C68ED" w:rsidRDefault="00D8375E" w:rsidP="00D8375E">
            <w:pPr>
              <w:pStyle w:val="TAC"/>
              <w:rPr>
                <w:b/>
                <w:lang w:val="en-US"/>
              </w:rPr>
            </w:pPr>
          </w:p>
        </w:tc>
        <w:tc>
          <w:tcPr>
            <w:tcW w:w="1348" w:type="dxa"/>
          </w:tcPr>
          <w:p w14:paraId="347CEB84" w14:textId="77777777" w:rsidR="00D8375E" w:rsidRPr="000C68ED" w:rsidRDefault="00D8375E" w:rsidP="00D8375E">
            <w:pPr>
              <w:pStyle w:val="TAC"/>
              <w:rPr>
                <w:b/>
                <w:lang w:val="en-US"/>
              </w:rPr>
            </w:pPr>
            <w:r w:rsidRPr="000C68ED">
              <w:rPr>
                <w:lang w:val="en-US"/>
              </w:rPr>
              <w:t>QPSK</w:t>
            </w:r>
          </w:p>
        </w:tc>
        <w:tc>
          <w:tcPr>
            <w:tcW w:w="931" w:type="dxa"/>
            <w:vAlign w:val="center"/>
          </w:tcPr>
          <w:p w14:paraId="3763EB10" w14:textId="77777777" w:rsidR="00D8375E" w:rsidRPr="000C68ED" w:rsidRDefault="00D8375E" w:rsidP="00D8375E">
            <w:pPr>
              <w:pStyle w:val="TAC"/>
              <w:rPr>
                <w:b/>
                <w:bCs/>
                <w:lang w:val="en-US"/>
              </w:rPr>
            </w:pPr>
            <w:r w:rsidRPr="000C68ED">
              <w:rPr>
                <w:lang w:val="en-US"/>
              </w:rPr>
              <w:t>≤ 7.5</w:t>
            </w:r>
          </w:p>
        </w:tc>
        <w:tc>
          <w:tcPr>
            <w:tcW w:w="1039" w:type="dxa"/>
            <w:vAlign w:val="center"/>
          </w:tcPr>
          <w:p w14:paraId="0F3DA2ED" w14:textId="77777777" w:rsidR="00D8375E" w:rsidRPr="000C68ED" w:rsidRDefault="00D8375E" w:rsidP="00D8375E">
            <w:pPr>
              <w:pStyle w:val="TAC"/>
              <w:rPr>
                <w:b/>
                <w:bCs/>
                <w:lang w:val="en-US"/>
              </w:rPr>
            </w:pPr>
            <w:r w:rsidRPr="000C68ED">
              <w:rPr>
                <w:lang w:val="en-US"/>
              </w:rPr>
              <w:t>≤ 10.0</w:t>
            </w:r>
          </w:p>
        </w:tc>
        <w:tc>
          <w:tcPr>
            <w:tcW w:w="854" w:type="dxa"/>
            <w:vAlign w:val="center"/>
          </w:tcPr>
          <w:p w14:paraId="4AA016F8" w14:textId="77777777" w:rsidR="00D8375E" w:rsidRPr="000C68ED" w:rsidRDefault="00D8375E" w:rsidP="00D8375E">
            <w:pPr>
              <w:pStyle w:val="TAC"/>
              <w:rPr>
                <w:b/>
                <w:bCs/>
                <w:lang w:val="en-US"/>
              </w:rPr>
            </w:pPr>
            <w:r w:rsidRPr="000C68ED">
              <w:rPr>
                <w:lang w:val="en-US"/>
              </w:rPr>
              <w:t>≤ 6.5</w:t>
            </w:r>
          </w:p>
        </w:tc>
        <w:tc>
          <w:tcPr>
            <w:tcW w:w="906" w:type="dxa"/>
            <w:vAlign w:val="center"/>
          </w:tcPr>
          <w:p w14:paraId="7A9DFCC2" w14:textId="77777777" w:rsidR="00D8375E" w:rsidRPr="000C68ED" w:rsidRDefault="00D8375E" w:rsidP="00D8375E">
            <w:pPr>
              <w:pStyle w:val="TAC"/>
              <w:rPr>
                <w:b/>
                <w:bCs/>
                <w:lang w:val="en-US"/>
              </w:rPr>
            </w:pPr>
            <w:r w:rsidRPr="000C68ED">
              <w:rPr>
                <w:lang w:val="en-US"/>
              </w:rPr>
              <w:t>≤ 6.5</w:t>
            </w:r>
          </w:p>
        </w:tc>
        <w:tc>
          <w:tcPr>
            <w:tcW w:w="854" w:type="dxa"/>
            <w:vAlign w:val="center"/>
          </w:tcPr>
          <w:p w14:paraId="19F6A86C"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26A7FA26"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5343F27"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0676941" w14:textId="77777777" w:rsidR="00D8375E" w:rsidRPr="000C68ED" w:rsidRDefault="00D8375E" w:rsidP="00D8375E">
            <w:pPr>
              <w:pStyle w:val="TAC"/>
              <w:rPr>
                <w:b/>
                <w:lang w:val="en-US" w:eastAsia="ko-KR"/>
              </w:rPr>
            </w:pPr>
            <w:r w:rsidRPr="000C68ED">
              <w:rPr>
                <w:lang w:val="en-US"/>
              </w:rPr>
              <w:t>≤ 6.0</w:t>
            </w:r>
          </w:p>
        </w:tc>
      </w:tr>
      <w:tr w:rsidR="00D8375E" w:rsidRPr="000C68ED" w14:paraId="573BE253" w14:textId="77777777" w:rsidTr="00D8375E">
        <w:trPr>
          <w:trHeight w:val="20"/>
          <w:jc w:val="center"/>
        </w:trPr>
        <w:tc>
          <w:tcPr>
            <w:tcW w:w="1215" w:type="dxa"/>
            <w:vMerge/>
            <w:shd w:val="clear" w:color="auto" w:fill="auto"/>
          </w:tcPr>
          <w:p w14:paraId="5607754C" w14:textId="77777777" w:rsidR="00D8375E" w:rsidRPr="000C68ED" w:rsidRDefault="00D8375E" w:rsidP="00D8375E">
            <w:pPr>
              <w:pStyle w:val="TAC"/>
              <w:rPr>
                <w:b/>
                <w:bCs/>
                <w:szCs w:val="18"/>
                <w:lang w:val="en-US"/>
              </w:rPr>
            </w:pPr>
          </w:p>
        </w:tc>
        <w:tc>
          <w:tcPr>
            <w:tcW w:w="1348" w:type="dxa"/>
          </w:tcPr>
          <w:p w14:paraId="772BBE38" w14:textId="77777777" w:rsidR="00D8375E" w:rsidRPr="000C68ED" w:rsidRDefault="00D8375E" w:rsidP="00D8375E">
            <w:pPr>
              <w:pStyle w:val="TAC"/>
              <w:rPr>
                <w:b/>
                <w:lang w:val="en-US"/>
              </w:rPr>
            </w:pPr>
            <w:r w:rsidRPr="000C68ED">
              <w:rPr>
                <w:lang w:val="en-US"/>
              </w:rPr>
              <w:t>16 QAM</w:t>
            </w:r>
          </w:p>
        </w:tc>
        <w:tc>
          <w:tcPr>
            <w:tcW w:w="931" w:type="dxa"/>
            <w:vAlign w:val="center"/>
          </w:tcPr>
          <w:p w14:paraId="642D73D6" w14:textId="77777777" w:rsidR="00D8375E" w:rsidRPr="000C68ED" w:rsidRDefault="00D8375E" w:rsidP="00D8375E">
            <w:pPr>
              <w:pStyle w:val="TAC"/>
              <w:rPr>
                <w:b/>
                <w:bCs/>
                <w:lang w:val="en-US"/>
              </w:rPr>
            </w:pPr>
            <w:r w:rsidRPr="000C68ED">
              <w:rPr>
                <w:lang w:val="en-US"/>
              </w:rPr>
              <w:t>≤ 7.5</w:t>
            </w:r>
          </w:p>
        </w:tc>
        <w:tc>
          <w:tcPr>
            <w:tcW w:w="1039" w:type="dxa"/>
            <w:vAlign w:val="center"/>
          </w:tcPr>
          <w:p w14:paraId="3EC1BE92" w14:textId="77777777" w:rsidR="00D8375E" w:rsidRPr="000C68ED" w:rsidRDefault="00D8375E" w:rsidP="00D8375E">
            <w:pPr>
              <w:pStyle w:val="TAC"/>
              <w:rPr>
                <w:b/>
                <w:bCs/>
                <w:lang w:val="en-US"/>
              </w:rPr>
            </w:pPr>
            <w:r w:rsidRPr="000C68ED">
              <w:rPr>
                <w:lang w:val="en-US"/>
              </w:rPr>
              <w:t>≤ 10.5</w:t>
            </w:r>
          </w:p>
        </w:tc>
        <w:tc>
          <w:tcPr>
            <w:tcW w:w="854" w:type="dxa"/>
            <w:vAlign w:val="center"/>
          </w:tcPr>
          <w:p w14:paraId="29B8BB1C" w14:textId="77777777" w:rsidR="00D8375E" w:rsidRPr="000C68ED" w:rsidRDefault="00D8375E" w:rsidP="00D8375E">
            <w:pPr>
              <w:pStyle w:val="TAC"/>
              <w:rPr>
                <w:b/>
                <w:bCs/>
                <w:lang w:val="en-US"/>
              </w:rPr>
            </w:pPr>
            <w:r w:rsidRPr="000C68ED">
              <w:rPr>
                <w:lang w:val="en-US"/>
              </w:rPr>
              <w:t>≤ 6.5</w:t>
            </w:r>
          </w:p>
        </w:tc>
        <w:tc>
          <w:tcPr>
            <w:tcW w:w="906" w:type="dxa"/>
            <w:vAlign w:val="center"/>
          </w:tcPr>
          <w:p w14:paraId="2EEEF35F" w14:textId="77777777" w:rsidR="00D8375E" w:rsidRPr="000C68ED" w:rsidRDefault="00D8375E" w:rsidP="00D8375E">
            <w:pPr>
              <w:pStyle w:val="TAC"/>
              <w:rPr>
                <w:b/>
                <w:bCs/>
                <w:lang w:val="en-US"/>
              </w:rPr>
            </w:pPr>
            <w:r w:rsidRPr="000C68ED">
              <w:rPr>
                <w:lang w:val="en-US"/>
              </w:rPr>
              <w:t>≤ 6.5</w:t>
            </w:r>
          </w:p>
        </w:tc>
        <w:tc>
          <w:tcPr>
            <w:tcW w:w="854" w:type="dxa"/>
            <w:vAlign w:val="center"/>
          </w:tcPr>
          <w:p w14:paraId="1FFB40F5"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04F7A863"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C0385FA"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E37A183" w14:textId="77777777" w:rsidR="00D8375E" w:rsidRPr="000C68ED" w:rsidRDefault="00D8375E" w:rsidP="00D8375E">
            <w:pPr>
              <w:pStyle w:val="TAC"/>
              <w:rPr>
                <w:b/>
                <w:lang w:val="en-US" w:eastAsia="ko-KR"/>
              </w:rPr>
            </w:pPr>
            <w:r w:rsidRPr="000C68ED">
              <w:rPr>
                <w:lang w:val="en-US"/>
              </w:rPr>
              <w:t>≤ 6.0</w:t>
            </w:r>
          </w:p>
        </w:tc>
      </w:tr>
      <w:tr w:rsidR="00D8375E" w:rsidRPr="000C68ED" w14:paraId="2EDACCEF" w14:textId="77777777" w:rsidTr="00D8375E">
        <w:trPr>
          <w:trHeight w:val="20"/>
          <w:jc w:val="center"/>
        </w:trPr>
        <w:tc>
          <w:tcPr>
            <w:tcW w:w="1215" w:type="dxa"/>
            <w:vMerge/>
            <w:shd w:val="clear" w:color="auto" w:fill="auto"/>
          </w:tcPr>
          <w:p w14:paraId="2F666BC9" w14:textId="77777777" w:rsidR="00D8375E" w:rsidRPr="000C68ED" w:rsidRDefault="00D8375E" w:rsidP="00D8375E">
            <w:pPr>
              <w:pStyle w:val="TAC"/>
              <w:rPr>
                <w:b/>
                <w:bCs/>
                <w:szCs w:val="18"/>
                <w:lang w:val="en-US"/>
              </w:rPr>
            </w:pPr>
          </w:p>
        </w:tc>
        <w:tc>
          <w:tcPr>
            <w:tcW w:w="1348" w:type="dxa"/>
          </w:tcPr>
          <w:p w14:paraId="0741CB80" w14:textId="77777777" w:rsidR="00D8375E" w:rsidRPr="000C68ED" w:rsidRDefault="00D8375E" w:rsidP="00D8375E">
            <w:pPr>
              <w:pStyle w:val="TAC"/>
              <w:rPr>
                <w:b/>
                <w:lang w:val="en-US"/>
              </w:rPr>
            </w:pPr>
            <w:r w:rsidRPr="000C68ED">
              <w:rPr>
                <w:lang w:val="en-US"/>
              </w:rPr>
              <w:t>64 QAM</w:t>
            </w:r>
          </w:p>
        </w:tc>
        <w:tc>
          <w:tcPr>
            <w:tcW w:w="931" w:type="dxa"/>
            <w:vAlign w:val="center"/>
          </w:tcPr>
          <w:p w14:paraId="022899F0" w14:textId="77777777" w:rsidR="00D8375E" w:rsidRPr="000C68ED" w:rsidRDefault="00D8375E" w:rsidP="00D8375E">
            <w:pPr>
              <w:pStyle w:val="TAC"/>
              <w:rPr>
                <w:b/>
                <w:bCs/>
                <w:lang w:val="en-US"/>
              </w:rPr>
            </w:pPr>
            <w:r w:rsidRPr="000C68ED">
              <w:rPr>
                <w:lang w:val="en-US"/>
              </w:rPr>
              <w:t>≤ 7.5</w:t>
            </w:r>
          </w:p>
        </w:tc>
        <w:tc>
          <w:tcPr>
            <w:tcW w:w="1039" w:type="dxa"/>
            <w:vAlign w:val="center"/>
          </w:tcPr>
          <w:p w14:paraId="6AA634A6" w14:textId="77777777" w:rsidR="00D8375E" w:rsidRPr="000C68ED" w:rsidRDefault="00D8375E" w:rsidP="00D8375E">
            <w:pPr>
              <w:pStyle w:val="TAC"/>
              <w:rPr>
                <w:b/>
                <w:bCs/>
                <w:lang w:val="en-US"/>
              </w:rPr>
            </w:pPr>
            <w:r w:rsidRPr="000C68ED">
              <w:rPr>
                <w:lang w:val="en-US"/>
              </w:rPr>
              <w:t>≤ 10.5</w:t>
            </w:r>
          </w:p>
        </w:tc>
        <w:tc>
          <w:tcPr>
            <w:tcW w:w="854" w:type="dxa"/>
            <w:vAlign w:val="center"/>
          </w:tcPr>
          <w:p w14:paraId="053EA172" w14:textId="77777777" w:rsidR="00D8375E" w:rsidRPr="000C68ED" w:rsidRDefault="00D8375E" w:rsidP="00D8375E">
            <w:pPr>
              <w:pStyle w:val="TAC"/>
              <w:rPr>
                <w:b/>
                <w:bCs/>
                <w:lang w:val="en-US"/>
              </w:rPr>
            </w:pPr>
            <w:r w:rsidRPr="000C68ED">
              <w:rPr>
                <w:lang w:val="en-US"/>
              </w:rPr>
              <w:t>≤ 6.5</w:t>
            </w:r>
          </w:p>
        </w:tc>
        <w:tc>
          <w:tcPr>
            <w:tcW w:w="906" w:type="dxa"/>
            <w:vAlign w:val="center"/>
          </w:tcPr>
          <w:p w14:paraId="4EC4546D" w14:textId="77777777" w:rsidR="00D8375E" w:rsidRPr="000C68ED" w:rsidRDefault="00D8375E" w:rsidP="00D8375E">
            <w:pPr>
              <w:pStyle w:val="TAC"/>
              <w:rPr>
                <w:b/>
                <w:bCs/>
                <w:lang w:val="en-US"/>
              </w:rPr>
            </w:pPr>
            <w:r w:rsidRPr="000C68ED">
              <w:rPr>
                <w:lang w:val="en-US"/>
              </w:rPr>
              <w:t>≤ 6.5</w:t>
            </w:r>
          </w:p>
        </w:tc>
        <w:tc>
          <w:tcPr>
            <w:tcW w:w="854" w:type="dxa"/>
            <w:vAlign w:val="center"/>
          </w:tcPr>
          <w:p w14:paraId="5CE7B469"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4000FFAE"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015D8065"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B134F6C" w14:textId="77777777" w:rsidR="00D8375E" w:rsidRPr="000C68ED" w:rsidRDefault="00D8375E" w:rsidP="00D8375E">
            <w:pPr>
              <w:pStyle w:val="TAC"/>
              <w:rPr>
                <w:b/>
                <w:lang w:val="en-US" w:eastAsia="ko-KR"/>
              </w:rPr>
            </w:pPr>
            <w:r w:rsidRPr="000C68ED">
              <w:rPr>
                <w:lang w:val="en-US"/>
              </w:rPr>
              <w:t>≤ 6.0</w:t>
            </w:r>
          </w:p>
        </w:tc>
      </w:tr>
      <w:tr w:rsidR="00D8375E" w:rsidRPr="000C68ED" w14:paraId="60227E6D" w14:textId="77777777" w:rsidTr="00D8375E">
        <w:trPr>
          <w:trHeight w:val="20"/>
          <w:jc w:val="center"/>
        </w:trPr>
        <w:tc>
          <w:tcPr>
            <w:tcW w:w="1215" w:type="dxa"/>
            <w:vMerge/>
            <w:tcBorders>
              <w:bottom w:val="single" w:sz="4" w:space="0" w:color="auto"/>
            </w:tcBorders>
            <w:shd w:val="clear" w:color="auto" w:fill="auto"/>
          </w:tcPr>
          <w:p w14:paraId="1AF4C504" w14:textId="77777777" w:rsidR="00D8375E" w:rsidRPr="000C68ED" w:rsidRDefault="00D8375E" w:rsidP="00D8375E">
            <w:pPr>
              <w:pStyle w:val="TAC"/>
              <w:rPr>
                <w:b/>
                <w:bCs/>
                <w:szCs w:val="18"/>
                <w:lang w:val="en-US"/>
              </w:rPr>
            </w:pPr>
          </w:p>
        </w:tc>
        <w:tc>
          <w:tcPr>
            <w:tcW w:w="1348" w:type="dxa"/>
          </w:tcPr>
          <w:p w14:paraId="3B36FC47" w14:textId="77777777" w:rsidR="00D8375E" w:rsidRPr="000C68ED" w:rsidRDefault="00D8375E" w:rsidP="00D8375E">
            <w:pPr>
              <w:pStyle w:val="TAC"/>
              <w:rPr>
                <w:b/>
                <w:lang w:val="en-US"/>
              </w:rPr>
            </w:pPr>
            <w:r w:rsidRPr="000C68ED">
              <w:rPr>
                <w:lang w:val="en-US"/>
              </w:rPr>
              <w:t>256 QAM</w:t>
            </w:r>
          </w:p>
        </w:tc>
        <w:tc>
          <w:tcPr>
            <w:tcW w:w="931" w:type="dxa"/>
            <w:vAlign w:val="center"/>
          </w:tcPr>
          <w:p w14:paraId="4778F0C1" w14:textId="77777777" w:rsidR="00D8375E" w:rsidRPr="000C68ED" w:rsidRDefault="00D8375E" w:rsidP="00D8375E">
            <w:pPr>
              <w:pStyle w:val="TAC"/>
              <w:rPr>
                <w:b/>
                <w:bCs/>
                <w:lang w:val="en-US"/>
              </w:rPr>
            </w:pPr>
            <w:r w:rsidRPr="000C68ED">
              <w:rPr>
                <w:lang w:val="en-US"/>
              </w:rPr>
              <w:t>≤ 7.5</w:t>
            </w:r>
          </w:p>
        </w:tc>
        <w:tc>
          <w:tcPr>
            <w:tcW w:w="1039" w:type="dxa"/>
            <w:vAlign w:val="center"/>
          </w:tcPr>
          <w:p w14:paraId="05B90877" w14:textId="77777777" w:rsidR="00D8375E" w:rsidRPr="000C68ED" w:rsidRDefault="00D8375E" w:rsidP="00D8375E">
            <w:pPr>
              <w:pStyle w:val="TAC"/>
              <w:rPr>
                <w:b/>
                <w:bCs/>
                <w:lang w:val="en-US"/>
              </w:rPr>
            </w:pPr>
            <w:r w:rsidRPr="000C68ED">
              <w:rPr>
                <w:lang w:val="en-US"/>
              </w:rPr>
              <w:t>≤ 10.5</w:t>
            </w:r>
          </w:p>
        </w:tc>
        <w:tc>
          <w:tcPr>
            <w:tcW w:w="854" w:type="dxa"/>
            <w:vAlign w:val="center"/>
          </w:tcPr>
          <w:p w14:paraId="2686635F" w14:textId="77777777" w:rsidR="00D8375E" w:rsidRPr="000C68ED" w:rsidRDefault="00D8375E" w:rsidP="00D8375E">
            <w:pPr>
              <w:pStyle w:val="TAC"/>
              <w:rPr>
                <w:b/>
                <w:bCs/>
                <w:lang w:val="en-US"/>
              </w:rPr>
            </w:pPr>
            <w:r w:rsidRPr="000C68ED">
              <w:rPr>
                <w:lang w:val="en-US"/>
              </w:rPr>
              <w:t>≤ 6.5</w:t>
            </w:r>
          </w:p>
        </w:tc>
        <w:tc>
          <w:tcPr>
            <w:tcW w:w="906" w:type="dxa"/>
            <w:vAlign w:val="center"/>
          </w:tcPr>
          <w:p w14:paraId="0C9EF873" w14:textId="77777777" w:rsidR="00D8375E" w:rsidRPr="000C68ED" w:rsidRDefault="00D8375E" w:rsidP="00D8375E">
            <w:pPr>
              <w:pStyle w:val="TAC"/>
              <w:rPr>
                <w:b/>
                <w:bCs/>
                <w:lang w:val="en-US"/>
              </w:rPr>
            </w:pPr>
            <w:r w:rsidRPr="000C68ED">
              <w:rPr>
                <w:lang w:val="en-US"/>
              </w:rPr>
              <w:t>≤ 6.5</w:t>
            </w:r>
          </w:p>
        </w:tc>
        <w:tc>
          <w:tcPr>
            <w:tcW w:w="854" w:type="dxa"/>
            <w:vAlign w:val="center"/>
          </w:tcPr>
          <w:p w14:paraId="49AE0B73"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34FA130B"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8B965C8"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B82B339" w14:textId="77777777" w:rsidR="00D8375E" w:rsidRPr="000C68ED" w:rsidRDefault="00D8375E" w:rsidP="00D8375E">
            <w:pPr>
              <w:pStyle w:val="TAC"/>
              <w:rPr>
                <w:b/>
                <w:lang w:val="en-US" w:eastAsia="ko-KR"/>
              </w:rPr>
            </w:pPr>
            <w:r w:rsidRPr="000C68ED">
              <w:rPr>
                <w:lang w:val="en-US"/>
              </w:rPr>
              <w:t>≤ 6.0</w:t>
            </w:r>
          </w:p>
        </w:tc>
      </w:tr>
      <w:tr w:rsidR="00D8375E" w:rsidRPr="000C68ED" w14:paraId="6C5D678A" w14:textId="77777777" w:rsidTr="00D8375E">
        <w:trPr>
          <w:trHeight w:val="20"/>
          <w:jc w:val="center"/>
        </w:trPr>
        <w:tc>
          <w:tcPr>
            <w:tcW w:w="1215" w:type="dxa"/>
            <w:vMerge w:val="restart"/>
            <w:shd w:val="clear" w:color="auto" w:fill="auto"/>
          </w:tcPr>
          <w:p w14:paraId="26590B05" w14:textId="77777777" w:rsidR="00D8375E" w:rsidRPr="000C68ED" w:rsidRDefault="00D8375E" w:rsidP="00D8375E">
            <w:pPr>
              <w:pStyle w:val="TAC"/>
              <w:rPr>
                <w:b/>
                <w:lang w:val="en-US"/>
              </w:rPr>
            </w:pPr>
            <w:r w:rsidRPr="000C68ED">
              <w:rPr>
                <w:lang w:val="en-US"/>
              </w:rPr>
              <w:t>CP-OFDM</w:t>
            </w:r>
          </w:p>
        </w:tc>
        <w:tc>
          <w:tcPr>
            <w:tcW w:w="1348" w:type="dxa"/>
          </w:tcPr>
          <w:p w14:paraId="4108761D" w14:textId="77777777" w:rsidR="00D8375E" w:rsidRPr="000C68ED" w:rsidRDefault="00D8375E" w:rsidP="00D8375E">
            <w:pPr>
              <w:pStyle w:val="TAC"/>
              <w:rPr>
                <w:b/>
                <w:lang w:val="en-US"/>
              </w:rPr>
            </w:pPr>
            <w:r w:rsidRPr="000C68ED">
              <w:rPr>
                <w:lang w:val="en-US"/>
              </w:rPr>
              <w:t>QPSK</w:t>
            </w:r>
          </w:p>
        </w:tc>
        <w:tc>
          <w:tcPr>
            <w:tcW w:w="931" w:type="dxa"/>
            <w:vAlign w:val="center"/>
          </w:tcPr>
          <w:p w14:paraId="7CA81252" w14:textId="77777777" w:rsidR="00D8375E" w:rsidRPr="000C68ED" w:rsidRDefault="00D8375E" w:rsidP="00D8375E">
            <w:pPr>
              <w:pStyle w:val="TAC"/>
              <w:rPr>
                <w:b/>
                <w:bCs/>
                <w:lang w:val="en-US"/>
              </w:rPr>
            </w:pPr>
            <w:r w:rsidRPr="000C68ED">
              <w:rPr>
                <w:lang w:val="en-US"/>
              </w:rPr>
              <w:t>≤ 7.5</w:t>
            </w:r>
          </w:p>
        </w:tc>
        <w:tc>
          <w:tcPr>
            <w:tcW w:w="1039" w:type="dxa"/>
            <w:vAlign w:val="center"/>
          </w:tcPr>
          <w:p w14:paraId="56D3C12F" w14:textId="77777777" w:rsidR="00D8375E" w:rsidRPr="000C68ED" w:rsidRDefault="00D8375E" w:rsidP="00D8375E">
            <w:pPr>
              <w:pStyle w:val="TAC"/>
              <w:rPr>
                <w:b/>
                <w:bCs/>
                <w:lang w:val="en-US"/>
              </w:rPr>
            </w:pPr>
            <w:r w:rsidRPr="000C68ED">
              <w:rPr>
                <w:lang w:val="en-US"/>
              </w:rPr>
              <w:t>≤ 10.0</w:t>
            </w:r>
          </w:p>
        </w:tc>
        <w:tc>
          <w:tcPr>
            <w:tcW w:w="854" w:type="dxa"/>
            <w:vAlign w:val="center"/>
          </w:tcPr>
          <w:p w14:paraId="14A70969" w14:textId="77777777" w:rsidR="00D8375E" w:rsidRPr="000C68ED" w:rsidRDefault="00D8375E" w:rsidP="00D8375E">
            <w:pPr>
              <w:pStyle w:val="TAC"/>
              <w:rPr>
                <w:b/>
                <w:bCs/>
                <w:lang w:val="en-US"/>
              </w:rPr>
            </w:pPr>
            <w:r w:rsidRPr="000C68ED">
              <w:rPr>
                <w:lang w:val="en-US"/>
              </w:rPr>
              <w:t>≤ 6.5</w:t>
            </w:r>
          </w:p>
        </w:tc>
        <w:tc>
          <w:tcPr>
            <w:tcW w:w="906" w:type="dxa"/>
            <w:vAlign w:val="center"/>
          </w:tcPr>
          <w:p w14:paraId="6720B2BF" w14:textId="77777777" w:rsidR="00D8375E" w:rsidRPr="000C68ED" w:rsidRDefault="00D8375E" w:rsidP="00D8375E">
            <w:pPr>
              <w:pStyle w:val="TAC"/>
              <w:rPr>
                <w:b/>
                <w:bCs/>
                <w:lang w:val="en-US"/>
              </w:rPr>
            </w:pPr>
            <w:r w:rsidRPr="000C68ED">
              <w:rPr>
                <w:lang w:val="en-US"/>
              </w:rPr>
              <w:t>≤ 6.5</w:t>
            </w:r>
          </w:p>
        </w:tc>
        <w:tc>
          <w:tcPr>
            <w:tcW w:w="854" w:type="dxa"/>
            <w:vAlign w:val="center"/>
          </w:tcPr>
          <w:p w14:paraId="6C762CAA"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0C9C6973"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678625A2"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05EB549" w14:textId="77777777" w:rsidR="00D8375E" w:rsidRPr="000C68ED" w:rsidRDefault="00D8375E" w:rsidP="00D8375E">
            <w:pPr>
              <w:pStyle w:val="TAC"/>
              <w:rPr>
                <w:b/>
                <w:lang w:val="en-US" w:eastAsia="ko-KR"/>
              </w:rPr>
            </w:pPr>
            <w:r w:rsidRPr="000C68ED">
              <w:rPr>
                <w:lang w:val="en-US"/>
              </w:rPr>
              <w:t>≤ 6.0</w:t>
            </w:r>
          </w:p>
        </w:tc>
      </w:tr>
      <w:tr w:rsidR="00D8375E" w:rsidRPr="000C68ED" w14:paraId="69E4B5FE" w14:textId="77777777" w:rsidTr="00D8375E">
        <w:trPr>
          <w:trHeight w:val="20"/>
          <w:jc w:val="center"/>
        </w:trPr>
        <w:tc>
          <w:tcPr>
            <w:tcW w:w="1215" w:type="dxa"/>
            <w:vMerge/>
            <w:shd w:val="clear" w:color="auto" w:fill="auto"/>
          </w:tcPr>
          <w:p w14:paraId="565A17E9" w14:textId="77777777" w:rsidR="00D8375E" w:rsidRPr="000C68ED" w:rsidRDefault="00D8375E" w:rsidP="00D8375E">
            <w:pPr>
              <w:pStyle w:val="FL"/>
              <w:spacing w:before="0" w:after="0"/>
              <w:rPr>
                <w:b w:val="0"/>
                <w:bCs/>
                <w:sz w:val="18"/>
                <w:szCs w:val="18"/>
                <w:lang w:val="en-US"/>
              </w:rPr>
            </w:pPr>
          </w:p>
        </w:tc>
        <w:tc>
          <w:tcPr>
            <w:tcW w:w="1348" w:type="dxa"/>
          </w:tcPr>
          <w:p w14:paraId="59542C5F" w14:textId="77777777" w:rsidR="00D8375E" w:rsidRPr="000C68ED" w:rsidRDefault="00D8375E" w:rsidP="00D8375E">
            <w:pPr>
              <w:pStyle w:val="TAC"/>
              <w:rPr>
                <w:b/>
                <w:lang w:val="en-US"/>
              </w:rPr>
            </w:pPr>
            <w:r w:rsidRPr="000C68ED">
              <w:rPr>
                <w:lang w:val="en-US"/>
              </w:rPr>
              <w:t>16 QAM</w:t>
            </w:r>
          </w:p>
        </w:tc>
        <w:tc>
          <w:tcPr>
            <w:tcW w:w="931" w:type="dxa"/>
            <w:vAlign w:val="center"/>
          </w:tcPr>
          <w:p w14:paraId="0D37137A" w14:textId="77777777" w:rsidR="00D8375E" w:rsidRPr="000C68ED" w:rsidRDefault="00D8375E" w:rsidP="00D8375E">
            <w:pPr>
              <w:pStyle w:val="TAC"/>
              <w:rPr>
                <w:b/>
                <w:bCs/>
                <w:lang w:val="en-US"/>
              </w:rPr>
            </w:pPr>
            <w:r w:rsidRPr="000C68ED">
              <w:rPr>
                <w:lang w:val="en-US"/>
              </w:rPr>
              <w:t>≤ 7.5</w:t>
            </w:r>
          </w:p>
        </w:tc>
        <w:tc>
          <w:tcPr>
            <w:tcW w:w="1039" w:type="dxa"/>
            <w:vAlign w:val="center"/>
          </w:tcPr>
          <w:p w14:paraId="14F2F66E" w14:textId="77777777" w:rsidR="00D8375E" w:rsidRPr="000C68ED" w:rsidRDefault="00D8375E" w:rsidP="00D8375E">
            <w:pPr>
              <w:pStyle w:val="TAC"/>
              <w:rPr>
                <w:b/>
                <w:bCs/>
                <w:lang w:val="en-US"/>
              </w:rPr>
            </w:pPr>
            <w:r w:rsidRPr="000C68ED">
              <w:rPr>
                <w:lang w:val="en-US"/>
              </w:rPr>
              <w:t>≤ 10.5</w:t>
            </w:r>
          </w:p>
        </w:tc>
        <w:tc>
          <w:tcPr>
            <w:tcW w:w="854" w:type="dxa"/>
            <w:vAlign w:val="center"/>
          </w:tcPr>
          <w:p w14:paraId="47E49BE6" w14:textId="77777777" w:rsidR="00D8375E" w:rsidRPr="000C68ED" w:rsidRDefault="00D8375E" w:rsidP="00D8375E">
            <w:pPr>
              <w:pStyle w:val="TAC"/>
              <w:rPr>
                <w:b/>
                <w:bCs/>
                <w:lang w:val="en-US"/>
              </w:rPr>
            </w:pPr>
            <w:r w:rsidRPr="000C68ED">
              <w:rPr>
                <w:lang w:val="en-US"/>
              </w:rPr>
              <w:t>≤ 6.5</w:t>
            </w:r>
          </w:p>
        </w:tc>
        <w:tc>
          <w:tcPr>
            <w:tcW w:w="906" w:type="dxa"/>
            <w:vAlign w:val="center"/>
          </w:tcPr>
          <w:p w14:paraId="283D9A67" w14:textId="77777777" w:rsidR="00D8375E" w:rsidRPr="000C68ED" w:rsidRDefault="00D8375E" w:rsidP="00D8375E">
            <w:pPr>
              <w:pStyle w:val="TAC"/>
              <w:rPr>
                <w:b/>
                <w:bCs/>
                <w:lang w:val="en-US"/>
              </w:rPr>
            </w:pPr>
            <w:r w:rsidRPr="000C68ED">
              <w:rPr>
                <w:lang w:val="en-US"/>
              </w:rPr>
              <w:t>≤ 6.5</w:t>
            </w:r>
          </w:p>
        </w:tc>
        <w:tc>
          <w:tcPr>
            <w:tcW w:w="854" w:type="dxa"/>
            <w:vAlign w:val="center"/>
          </w:tcPr>
          <w:p w14:paraId="5E591EB5"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1BFBF5ED"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C16355A"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6B0996A2" w14:textId="77777777" w:rsidR="00D8375E" w:rsidRPr="000C68ED" w:rsidRDefault="00D8375E" w:rsidP="00D8375E">
            <w:pPr>
              <w:pStyle w:val="TAC"/>
              <w:rPr>
                <w:b/>
                <w:lang w:val="en-US" w:eastAsia="ko-KR"/>
              </w:rPr>
            </w:pPr>
            <w:r w:rsidRPr="000C68ED">
              <w:rPr>
                <w:lang w:val="en-US"/>
              </w:rPr>
              <w:t>≤ 6.0</w:t>
            </w:r>
          </w:p>
        </w:tc>
      </w:tr>
      <w:tr w:rsidR="00D8375E" w:rsidRPr="000C68ED" w14:paraId="7806119D" w14:textId="77777777" w:rsidTr="00D8375E">
        <w:trPr>
          <w:trHeight w:val="20"/>
          <w:jc w:val="center"/>
        </w:trPr>
        <w:tc>
          <w:tcPr>
            <w:tcW w:w="1215" w:type="dxa"/>
            <w:vMerge/>
            <w:shd w:val="clear" w:color="auto" w:fill="auto"/>
          </w:tcPr>
          <w:p w14:paraId="0626B5E8" w14:textId="77777777" w:rsidR="00D8375E" w:rsidRPr="000C68ED" w:rsidRDefault="00D8375E" w:rsidP="00D8375E">
            <w:pPr>
              <w:pStyle w:val="FL"/>
              <w:spacing w:before="0" w:after="0"/>
              <w:rPr>
                <w:b w:val="0"/>
                <w:bCs/>
                <w:sz w:val="18"/>
                <w:szCs w:val="18"/>
                <w:lang w:val="en-US"/>
              </w:rPr>
            </w:pPr>
          </w:p>
        </w:tc>
        <w:tc>
          <w:tcPr>
            <w:tcW w:w="1348" w:type="dxa"/>
          </w:tcPr>
          <w:p w14:paraId="161D3696" w14:textId="77777777" w:rsidR="00D8375E" w:rsidRPr="000C68ED" w:rsidRDefault="00D8375E" w:rsidP="00D8375E">
            <w:pPr>
              <w:pStyle w:val="TAC"/>
              <w:rPr>
                <w:b/>
                <w:lang w:val="en-US"/>
              </w:rPr>
            </w:pPr>
            <w:r w:rsidRPr="000C68ED">
              <w:rPr>
                <w:lang w:val="en-US"/>
              </w:rPr>
              <w:t>64 QAM</w:t>
            </w:r>
          </w:p>
        </w:tc>
        <w:tc>
          <w:tcPr>
            <w:tcW w:w="931" w:type="dxa"/>
            <w:vAlign w:val="center"/>
          </w:tcPr>
          <w:p w14:paraId="79C3DFE5" w14:textId="77777777" w:rsidR="00D8375E" w:rsidRPr="000C68ED" w:rsidRDefault="00D8375E" w:rsidP="00D8375E">
            <w:pPr>
              <w:pStyle w:val="TAC"/>
              <w:rPr>
                <w:b/>
                <w:bCs/>
                <w:lang w:val="en-US"/>
              </w:rPr>
            </w:pPr>
            <w:r w:rsidRPr="000C68ED">
              <w:rPr>
                <w:lang w:val="en-US"/>
              </w:rPr>
              <w:t>≤ 7.5</w:t>
            </w:r>
          </w:p>
        </w:tc>
        <w:tc>
          <w:tcPr>
            <w:tcW w:w="1039" w:type="dxa"/>
            <w:vAlign w:val="center"/>
          </w:tcPr>
          <w:p w14:paraId="6A71585D" w14:textId="77777777" w:rsidR="00D8375E" w:rsidRPr="000C68ED" w:rsidRDefault="00D8375E" w:rsidP="00D8375E">
            <w:pPr>
              <w:pStyle w:val="TAC"/>
              <w:rPr>
                <w:b/>
                <w:bCs/>
                <w:lang w:val="en-US"/>
              </w:rPr>
            </w:pPr>
            <w:r w:rsidRPr="000C68ED">
              <w:rPr>
                <w:lang w:val="en-US"/>
              </w:rPr>
              <w:t>≤ 10.5</w:t>
            </w:r>
          </w:p>
        </w:tc>
        <w:tc>
          <w:tcPr>
            <w:tcW w:w="854" w:type="dxa"/>
            <w:vAlign w:val="center"/>
          </w:tcPr>
          <w:p w14:paraId="1957D183" w14:textId="77777777" w:rsidR="00D8375E" w:rsidRPr="000C68ED" w:rsidRDefault="00D8375E" w:rsidP="00D8375E">
            <w:pPr>
              <w:pStyle w:val="TAC"/>
              <w:rPr>
                <w:b/>
                <w:bCs/>
                <w:lang w:val="en-US"/>
              </w:rPr>
            </w:pPr>
            <w:r w:rsidRPr="000C68ED">
              <w:rPr>
                <w:lang w:val="en-US"/>
              </w:rPr>
              <w:t>≤ 6.5</w:t>
            </w:r>
          </w:p>
        </w:tc>
        <w:tc>
          <w:tcPr>
            <w:tcW w:w="906" w:type="dxa"/>
            <w:vAlign w:val="center"/>
          </w:tcPr>
          <w:p w14:paraId="590D4D61" w14:textId="77777777" w:rsidR="00D8375E" w:rsidRPr="000C68ED" w:rsidRDefault="00D8375E" w:rsidP="00D8375E">
            <w:pPr>
              <w:pStyle w:val="TAC"/>
              <w:rPr>
                <w:b/>
                <w:bCs/>
                <w:lang w:val="en-US"/>
              </w:rPr>
            </w:pPr>
            <w:r w:rsidRPr="000C68ED">
              <w:rPr>
                <w:lang w:val="en-US"/>
              </w:rPr>
              <w:t>≤ 6.5</w:t>
            </w:r>
          </w:p>
        </w:tc>
        <w:tc>
          <w:tcPr>
            <w:tcW w:w="854" w:type="dxa"/>
            <w:vAlign w:val="center"/>
          </w:tcPr>
          <w:p w14:paraId="6E5E6451"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363B6EB6"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1131C8D"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53B1E4B" w14:textId="77777777" w:rsidR="00D8375E" w:rsidRPr="000C68ED" w:rsidRDefault="00D8375E" w:rsidP="00D8375E">
            <w:pPr>
              <w:pStyle w:val="TAC"/>
              <w:rPr>
                <w:b/>
                <w:lang w:val="en-US" w:eastAsia="ko-KR"/>
              </w:rPr>
            </w:pPr>
            <w:r w:rsidRPr="000C68ED">
              <w:rPr>
                <w:lang w:val="en-US"/>
              </w:rPr>
              <w:t>≤ 6.0</w:t>
            </w:r>
          </w:p>
        </w:tc>
      </w:tr>
      <w:tr w:rsidR="00D8375E" w:rsidRPr="000C68ED" w14:paraId="476F0617" w14:textId="77777777" w:rsidTr="00D8375E">
        <w:trPr>
          <w:trHeight w:val="20"/>
          <w:jc w:val="center"/>
        </w:trPr>
        <w:tc>
          <w:tcPr>
            <w:tcW w:w="1215" w:type="dxa"/>
            <w:vMerge/>
            <w:shd w:val="clear" w:color="auto" w:fill="auto"/>
          </w:tcPr>
          <w:p w14:paraId="1BDEA34E" w14:textId="77777777" w:rsidR="00D8375E" w:rsidRPr="000C68ED" w:rsidRDefault="00D8375E" w:rsidP="00D8375E">
            <w:pPr>
              <w:pStyle w:val="FL"/>
              <w:spacing w:before="0" w:after="0"/>
              <w:rPr>
                <w:b w:val="0"/>
                <w:bCs/>
                <w:sz w:val="18"/>
                <w:szCs w:val="18"/>
                <w:lang w:val="en-US"/>
              </w:rPr>
            </w:pPr>
          </w:p>
        </w:tc>
        <w:tc>
          <w:tcPr>
            <w:tcW w:w="1348" w:type="dxa"/>
          </w:tcPr>
          <w:p w14:paraId="472BB722" w14:textId="77777777" w:rsidR="00D8375E" w:rsidRPr="000C68ED" w:rsidRDefault="00D8375E" w:rsidP="00D8375E">
            <w:pPr>
              <w:pStyle w:val="TAC"/>
              <w:rPr>
                <w:b/>
                <w:lang w:val="en-US"/>
              </w:rPr>
            </w:pPr>
            <w:r w:rsidRPr="000C68ED">
              <w:rPr>
                <w:lang w:val="en-US"/>
              </w:rPr>
              <w:t>256 QAM</w:t>
            </w:r>
          </w:p>
        </w:tc>
        <w:tc>
          <w:tcPr>
            <w:tcW w:w="931" w:type="dxa"/>
            <w:vAlign w:val="center"/>
          </w:tcPr>
          <w:p w14:paraId="731D7E59" w14:textId="77777777" w:rsidR="00D8375E" w:rsidRPr="000C68ED" w:rsidRDefault="00D8375E" w:rsidP="00D8375E">
            <w:pPr>
              <w:pStyle w:val="TAC"/>
              <w:rPr>
                <w:b/>
                <w:bCs/>
                <w:lang w:val="en-US"/>
              </w:rPr>
            </w:pPr>
            <w:r w:rsidRPr="000C68ED">
              <w:rPr>
                <w:lang w:val="en-US"/>
              </w:rPr>
              <w:t>≤ 7.5</w:t>
            </w:r>
          </w:p>
        </w:tc>
        <w:tc>
          <w:tcPr>
            <w:tcW w:w="1039" w:type="dxa"/>
            <w:vAlign w:val="center"/>
          </w:tcPr>
          <w:p w14:paraId="4D8504DB" w14:textId="77777777" w:rsidR="00D8375E" w:rsidRPr="000C68ED" w:rsidRDefault="00D8375E" w:rsidP="00D8375E">
            <w:pPr>
              <w:pStyle w:val="TAC"/>
              <w:rPr>
                <w:b/>
                <w:bCs/>
                <w:lang w:val="en-US"/>
              </w:rPr>
            </w:pPr>
            <w:r w:rsidRPr="000C68ED">
              <w:rPr>
                <w:lang w:val="en-US"/>
              </w:rPr>
              <w:t>≤ 10.5</w:t>
            </w:r>
          </w:p>
        </w:tc>
        <w:tc>
          <w:tcPr>
            <w:tcW w:w="854" w:type="dxa"/>
            <w:vAlign w:val="center"/>
          </w:tcPr>
          <w:p w14:paraId="03182E63" w14:textId="77777777" w:rsidR="00D8375E" w:rsidRPr="000C68ED" w:rsidRDefault="00D8375E" w:rsidP="00D8375E">
            <w:pPr>
              <w:pStyle w:val="TAC"/>
              <w:rPr>
                <w:b/>
                <w:bCs/>
                <w:lang w:val="en-US"/>
              </w:rPr>
            </w:pPr>
            <w:r w:rsidRPr="000C68ED">
              <w:rPr>
                <w:lang w:val="en-US"/>
              </w:rPr>
              <w:t>≤ 7.0</w:t>
            </w:r>
          </w:p>
        </w:tc>
        <w:tc>
          <w:tcPr>
            <w:tcW w:w="906" w:type="dxa"/>
            <w:vAlign w:val="center"/>
          </w:tcPr>
          <w:p w14:paraId="51B843DC" w14:textId="77777777" w:rsidR="00D8375E" w:rsidRPr="000C68ED" w:rsidRDefault="00D8375E" w:rsidP="00D8375E">
            <w:pPr>
              <w:pStyle w:val="TAC"/>
              <w:rPr>
                <w:b/>
                <w:bCs/>
                <w:lang w:val="en-US"/>
              </w:rPr>
            </w:pPr>
            <w:r w:rsidRPr="000C68ED">
              <w:rPr>
                <w:lang w:val="en-US"/>
              </w:rPr>
              <w:t>≤ 7.0</w:t>
            </w:r>
          </w:p>
        </w:tc>
        <w:tc>
          <w:tcPr>
            <w:tcW w:w="854" w:type="dxa"/>
            <w:vAlign w:val="center"/>
          </w:tcPr>
          <w:p w14:paraId="25103C19" w14:textId="77777777" w:rsidR="00D8375E" w:rsidRPr="000C68ED" w:rsidRDefault="00D8375E" w:rsidP="00D8375E">
            <w:pPr>
              <w:pStyle w:val="TAC"/>
              <w:rPr>
                <w:b/>
                <w:lang w:val="en-US" w:eastAsia="ko-KR"/>
              </w:rPr>
            </w:pPr>
            <w:r w:rsidRPr="000C68ED">
              <w:rPr>
                <w:lang w:val="en-US"/>
              </w:rPr>
              <w:t>≤ 7.0</w:t>
            </w:r>
          </w:p>
        </w:tc>
        <w:tc>
          <w:tcPr>
            <w:tcW w:w="906" w:type="dxa"/>
            <w:vAlign w:val="center"/>
          </w:tcPr>
          <w:p w14:paraId="7ADE4825" w14:textId="77777777" w:rsidR="00D8375E" w:rsidRPr="000C68ED" w:rsidRDefault="00D8375E" w:rsidP="00D8375E">
            <w:pPr>
              <w:pStyle w:val="TAC"/>
              <w:rPr>
                <w:b/>
                <w:lang w:val="en-US" w:eastAsia="ko-KR"/>
              </w:rPr>
            </w:pPr>
            <w:r w:rsidRPr="000C68ED">
              <w:rPr>
                <w:lang w:val="en-US"/>
              </w:rPr>
              <w:t>≤ 7.0</w:t>
            </w:r>
          </w:p>
        </w:tc>
        <w:tc>
          <w:tcPr>
            <w:tcW w:w="784" w:type="dxa"/>
            <w:vAlign w:val="center"/>
          </w:tcPr>
          <w:p w14:paraId="3C82B511" w14:textId="77777777" w:rsidR="00D8375E" w:rsidRPr="000C68ED" w:rsidRDefault="00D8375E" w:rsidP="00D8375E">
            <w:pPr>
              <w:pStyle w:val="TAC"/>
              <w:rPr>
                <w:b/>
                <w:lang w:val="en-US" w:eastAsia="ko-KR"/>
              </w:rPr>
            </w:pPr>
            <w:r w:rsidRPr="000C68ED">
              <w:rPr>
                <w:lang w:val="en-US"/>
              </w:rPr>
              <w:t>≤ 7.0</w:t>
            </w:r>
          </w:p>
        </w:tc>
        <w:tc>
          <w:tcPr>
            <w:tcW w:w="784" w:type="dxa"/>
            <w:vAlign w:val="center"/>
          </w:tcPr>
          <w:p w14:paraId="7D69304D" w14:textId="77777777" w:rsidR="00D8375E" w:rsidRPr="000C68ED" w:rsidRDefault="00D8375E" w:rsidP="00D8375E">
            <w:pPr>
              <w:pStyle w:val="TAC"/>
              <w:rPr>
                <w:b/>
                <w:lang w:val="en-US" w:eastAsia="ko-KR"/>
              </w:rPr>
            </w:pPr>
            <w:r w:rsidRPr="000C68ED">
              <w:rPr>
                <w:lang w:val="en-US"/>
              </w:rPr>
              <w:t>≤ 7.0</w:t>
            </w:r>
          </w:p>
        </w:tc>
      </w:tr>
      <w:tr w:rsidR="00D8375E" w:rsidRPr="000C68ED" w14:paraId="26D4EA81" w14:textId="77777777" w:rsidTr="00D8375E">
        <w:trPr>
          <w:trHeight w:val="20"/>
          <w:jc w:val="center"/>
        </w:trPr>
        <w:tc>
          <w:tcPr>
            <w:tcW w:w="9621" w:type="dxa"/>
            <w:gridSpan w:val="10"/>
          </w:tcPr>
          <w:p w14:paraId="09496D9C" w14:textId="77777777" w:rsidR="00D8375E" w:rsidRPr="000C68ED" w:rsidRDefault="00D8375E" w:rsidP="00D8375E">
            <w:pPr>
              <w:pStyle w:val="TAN"/>
              <w:rPr>
                <w:lang w:val="en-US"/>
              </w:rPr>
            </w:pPr>
            <w:r w:rsidRPr="000C68ED">
              <w:rPr>
                <w:lang w:val="en-US"/>
              </w:rPr>
              <w:t>NOTE 1:</w:t>
            </w:r>
            <w:r w:rsidRPr="000C68ED">
              <w:rPr>
                <w:rFonts w:cs="Arial"/>
                <w:lang w:val="en-US"/>
              </w:rPr>
              <w:tab/>
            </w:r>
            <w:r w:rsidRPr="000C68ED">
              <w:rPr>
                <w:lang w:val="en-US"/>
              </w:rPr>
              <w:t>Full allocation A-MPR applies when all RB’s in a 20 MHz channel or all RB’s in all sub-bands for wideband</w:t>
            </w:r>
            <w:r w:rsidRPr="000C68ED">
              <w:rPr>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0FEB790" w14:textId="77777777" w:rsidR="00D8375E" w:rsidRPr="000C68ED" w:rsidRDefault="00D8375E" w:rsidP="00D8375E">
            <w:pPr>
              <w:pStyle w:val="TAN"/>
              <w:rPr>
                <w:lang w:val="en-US"/>
              </w:rPr>
            </w:pPr>
            <w:r w:rsidRPr="000C68ED">
              <w:rPr>
                <w:lang w:val="en-US"/>
              </w:rPr>
              <w:t>NOTE 2:</w:t>
            </w:r>
            <w:r w:rsidRPr="000C68ED">
              <w:rPr>
                <w:lang w:val="en-US"/>
              </w:rPr>
              <w:tab/>
              <w:t>Applicable to Pi/2-BPSK modulation when IE powerBoostPi2BPSK is set to 0.</w:t>
            </w:r>
          </w:p>
        </w:tc>
      </w:tr>
    </w:tbl>
    <w:p w14:paraId="51350C83" w14:textId="77777777" w:rsidR="00D8375E" w:rsidRPr="000C68ED" w:rsidRDefault="00D8375E" w:rsidP="00D8375E">
      <w:pPr>
        <w:pStyle w:val="ListParagraph"/>
        <w:ind w:firstLine="400"/>
        <w:rPr>
          <w:lang w:val="en-US"/>
        </w:rPr>
      </w:pPr>
    </w:p>
    <w:p w14:paraId="3840565C" w14:textId="7B013389" w:rsidR="00D8375E" w:rsidRPr="000C68ED" w:rsidRDefault="00D8375E" w:rsidP="00D8375E">
      <w:pPr>
        <w:pStyle w:val="BodyText"/>
        <w:rPr>
          <w:lang w:val="en-US"/>
        </w:rPr>
      </w:pPr>
      <w:r w:rsidRPr="000C68ED">
        <w:rPr>
          <w:rFonts w:eastAsiaTheme="minorEastAsia"/>
          <w:lang w:val="en-US" w:eastAsia="ko-KR"/>
        </w:rPr>
        <w:t>Comparing with the existing NR-U NS_61 A-MPR (</w:t>
      </w:r>
      <w:r w:rsidRPr="000C68ED">
        <w:rPr>
          <w:lang w:val="en-US"/>
        </w:rPr>
        <w:t>Table 6.2F.3.11-1), SL-U NS_61 A-MPR can reuse the NR-U NS_61 A-MPR for CBW of 20MHz, 40MHz, 60MHz, and 80MHz. For CBW of 100MHz, A-MPR for CBW of 80MHz can be reused.</w:t>
      </w:r>
    </w:p>
    <w:p w14:paraId="41B9EF8E" w14:textId="3D1FF2BC"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2-20 can be considered for NS_61 A-MPR for SL-U UE power class 5.</w:t>
      </w:r>
    </w:p>
    <w:p w14:paraId="1D87BA40" w14:textId="3BA459CA" w:rsidR="00D8375E" w:rsidRPr="000C68ED" w:rsidRDefault="00D8375E" w:rsidP="00D8375E">
      <w:pPr>
        <w:pStyle w:val="TH"/>
        <w:rPr>
          <w:rFonts w:ascii="Times New Roman" w:hAnsi="Times New Roman"/>
          <w:lang w:val="en-US"/>
        </w:rPr>
      </w:pPr>
      <w:r w:rsidRPr="000C68ED">
        <w:rPr>
          <w:lang w:val="en-US"/>
        </w:rPr>
        <w:t>Table 2-20. NS_61 additional maximum power reduction (A-MPR) for SL-U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D8375E" w:rsidRPr="000C68ED" w14:paraId="046BB2B9" w14:textId="77777777" w:rsidTr="00D8375E">
        <w:trPr>
          <w:trHeight w:val="237"/>
          <w:jc w:val="center"/>
        </w:trPr>
        <w:tc>
          <w:tcPr>
            <w:tcW w:w="806" w:type="dxa"/>
            <w:vMerge w:val="restart"/>
            <w:tcBorders>
              <w:top w:val="single" w:sz="4" w:space="0" w:color="auto"/>
            </w:tcBorders>
            <w:shd w:val="clear" w:color="auto" w:fill="auto"/>
          </w:tcPr>
          <w:p w14:paraId="7B00D99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AA7E2A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45AFCD81"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222B10E9" w14:textId="77777777" w:rsidTr="00D8375E">
        <w:trPr>
          <w:trHeight w:val="237"/>
          <w:jc w:val="center"/>
        </w:trPr>
        <w:tc>
          <w:tcPr>
            <w:tcW w:w="806" w:type="dxa"/>
            <w:vMerge/>
            <w:shd w:val="clear" w:color="auto" w:fill="auto"/>
          </w:tcPr>
          <w:p w14:paraId="32B4030D" w14:textId="77777777" w:rsidR="00D8375E" w:rsidRPr="000C68ED" w:rsidRDefault="00D8375E" w:rsidP="00D8375E">
            <w:pPr>
              <w:pStyle w:val="TAH"/>
              <w:rPr>
                <w:lang w:val="en-US"/>
              </w:rPr>
            </w:pPr>
          </w:p>
        </w:tc>
        <w:tc>
          <w:tcPr>
            <w:tcW w:w="1176" w:type="dxa"/>
            <w:vMerge/>
            <w:shd w:val="clear" w:color="auto" w:fill="auto"/>
          </w:tcPr>
          <w:p w14:paraId="3EE5EB21" w14:textId="77777777" w:rsidR="00D8375E" w:rsidRPr="000C68ED" w:rsidRDefault="00D8375E" w:rsidP="00D8375E">
            <w:pPr>
              <w:pStyle w:val="TAH"/>
              <w:rPr>
                <w:lang w:val="en-US"/>
              </w:rPr>
            </w:pPr>
          </w:p>
        </w:tc>
        <w:tc>
          <w:tcPr>
            <w:tcW w:w="1700" w:type="dxa"/>
            <w:gridSpan w:val="2"/>
          </w:tcPr>
          <w:p w14:paraId="157A2FED"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0B8D4FE6"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473ED1E4"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5006FF87"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3785C6DE"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687AA6A" w14:textId="77777777" w:rsidTr="00D8375E">
        <w:trPr>
          <w:trHeight w:val="237"/>
          <w:jc w:val="center"/>
        </w:trPr>
        <w:tc>
          <w:tcPr>
            <w:tcW w:w="806" w:type="dxa"/>
            <w:vMerge/>
            <w:tcBorders>
              <w:bottom w:val="single" w:sz="4" w:space="0" w:color="auto"/>
            </w:tcBorders>
            <w:shd w:val="clear" w:color="auto" w:fill="auto"/>
          </w:tcPr>
          <w:p w14:paraId="69348173" w14:textId="77777777" w:rsidR="00D8375E" w:rsidRPr="000C68ED" w:rsidRDefault="00D8375E" w:rsidP="00D8375E">
            <w:pPr>
              <w:pStyle w:val="TAH"/>
              <w:rPr>
                <w:lang w:val="en-US"/>
              </w:rPr>
            </w:pPr>
          </w:p>
        </w:tc>
        <w:tc>
          <w:tcPr>
            <w:tcW w:w="1176" w:type="dxa"/>
            <w:vMerge/>
            <w:shd w:val="clear" w:color="auto" w:fill="auto"/>
          </w:tcPr>
          <w:p w14:paraId="1E570B92" w14:textId="77777777" w:rsidR="00D8375E" w:rsidRPr="000C68ED" w:rsidRDefault="00D8375E" w:rsidP="00D8375E">
            <w:pPr>
              <w:pStyle w:val="TAH"/>
              <w:rPr>
                <w:lang w:val="en-US"/>
              </w:rPr>
            </w:pPr>
          </w:p>
        </w:tc>
        <w:tc>
          <w:tcPr>
            <w:tcW w:w="850" w:type="dxa"/>
          </w:tcPr>
          <w:p w14:paraId="0C639E02" w14:textId="77777777" w:rsidR="00D8375E" w:rsidRPr="000C68ED" w:rsidRDefault="00D8375E" w:rsidP="00D8375E">
            <w:pPr>
              <w:pStyle w:val="TAH"/>
              <w:rPr>
                <w:lang w:val="en-US"/>
              </w:rPr>
            </w:pPr>
            <w:r w:rsidRPr="000C68ED">
              <w:rPr>
                <w:lang w:val="en-US"/>
              </w:rPr>
              <w:t>Full (dB)</w:t>
            </w:r>
          </w:p>
        </w:tc>
        <w:tc>
          <w:tcPr>
            <w:tcW w:w="850" w:type="dxa"/>
          </w:tcPr>
          <w:p w14:paraId="64B16E84" w14:textId="77777777" w:rsidR="00D8375E" w:rsidRPr="000C68ED" w:rsidRDefault="00D8375E" w:rsidP="00D8375E">
            <w:pPr>
              <w:pStyle w:val="TAH"/>
              <w:rPr>
                <w:lang w:val="en-US"/>
              </w:rPr>
            </w:pPr>
            <w:r w:rsidRPr="000C68ED">
              <w:rPr>
                <w:lang w:val="en-US"/>
              </w:rPr>
              <w:t>Partial (dB)</w:t>
            </w:r>
          </w:p>
        </w:tc>
        <w:tc>
          <w:tcPr>
            <w:tcW w:w="787" w:type="dxa"/>
          </w:tcPr>
          <w:p w14:paraId="05E9BC36" w14:textId="77777777" w:rsidR="00D8375E" w:rsidRPr="000C68ED" w:rsidRDefault="00D8375E" w:rsidP="00D8375E">
            <w:pPr>
              <w:pStyle w:val="TAH"/>
              <w:rPr>
                <w:lang w:val="en-US"/>
              </w:rPr>
            </w:pPr>
            <w:r w:rsidRPr="000C68ED">
              <w:rPr>
                <w:lang w:val="en-US"/>
              </w:rPr>
              <w:t>Full (dB)</w:t>
            </w:r>
          </w:p>
        </w:tc>
        <w:tc>
          <w:tcPr>
            <w:tcW w:w="850" w:type="dxa"/>
          </w:tcPr>
          <w:p w14:paraId="72E61990" w14:textId="77777777" w:rsidR="00D8375E" w:rsidRPr="000C68ED" w:rsidRDefault="00D8375E" w:rsidP="00D8375E">
            <w:pPr>
              <w:pStyle w:val="TAH"/>
              <w:rPr>
                <w:lang w:val="en-US"/>
              </w:rPr>
            </w:pPr>
            <w:r w:rsidRPr="000C68ED">
              <w:rPr>
                <w:lang w:val="en-US"/>
              </w:rPr>
              <w:t>Partial (dB)</w:t>
            </w:r>
          </w:p>
        </w:tc>
        <w:tc>
          <w:tcPr>
            <w:tcW w:w="850" w:type="dxa"/>
          </w:tcPr>
          <w:p w14:paraId="006FA121" w14:textId="77777777" w:rsidR="00D8375E" w:rsidRPr="000C68ED" w:rsidRDefault="00D8375E" w:rsidP="00D8375E">
            <w:pPr>
              <w:pStyle w:val="TAH"/>
              <w:rPr>
                <w:lang w:val="en-US"/>
              </w:rPr>
            </w:pPr>
            <w:r w:rsidRPr="000C68ED">
              <w:rPr>
                <w:lang w:val="en-US"/>
              </w:rPr>
              <w:t>Full (dB)</w:t>
            </w:r>
          </w:p>
        </w:tc>
        <w:tc>
          <w:tcPr>
            <w:tcW w:w="850" w:type="dxa"/>
          </w:tcPr>
          <w:p w14:paraId="55850D2F" w14:textId="77777777" w:rsidR="00D8375E" w:rsidRPr="000C68ED" w:rsidRDefault="00D8375E" w:rsidP="00D8375E">
            <w:pPr>
              <w:pStyle w:val="TAH"/>
              <w:rPr>
                <w:lang w:val="en-US"/>
              </w:rPr>
            </w:pPr>
            <w:r w:rsidRPr="000C68ED">
              <w:rPr>
                <w:lang w:val="en-US"/>
              </w:rPr>
              <w:t>Partial (dB)</w:t>
            </w:r>
          </w:p>
        </w:tc>
        <w:tc>
          <w:tcPr>
            <w:tcW w:w="850" w:type="dxa"/>
          </w:tcPr>
          <w:p w14:paraId="6C57A5A1" w14:textId="77777777" w:rsidR="00D8375E" w:rsidRPr="000C68ED" w:rsidRDefault="00D8375E" w:rsidP="00D8375E">
            <w:pPr>
              <w:pStyle w:val="TAH"/>
              <w:rPr>
                <w:lang w:val="en-US"/>
              </w:rPr>
            </w:pPr>
            <w:r w:rsidRPr="000C68ED">
              <w:rPr>
                <w:lang w:val="en-US"/>
              </w:rPr>
              <w:t>Full (dB)</w:t>
            </w:r>
          </w:p>
        </w:tc>
        <w:tc>
          <w:tcPr>
            <w:tcW w:w="850" w:type="dxa"/>
          </w:tcPr>
          <w:p w14:paraId="797A09D2" w14:textId="77777777" w:rsidR="00D8375E" w:rsidRPr="000C68ED" w:rsidRDefault="00D8375E" w:rsidP="00D8375E">
            <w:pPr>
              <w:pStyle w:val="TAH"/>
              <w:rPr>
                <w:lang w:val="en-US"/>
              </w:rPr>
            </w:pPr>
            <w:r w:rsidRPr="000C68ED">
              <w:rPr>
                <w:lang w:val="en-US"/>
              </w:rPr>
              <w:t>Partial (dB)</w:t>
            </w:r>
          </w:p>
        </w:tc>
        <w:tc>
          <w:tcPr>
            <w:tcW w:w="887" w:type="dxa"/>
          </w:tcPr>
          <w:p w14:paraId="59D7B2B3" w14:textId="77777777" w:rsidR="00D8375E" w:rsidRPr="000C68ED" w:rsidRDefault="00D8375E" w:rsidP="00D8375E">
            <w:pPr>
              <w:pStyle w:val="TAH"/>
              <w:rPr>
                <w:lang w:val="en-US"/>
              </w:rPr>
            </w:pPr>
            <w:r w:rsidRPr="000C68ED">
              <w:rPr>
                <w:lang w:val="en-US"/>
              </w:rPr>
              <w:t>Full (dB)</w:t>
            </w:r>
          </w:p>
        </w:tc>
        <w:tc>
          <w:tcPr>
            <w:tcW w:w="850" w:type="dxa"/>
          </w:tcPr>
          <w:p w14:paraId="42EF6F25" w14:textId="77777777" w:rsidR="00D8375E" w:rsidRPr="000C68ED" w:rsidRDefault="00D8375E" w:rsidP="00D8375E">
            <w:pPr>
              <w:pStyle w:val="TAH"/>
              <w:rPr>
                <w:lang w:val="en-US"/>
              </w:rPr>
            </w:pPr>
            <w:r w:rsidRPr="000C68ED">
              <w:rPr>
                <w:lang w:val="en-US"/>
              </w:rPr>
              <w:t>Partial (dB)</w:t>
            </w:r>
          </w:p>
        </w:tc>
      </w:tr>
      <w:tr w:rsidR="00D8375E" w:rsidRPr="000C68ED" w14:paraId="2492AA6F" w14:textId="77777777" w:rsidTr="00D8375E">
        <w:trPr>
          <w:trHeight w:val="20"/>
          <w:jc w:val="center"/>
        </w:trPr>
        <w:tc>
          <w:tcPr>
            <w:tcW w:w="806" w:type="dxa"/>
            <w:vMerge w:val="restart"/>
            <w:shd w:val="clear" w:color="auto" w:fill="auto"/>
          </w:tcPr>
          <w:p w14:paraId="4DA1ABC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4E46DFB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1000FF5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1151801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7EAC662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6D8821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B02CF85"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5DFF92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C6562B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8881C3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18AFE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046BB7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7AC13AF7" w14:textId="77777777" w:rsidTr="00D8375E">
        <w:trPr>
          <w:trHeight w:val="20"/>
          <w:jc w:val="center"/>
        </w:trPr>
        <w:tc>
          <w:tcPr>
            <w:tcW w:w="806" w:type="dxa"/>
            <w:vMerge/>
            <w:shd w:val="clear" w:color="auto" w:fill="auto"/>
          </w:tcPr>
          <w:p w14:paraId="29A134E0" w14:textId="77777777" w:rsidR="00D8375E" w:rsidRPr="000C68ED" w:rsidRDefault="00D8375E" w:rsidP="00D8375E">
            <w:pPr>
              <w:pStyle w:val="FL"/>
              <w:spacing w:before="0" w:after="0"/>
              <w:rPr>
                <w:b w:val="0"/>
                <w:bCs/>
                <w:sz w:val="18"/>
                <w:szCs w:val="18"/>
                <w:lang w:val="en-US"/>
              </w:rPr>
            </w:pPr>
          </w:p>
        </w:tc>
        <w:tc>
          <w:tcPr>
            <w:tcW w:w="1176" w:type="dxa"/>
          </w:tcPr>
          <w:p w14:paraId="287632F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98E13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A8B6947"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1152A33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A4CF17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4D9273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9C17A6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E80F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05999450"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FDB6B2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FAB53F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2F801187" w14:textId="77777777" w:rsidTr="00D8375E">
        <w:trPr>
          <w:trHeight w:val="20"/>
          <w:jc w:val="center"/>
        </w:trPr>
        <w:tc>
          <w:tcPr>
            <w:tcW w:w="806" w:type="dxa"/>
            <w:vMerge/>
            <w:shd w:val="clear" w:color="auto" w:fill="auto"/>
          </w:tcPr>
          <w:p w14:paraId="620008D2" w14:textId="77777777" w:rsidR="00D8375E" w:rsidRPr="000C68ED" w:rsidRDefault="00D8375E" w:rsidP="00D8375E">
            <w:pPr>
              <w:pStyle w:val="FL"/>
              <w:spacing w:before="0" w:after="0"/>
              <w:rPr>
                <w:b w:val="0"/>
                <w:bCs/>
                <w:i/>
                <w:sz w:val="18"/>
                <w:szCs w:val="18"/>
                <w:lang w:val="en-US"/>
              </w:rPr>
            </w:pPr>
          </w:p>
        </w:tc>
        <w:tc>
          <w:tcPr>
            <w:tcW w:w="1176" w:type="dxa"/>
          </w:tcPr>
          <w:p w14:paraId="365F3A21"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7E45D5A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8228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0A6265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118EA83"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3E96B7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CCBD5A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2D0F8A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5DF2DD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0DEDE2B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A1FC2C6"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1D86E29E" w14:textId="77777777" w:rsidTr="00D8375E">
        <w:trPr>
          <w:trHeight w:val="20"/>
          <w:jc w:val="center"/>
        </w:trPr>
        <w:tc>
          <w:tcPr>
            <w:tcW w:w="806" w:type="dxa"/>
            <w:vMerge/>
            <w:shd w:val="clear" w:color="auto" w:fill="auto"/>
          </w:tcPr>
          <w:p w14:paraId="5F2D3B96" w14:textId="77777777" w:rsidR="00D8375E" w:rsidRPr="000C68ED" w:rsidRDefault="00D8375E" w:rsidP="00D8375E">
            <w:pPr>
              <w:pStyle w:val="FL"/>
              <w:spacing w:before="0" w:after="0"/>
              <w:rPr>
                <w:b w:val="0"/>
                <w:bCs/>
                <w:sz w:val="18"/>
                <w:szCs w:val="18"/>
                <w:lang w:val="en-US"/>
              </w:rPr>
            </w:pPr>
          </w:p>
        </w:tc>
        <w:tc>
          <w:tcPr>
            <w:tcW w:w="1176" w:type="dxa"/>
          </w:tcPr>
          <w:p w14:paraId="6553D7A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5C84628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DC3C3F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A425B36"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EB1F71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C610A5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1D695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02E7C8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26C981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2B13A204"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2B3B505E"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r>
      <w:tr w:rsidR="00D8375E" w:rsidRPr="000C68ED" w14:paraId="2E7A140F" w14:textId="77777777" w:rsidTr="00D8375E">
        <w:trPr>
          <w:trHeight w:val="20"/>
          <w:jc w:val="center"/>
        </w:trPr>
        <w:tc>
          <w:tcPr>
            <w:tcW w:w="10456" w:type="dxa"/>
            <w:gridSpan w:val="12"/>
            <w:shd w:val="clear" w:color="auto" w:fill="auto"/>
          </w:tcPr>
          <w:p w14:paraId="5AB09147"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2C22E61"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3D6FBC0" w14:textId="0DAFFBAE" w:rsidR="0041627D" w:rsidRPr="000C68ED" w:rsidRDefault="0041627D" w:rsidP="009D254D">
      <w:pPr>
        <w:rPr>
          <w:lang w:val="en-US" w:eastAsia="zh-CN"/>
        </w:rPr>
      </w:pPr>
    </w:p>
    <w:p w14:paraId="1C091A1C" w14:textId="20CEB345" w:rsidR="00B70C27" w:rsidRPr="000C68ED" w:rsidRDefault="00B70C27" w:rsidP="00B70C27">
      <w:pPr>
        <w:pStyle w:val="Heading4"/>
        <w:rPr>
          <w:lang w:val="en-US"/>
        </w:rPr>
      </w:pPr>
      <w:r w:rsidRPr="000C68ED">
        <w:rPr>
          <w:lang w:val="en-US"/>
        </w:rPr>
        <w:lastRenderedPageBreak/>
        <w:t xml:space="preserve">Proposal </w:t>
      </w:r>
      <w:r w:rsidR="00000A35" w:rsidRPr="000C68ED">
        <w:rPr>
          <w:lang w:val="en-US"/>
        </w:rPr>
        <w:t>1</w:t>
      </w:r>
      <w:r w:rsidR="00030E05">
        <w:rPr>
          <w:lang w:val="en-US"/>
        </w:rPr>
        <w:t>1</w:t>
      </w:r>
      <w:r w:rsidRPr="000C68ED">
        <w:rPr>
          <w:lang w:val="en-US"/>
        </w:rPr>
        <w:t xml:space="preserve">: For NS_61 SL-U PSSCH/PSCCH A-MPR, consider Table 2-20 for SL-U UE power class 5. </w:t>
      </w:r>
    </w:p>
    <w:p w14:paraId="3356EC79" w14:textId="28BAA285" w:rsidR="00D8375E" w:rsidRPr="000C68ED" w:rsidRDefault="00D8375E" w:rsidP="009D254D">
      <w:pPr>
        <w:rPr>
          <w:lang w:val="en-US" w:eastAsia="zh-CN"/>
        </w:rPr>
      </w:pPr>
    </w:p>
    <w:p w14:paraId="1989D2D6" w14:textId="618B8840" w:rsidR="008F21B7" w:rsidRPr="000C68ED" w:rsidRDefault="00D8375E" w:rsidP="00D8375E">
      <w:pPr>
        <w:pStyle w:val="Heading2"/>
        <w:rPr>
          <w:lang w:val="en-US"/>
        </w:rPr>
      </w:pPr>
      <w:r w:rsidRPr="000C68ED">
        <w:rPr>
          <w:lang w:val="en-US"/>
        </w:rPr>
        <w:t xml:space="preserve">SL-U PSFCH </w:t>
      </w:r>
      <w:r w:rsidR="008F21B7" w:rsidRPr="000C68ED">
        <w:rPr>
          <w:lang w:val="en-US"/>
        </w:rPr>
        <w:t xml:space="preserve"> </w:t>
      </w:r>
      <w:r w:rsidRPr="000C68ED">
        <w:rPr>
          <w:lang w:val="en-US"/>
        </w:rPr>
        <w:t>MPR</w:t>
      </w:r>
      <w:r w:rsidR="008F21B7" w:rsidRPr="000C68ED">
        <w:rPr>
          <w:lang w:val="en-US"/>
        </w:rPr>
        <w:t xml:space="preserve"> </w:t>
      </w:r>
    </w:p>
    <w:p w14:paraId="4F874908" w14:textId="7A9E9E3E" w:rsidR="00D8375E" w:rsidRPr="000C68ED" w:rsidRDefault="00D8375E" w:rsidP="008F21B7">
      <w:pPr>
        <w:rPr>
          <w:color w:val="000000" w:themeColor="text1"/>
          <w:lang w:val="en-US" w:eastAsia="zh-CN"/>
        </w:rPr>
      </w:pPr>
      <w:r w:rsidRPr="000C68ED">
        <w:rPr>
          <w:color w:val="000000" w:themeColor="text1"/>
          <w:lang w:val="en-US" w:eastAsia="zh-CN"/>
        </w:rPr>
        <w:t xml:space="preserve">The following simulation assumption was </w:t>
      </w:r>
      <w:r w:rsidR="00274032" w:rsidRPr="000C68ED">
        <w:rPr>
          <w:color w:val="000000" w:themeColor="text1"/>
          <w:lang w:val="en-US" w:eastAsia="zh-CN"/>
        </w:rPr>
        <w:t>captured</w:t>
      </w:r>
      <w:r w:rsidRPr="000C68ED">
        <w:rPr>
          <w:color w:val="000000" w:themeColor="text1"/>
          <w:lang w:val="en-US" w:eastAsia="zh-CN"/>
        </w:rPr>
        <w:t xml:space="preserve"> </w:t>
      </w:r>
      <w:r w:rsidR="009F5B59">
        <w:rPr>
          <w:color w:val="000000" w:themeColor="text1"/>
          <w:lang w:val="en-US" w:eastAsia="zh-CN"/>
        </w:rPr>
        <w:t>from WF[1] and</w:t>
      </w:r>
      <w:r w:rsidRPr="000C68ED">
        <w:rPr>
          <w:color w:val="000000" w:themeColor="text1"/>
          <w:lang w:val="en-US" w:eastAsia="zh-CN"/>
        </w:rPr>
        <w:t xml:space="preserve"> TP [2]. </w:t>
      </w:r>
    </w:p>
    <w:p w14:paraId="64E733A0" w14:textId="3FE1878B" w:rsidR="00D8375E" w:rsidRPr="00B5046B" w:rsidRDefault="00D8375E" w:rsidP="00D8375E">
      <w:pPr>
        <w:pStyle w:val="TH"/>
        <w:rPr>
          <w:rFonts w:ascii="Times New Roman" w:hAnsi="Times New Roman"/>
          <w:lang w:val="en-US"/>
        </w:rPr>
      </w:pPr>
      <w:r w:rsidRPr="00B5046B">
        <w:rPr>
          <w:rFonts w:ascii="Times New Roman" w:hAnsi="Times New Roman"/>
          <w:lang w:val="en-US"/>
        </w:rPr>
        <w:t xml:space="preserve">Table </w:t>
      </w:r>
      <w:r w:rsidR="009F5B59" w:rsidRPr="00B5046B">
        <w:rPr>
          <w:rFonts w:ascii="Times New Roman" w:hAnsi="Times New Roman"/>
          <w:lang w:val="en-US"/>
        </w:rPr>
        <w:t>2.2</w:t>
      </w:r>
      <w:r w:rsidR="00476647" w:rsidRPr="00B5046B">
        <w:rPr>
          <w:rFonts w:ascii="Times New Roman" w:hAnsi="Times New Roman"/>
          <w:lang w:val="en-US"/>
        </w:rPr>
        <w:t>1</w:t>
      </w:r>
      <w:r w:rsidRPr="00B5046B">
        <w:rPr>
          <w:rFonts w:ascii="Times New Roman" w:hAnsi="Times New Roman"/>
          <w:lang w:val="en-US"/>
        </w:rPr>
        <w:t>: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D8375E" w:rsidRPr="000C68ED" w14:paraId="6D0186E3" w14:textId="77777777" w:rsidTr="00D8375E">
        <w:trPr>
          <w:trHeight w:val="340"/>
        </w:trPr>
        <w:tc>
          <w:tcPr>
            <w:tcW w:w="2263" w:type="dxa"/>
            <w:hideMark/>
          </w:tcPr>
          <w:p w14:paraId="14B47F3B" w14:textId="77777777" w:rsidR="00D8375E" w:rsidRPr="000C68ED" w:rsidRDefault="00D8375E" w:rsidP="00D8375E">
            <w:pPr>
              <w:pStyle w:val="TAH"/>
              <w:rPr>
                <w:rFonts w:cs="Arial"/>
                <w:szCs w:val="36"/>
                <w:lang w:val="en-US" w:eastAsia="ko-KR"/>
              </w:rPr>
            </w:pPr>
            <w:r w:rsidRPr="000C68ED">
              <w:rPr>
                <w:lang w:val="en-US" w:eastAsia="ko-KR"/>
              </w:rPr>
              <w:t>Items</w:t>
            </w:r>
          </w:p>
        </w:tc>
        <w:tc>
          <w:tcPr>
            <w:tcW w:w="7081" w:type="dxa"/>
            <w:hideMark/>
          </w:tcPr>
          <w:p w14:paraId="6B81C8CE" w14:textId="77777777" w:rsidR="00D8375E" w:rsidRPr="000C68ED" w:rsidRDefault="00D8375E" w:rsidP="00D8375E">
            <w:pPr>
              <w:pStyle w:val="TAH"/>
              <w:rPr>
                <w:rFonts w:cs="Arial"/>
                <w:szCs w:val="36"/>
                <w:lang w:val="en-US" w:eastAsia="ko-KR"/>
              </w:rPr>
            </w:pPr>
            <w:r w:rsidRPr="000C68ED">
              <w:rPr>
                <w:lang w:val="en-US" w:eastAsia="ko-KR"/>
              </w:rPr>
              <w:t>Assumption</w:t>
            </w:r>
          </w:p>
        </w:tc>
      </w:tr>
      <w:tr w:rsidR="00D8375E" w:rsidRPr="000C68ED" w14:paraId="55A3583A" w14:textId="77777777" w:rsidTr="00D8375E">
        <w:trPr>
          <w:trHeight w:val="457"/>
        </w:trPr>
        <w:tc>
          <w:tcPr>
            <w:tcW w:w="2263" w:type="dxa"/>
            <w:hideMark/>
          </w:tcPr>
          <w:p w14:paraId="6EA09CA3" w14:textId="77777777" w:rsidR="00D8375E" w:rsidRPr="000C68ED" w:rsidRDefault="00D8375E" w:rsidP="00D8375E">
            <w:pPr>
              <w:pStyle w:val="TAC"/>
              <w:rPr>
                <w:rFonts w:cs="Arial"/>
                <w:szCs w:val="36"/>
                <w:lang w:val="en-US" w:eastAsia="ko-KR"/>
              </w:rPr>
            </w:pPr>
            <w:r w:rsidRPr="000C68ED">
              <w:rPr>
                <w:lang w:val="en-US" w:eastAsia="ko-KR"/>
              </w:rPr>
              <w:t>Modulation for PSSCH</w:t>
            </w:r>
          </w:p>
        </w:tc>
        <w:tc>
          <w:tcPr>
            <w:tcW w:w="7081" w:type="dxa"/>
            <w:hideMark/>
          </w:tcPr>
          <w:p w14:paraId="22A601E4" w14:textId="77777777" w:rsidR="00D8375E" w:rsidRPr="000C68ED" w:rsidRDefault="00D8375E" w:rsidP="00D8375E">
            <w:pPr>
              <w:pStyle w:val="TAC"/>
              <w:rPr>
                <w:lang w:val="en-US"/>
              </w:rPr>
            </w:pPr>
            <w:r w:rsidRPr="000C68ED">
              <w:rPr>
                <w:lang w:val="en-US"/>
              </w:rPr>
              <w:t>QPSK</w:t>
            </w:r>
          </w:p>
        </w:tc>
      </w:tr>
      <w:tr w:rsidR="00D8375E" w:rsidRPr="000C68ED" w14:paraId="0B0D4278" w14:textId="77777777" w:rsidTr="00D8375E">
        <w:trPr>
          <w:trHeight w:val="457"/>
        </w:trPr>
        <w:tc>
          <w:tcPr>
            <w:tcW w:w="2263" w:type="dxa"/>
            <w:hideMark/>
          </w:tcPr>
          <w:p w14:paraId="767C7F16" w14:textId="77777777" w:rsidR="00D8375E" w:rsidRPr="000C68ED" w:rsidRDefault="00D8375E" w:rsidP="00D8375E">
            <w:pPr>
              <w:pStyle w:val="TAC"/>
              <w:rPr>
                <w:rFonts w:cs="Arial"/>
                <w:szCs w:val="36"/>
                <w:lang w:val="en-US" w:eastAsia="ko-KR"/>
              </w:rPr>
            </w:pPr>
            <w:r w:rsidRPr="000C68ED">
              <w:rPr>
                <w:lang w:val="en-US" w:eastAsia="ko-KR"/>
              </w:rPr>
              <w:t>PSFCH</w:t>
            </w:r>
          </w:p>
        </w:tc>
        <w:tc>
          <w:tcPr>
            <w:tcW w:w="7081" w:type="dxa"/>
            <w:hideMark/>
          </w:tcPr>
          <w:p w14:paraId="21245CEA" w14:textId="77777777" w:rsidR="00D8375E" w:rsidRPr="000C68ED" w:rsidRDefault="00D8375E" w:rsidP="00D8375E">
            <w:pPr>
              <w:pStyle w:val="TAC"/>
              <w:rPr>
                <w:lang w:val="en-US"/>
              </w:rPr>
            </w:pPr>
            <w:r w:rsidRPr="000C68ED">
              <w:rPr>
                <w:lang w:val="en-US"/>
              </w:rPr>
              <w:t>ZC sequence</w:t>
            </w:r>
          </w:p>
        </w:tc>
      </w:tr>
      <w:tr w:rsidR="00D8375E" w:rsidRPr="000C68ED" w14:paraId="390F3EB0" w14:textId="77777777" w:rsidTr="00D8375E">
        <w:trPr>
          <w:trHeight w:val="457"/>
        </w:trPr>
        <w:tc>
          <w:tcPr>
            <w:tcW w:w="2263" w:type="dxa"/>
            <w:hideMark/>
          </w:tcPr>
          <w:p w14:paraId="16BBB7AF" w14:textId="77777777" w:rsidR="00D8375E" w:rsidRPr="000C68ED" w:rsidRDefault="00D8375E" w:rsidP="00D8375E">
            <w:pPr>
              <w:pStyle w:val="TAC"/>
              <w:rPr>
                <w:rFonts w:cs="Arial"/>
                <w:szCs w:val="36"/>
                <w:lang w:val="en-US" w:eastAsia="ko-KR"/>
              </w:rPr>
            </w:pPr>
            <w:r w:rsidRPr="000C68ED">
              <w:rPr>
                <w:lang w:val="en-US" w:eastAsia="ko-KR"/>
              </w:rPr>
              <w:t>Structure of Slot</w:t>
            </w:r>
          </w:p>
        </w:tc>
        <w:tc>
          <w:tcPr>
            <w:tcW w:w="7081" w:type="dxa"/>
            <w:hideMark/>
          </w:tcPr>
          <w:p w14:paraId="3A826FFE" w14:textId="77777777" w:rsidR="00D8375E" w:rsidRPr="000C68ED" w:rsidRDefault="00D8375E" w:rsidP="00D8375E">
            <w:pPr>
              <w:pStyle w:val="TAC"/>
              <w:rPr>
                <w:lang w:val="en-US"/>
              </w:rPr>
            </w:pPr>
            <w:r w:rsidRPr="000C68ED">
              <w:rPr>
                <w:lang w:val="en-US"/>
              </w:rPr>
              <w:t>Baseline is follow RAN1 agreements</w:t>
            </w:r>
          </w:p>
        </w:tc>
      </w:tr>
      <w:tr w:rsidR="00D8375E" w:rsidRPr="000C68ED" w14:paraId="1EC24D8B" w14:textId="77777777" w:rsidTr="00D8375E">
        <w:trPr>
          <w:trHeight w:val="457"/>
        </w:trPr>
        <w:tc>
          <w:tcPr>
            <w:tcW w:w="2263" w:type="dxa"/>
            <w:hideMark/>
          </w:tcPr>
          <w:p w14:paraId="18E4B07E" w14:textId="77777777" w:rsidR="00D8375E" w:rsidRPr="000C68ED" w:rsidRDefault="00D8375E" w:rsidP="00D8375E">
            <w:pPr>
              <w:pStyle w:val="TAH"/>
              <w:rPr>
                <w:rFonts w:cs="Arial"/>
                <w:szCs w:val="36"/>
                <w:lang w:val="en-US" w:eastAsia="ko-KR"/>
              </w:rPr>
            </w:pPr>
            <w:bookmarkStart w:id="0" w:name="MCCQCTEMPBM_00000042" w:colFirst="1" w:colLast="1"/>
            <w:bookmarkStart w:id="1" w:name="MCCQCTEMPBM_00000071" w:colFirst="1" w:colLast="1"/>
            <w:r w:rsidRPr="000C68ED">
              <w:rPr>
                <w:b w:val="0"/>
                <w:lang w:val="en-US" w:eastAsia="ko-KR"/>
              </w:rPr>
              <w:t>RB allocation</w:t>
            </w:r>
          </w:p>
        </w:tc>
        <w:tc>
          <w:tcPr>
            <w:tcW w:w="7081" w:type="dxa"/>
            <w:hideMark/>
          </w:tcPr>
          <w:p w14:paraId="6B31E04A"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Power per RB is same in PSFCH for all users</w:t>
            </w:r>
          </w:p>
          <w:p w14:paraId="737675F5"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Total power is 20dBm</w:t>
            </w:r>
          </w:p>
          <w:p w14:paraId="22983A9B"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 xml:space="preserve">Single RB-set [and multiple RB-sets] will be considered based on RAN1 decision. </w:t>
            </w:r>
          </w:p>
          <w:p w14:paraId="450D16DD"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For single RB-set, RAN4 consider interlacing RBs for PSFCH</w:t>
            </w:r>
          </w:p>
          <w:p w14:paraId="2232EBDC"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For multiple RB-sets, RAN4 consider both contiguous RB sets and non-contiguous RB sets.</w:t>
            </w:r>
          </w:p>
          <w:p w14:paraId="168F2D04"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 xml:space="preserve">N gap from </w:t>
            </w:r>
            <w:proofErr w:type="spellStart"/>
            <w:r w:rsidRPr="009F5B59">
              <w:rPr>
                <w:rFonts w:ascii="Arial" w:eastAsia="Malgun Gothic" w:hAnsi="Arial" w:cs="Arial"/>
                <w:sz w:val="18"/>
              </w:rPr>
              <w:t>RBstart</w:t>
            </w:r>
            <w:proofErr w:type="spellEnd"/>
            <w:r w:rsidRPr="009F5B59">
              <w:rPr>
                <w:rFonts w:ascii="Arial" w:eastAsia="Malgun Gothic" w:hAnsi="Arial" w:cs="Arial"/>
                <w:sz w:val="18"/>
              </w:rPr>
              <w:t xml:space="preserve"> to </w:t>
            </w:r>
            <w:proofErr w:type="spellStart"/>
            <w:r w:rsidRPr="009F5B59">
              <w:rPr>
                <w:rFonts w:ascii="Arial" w:eastAsia="Malgun Gothic" w:hAnsi="Arial" w:cs="Arial"/>
                <w:sz w:val="18"/>
              </w:rPr>
              <w:t>RBend</w:t>
            </w:r>
            <w:proofErr w:type="spellEnd"/>
            <w:r w:rsidRPr="009F5B59">
              <w:rPr>
                <w:rFonts w:ascii="Arial" w:eastAsia="Malgun Gothic" w:hAnsi="Arial" w:cs="Arial"/>
                <w:sz w:val="18"/>
              </w:rPr>
              <w:t xml:space="preserve"> of interlaced transmission should meet at least 80% of channel bandwidth in a single RB-set i.e. [, </w:t>
            </w:r>
            <w:proofErr w:type="spellStart"/>
            <w:r w:rsidRPr="009F5B59">
              <w:rPr>
                <w:rFonts w:ascii="Arial" w:eastAsia="Malgun Gothic" w:hAnsi="Arial" w:cs="Arial"/>
                <w:sz w:val="18"/>
              </w:rPr>
              <w:t>Ngap</w:t>
            </w:r>
            <w:proofErr w:type="spellEnd"/>
            <w:r w:rsidRPr="009F5B59">
              <w:rPr>
                <w:rFonts w:ascii="Arial" w:eastAsia="Malgun Gothic" w:hAnsi="Arial" w:cs="Arial"/>
                <w:sz w:val="18"/>
              </w:rPr>
              <w:t xml:space="preserve"> = </w:t>
            </w:r>
            <w:proofErr w:type="spellStart"/>
            <w:r w:rsidRPr="009F5B59">
              <w:rPr>
                <w:rFonts w:ascii="Arial" w:eastAsia="Malgun Gothic" w:hAnsi="Arial" w:cs="Arial"/>
                <w:sz w:val="18"/>
              </w:rPr>
              <w:t>RBend</w:t>
            </w:r>
            <w:proofErr w:type="spellEnd"/>
            <w:r w:rsidRPr="009F5B59">
              <w:rPr>
                <w:rFonts w:ascii="Arial" w:eastAsia="Malgun Gothic" w:hAnsi="Arial" w:cs="Arial"/>
                <w:sz w:val="18"/>
              </w:rPr>
              <w:t xml:space="preserve"> – </w:t>
            </w:r>
            <w:proofErr w:type="spellStart"/>
            <w:r w:rsidRPr="009F5B59">
              <w:rPr>
                <w:rFonts w:ascii="Arial" w:eastAsia="Malgun Gothic" w:hAnsi="Arial" w:cs="Arial"/>
                <w:sz w:val="18"/>
              </w:rPr>
              <w:t>RBstart</w:t>
            </w:r>
            <w:proofErr w:type="spellEnd"/>
            <w:r w:rsidRPr="009F5B59">
              <w:rPr>
                <w:rFonts w:ascii="Arial" w:eastAsia="Malgun Gothic" w:hAnsi="Arial" w:cs="Arial"/>
                <w:sz w:val="18"/>
              </w:rPr>
              <w:t xml:space="preserve"> ].</w:t>
            </w:r>
          </w:p>
          <w:p w14:paraId="56E15D3A" w14:textId="5B5BC8C4" w:rsidR="00D8375E" w:rsidRPr="009F5B59" w:rsidRDefault="00D8375E" w:rsidP="00D8375E">
            <w:pPr>
              <w:pStyle w:val="TAL"/>
              <w:rPr>
                <w:rFonts w:eastAsia="Gulim" w:cs="Arial"/>
                <w:lang w:val="en-GB" w:eastAsia="ko-KR"/>
              </w:rPr>
            </w:pPr>
          </w:p>
        </w:tc>
      </w:tr>
      <w:bookmarkEnd w:id="0"/>
      <w:bookmarkEnd w:id="1"/>
    </w:tbl>
    <w:p w14:paraId="1F258E50" w14:textId="00A591DA" w:rsidR="00D8375E" w:rsidRDefault="00D8375E" w:rsidP="00D8375E">
      <w:pPr>
        <w:spacing w:after="240"/>
        <w:rPr>
          <w:lang w:val="en-US"/>
        </w:rPr>
      </w:pPr>
    </w:p>
    <w:p w14:paraId="6AD907FF" w14:textId="35C3A1CB" w:rsidR="00413EC9" w:rsidRDefault="00413EC9" w:rsidP="00D8375E">
      <w:pPr>
        <w:spacing w:after="240"/>
        <w:rPr>
          <w:rFonts w:eastAsia="Malgun Gothic"/>
          <w:lang w:val="en-US" w:eastAsia="ko-KR"/>
        </w:rPr>
      </w:pPr>
      <w:r>
        <w:rPr>
          <w:rFonts w:eastAsia="Malgun Gothic" w:hint="eastAsia"/>
          <w:lang w:val="en-US" w:eastAsia="ko-KR"/>
        </w:rPr>
        <w:t>R</w:t>
      </w:r>
      <w:r>
        <w:rPr>
          <w:rFonts w:eastAsia="Malgun Gothic"/>
          <w:lang w:val="en-US" w:eastAsia="ko-KR"/>
        </w:rPr>
        <w:t>AN1 agreement on PSFCH transmission</w:t>
      </w:r>
    </w:p>
    <w:tbl>
      <w:tblPr>
        <w:tblStyle w:val="TableGrid"/>
        <w:tblW w:w="0" w:type="auto"/>
        <w:tblLook w:val="04A0" w:firstRow="1" w:lastRow="0" w:firstColumn="1" w:lastColumn="0" w:noHBand="0" w:noVBand="1"/>
      </w:tblPr>
      <w:tblGrid>
        <w:gridCol w:w="9631"/>
      </w:tblGrid>
      <w:tr w:rsidR="00413EC9" w14:paraId="534972A2" w14:textId="77777777" w:rsidTr="00413EC9">
        <w:tc>
          <w:tcPr>
            <w:tcW w:w="9631" w:type="dxa"/>
          </w:tcPr>
          <w:p w14:paraId="13D630BD" w14:textId="77777777" w:rsidR="00413EC9" w:rsidRPr="0082446B" w:rsidRDefault="00413EC9" w:rsidP="00413EC9">
            <w:pPr>
              <w:jc w:val="both"/>
              <w:rPr>
                <w:b/>
                <w:bCs/>
                <w:lang w:eastAsia="zh-CN"/>
              </w:rPr>
            </w:pPr>
            <w:r w:rsidRPr="0082446B">
              <w:rPr>
                <w:b/>
                <w:bCs/>
                <w:highlight w:val="green"/>
                <w:lang w:eastAsia="zh-CN"/>
              </w:rPr>
              <w:t>Agreement</w:t>
            </w:r>
          </w:p>
          <w:p w14:paraId="1B186DBF" w14:textId="77777777" w:rsidR="00413EC9" w:rsidRPr="00413EC9" w:rsidRDefault="00413EC9" w:rsidP="00413EC9">
            <w:pPr>
              <w:tabs>
                <w:tab w:val="left" w:pos="0"/>
              </w:tabs>
              <w:jc w:val="both"/>
              <w:rPr>
                <w:bCs/>
                <w:lang w:eastAsia="zh-CN"/>
              </w:rPr>
            </w:pPr>
            <w:r w:rsidRPr="0082446B">
              <w:rPr>
                <w:bCs/>
                <w:lang w:eastAsia="zh-CN"/>
              </w:rPr>
              <w:t>In “</w:t>
            </w:r>
            <w:r w:rsidRPr="0082446B">
              <w:rPr>
                <w:bCs/>
                <w:i/>
                <w:lang w:eastAsia="zh-CN"/>
              </w:rPr>
              <w:t xml:space="preserve">Alt 1-1b: each PSFCH </w:t>
            </w:r>
            <w:r w:rsidRPr="00413EC9">
              <w:rPr>
                <w:bCs/>
                <w:i/>
                <w:lang w:eastAsia="zh-CN"/>
              </w:rPr>
              <w:t>transmission occupies 1 common interlace and K3 dedicated PRB(s)</w:t>
            </w:r>
            <w:r w:rsidRPr="00413EC9">
              <w:rPr>
                <w:bCs/>
                <w:lang w:eastAsia="zh-CN"/>
              </w:rPr>
              <w:t>”, regarding common interlace, index of common interlace is (pre-)configured per resource pool.</w:t>
            </w:r>
          </w:p>
          <w:p w14:paraId="1336FCE0" w14:textId="77777777" w:rsidR="00413EC9" w:rsidRPr="00413EC9" w:rsidRDefault="00413EC9" w:rsidP="00413EC9">
            <w:pPr>
              <w:jc w:val="both"/>
              <w:rPr>
                <w:lang w:eastAsia="x-none"/>
              </w:rPr>
            </w:pPr>
          </w:p>
          <w:p w14:paraId="386C57B5" w14:textId="77777777" w:rsidR="00413EC9" w:rsidRPr="0082446B" w:rsidRDefault="00413EC9" w:rsidP="00413EC9">
            <w:pPr>
              <w:jc w:val="both"/>
              <w:rPr>
                <w:b/>
                <w:bCs/>
                <w:lang w:eastAsia="zh-CN"/>
              </w:rPr>
            </w:pPr>
            <w:r w:rsidRPr="0082446B">
              <w:rPr>
                <w:b/>
                <w:bCs/>
                <w:highlight w:val="green"/>
                <w:lang w:eastAsia="zh-CN"/>
              </w:rPr>
              <w:t>Agreement</w:t>
            </w:r>
          </w:p>
          <w:p w14:paraId="0B68CB94" w14:textId="77777777" w:rsidR="00413EC9" w:rsidRPr="00413EC9" w:rsidRDefault="00413EC9" w:rsidP="00413EC9">
            <w:pPr>
              <w:tabs>
                <w:tab w:val="left" w:pos="0"/>
              </w:tabs>
              <w:jc w:val="both"/>
              <w:rPr>
                <w:bCs/>
                <w:lang w:eastAsia="zh-CN"/>
              </w:rPr>
            </w:pPr>
            <w:r w:rsidRPr="00413EC9">
              <w:rPr>
                <w:bCs/>
                <w:lang w:eastAsia="zh-CN"/>
              </w:rPr>
              <w:t xml:space="preserve">Regarding PSFCH transmission, </w:t>
            </w:r>
          </w:p>
          <w:p w14:paraId="4E569CF2" w14:textId="77777777" w:rsidR="00413EC9" w:rsidRPr="00413EC9" w:rsidRDefault="00413EC9" w:rsidP="00413EC9">
            <w:pPr>
              <w:numPr>
                <w:ilvl w:val="0"/>
                <w:numId w:val="25"/>
              </w:numPr>
              <w:spacing w:after="0"/>
              <w:jc w:val="both"/>
              <w:rPr>
                <w:bCs/>
                <w:lang w:eastAsia="zh-CN"/>
              </w:rPr>
            </w:pPr>
            <w:r w:rsidRPr="00413EC9">
              <w:rPr>
                <w:bCs/>
                <w:lang w:eastAsia="zh-CN"/>
              </w:rPr>
              <w:t>For “</w:t>
            </w:r>
            <w:r w:rsidRPr="00413EC9">
              <w:rPr>
                <w:bCs/>
                <w:i/>
                <w:lang w:eastAsia="zh-CN"/>
              </w:rPr>
              <w:t>Alt 1-1b: each PSFCH transmission occupies 1 common interlace and K3 dedicated PRB(s)</w:t>
            </w:r>
            <w:r w:rsidRPr="00413EC9">
              <w:rPr>
                <w:bCs/>
                <w:lang w:eastAsia="zh-CN"/>
              </w:rPr>
              <w:t>”</w:t>
            </w:r>
          </w:p>
          <w:p w14:paraId="6BCFC1E2" w14:textId="77777777" w:rsidR="00413EC9" w:rsidRPr="00413EC9" w:rsidRDefault="00413EC9" w:rsidP="00413EC9">
            <w:pPr>
              <w:numPr>
                <w:ilvl w:val="1"/>
                <w:numId w:val="25"/>
              </w:numPr>
              <w:spacing w:after="0"/>
              <w:jc w:val="both"/>
              <w:rPr>
                <w:bCs/>
                <w:lang w:eastAsia="zh-CN"/>
              </w:rPr>
            </w:pPr>
            <w:r w:rsidRPr="00413EC9">
              <w:rPr>
                <w:bCs/>
                <w:lang w:eastAsia="zh-CN"/>
              </w:rPr>
              <w:t xml:space="preserve">Cyclic shift on each of K3 dedicated </w:t>
            </w:r>
            <w:r w:rsidRPr="00413EC9">
              <w:rPr>
                <w:rFonts w:hint="eastAsia"/>
                <w:bCs/>
                <w:lang w:eastAsia="zh-CN"/>
              </w:rPr>
              <w:t>PRB</w:t>
            </w:r>
            <w:r w:rsidRPr="00413EC9">
              <w:rPr>
                <w:bCs/>
                <w:lang w:eastAsia="zh-CN"/>
              </w:rPr>
              <w:t>(s) is the same</w:t>
            </w:r>
          </w:p>
          <w:p w14:paraId="1C4DF05E" w14:textId="77777777" w:rsidR="00413EC9" w:rsidRPr="00413EC9" w:rsidRDefault="00413EC9" w:rsidP="00413EC9">
            <w:pPr>
              <w:numPr>
                <w:ilvl w:val="1"/>
                <w:numId w:val="25"/>
              </w:numPr>
              <w:spacing w:after="0"/>
              <w:jc w:val="both"/>
              <w:rPr>
                <w:bCs/>
                <w:lang w:eastAsia="zh-CN"/>
              </w:rPr>
            </w:pPr>
            <w:r w:rsidRPr="00413EC9">
              <w:rPr>
                <w:bCs/>
                <w:lang w:eastAsia="zh-CN"/>
              </w:rPr>
              <w:t>Cyclic shift on each PRB of common interlace is up to UE implementation</w:t>
            </w:r>
          </w:p>
          <w:p w14:paraId="750B03F6" w14:textId="77777777" w:rsidR="00413EC9" w:rsidRPr="00413EC9" w:rsidRDefault="00413EC9" w:rsidP="00413EC9">
            <w:pPr>
              <w:numPr>
                <w:ilvl w:val="0"/>
                <w:numId w:val="25"/>
              </w:numPr>
              <w:spacing w:after="0"/>
              <w:jc w:val="both"/>
              <w:rPr>
                <w:bCs/>
                <w:lang w:eastAsia="zh-CN"/>
              </w:rPr>
            </w:pPr>
            <w:r w:rsidRPr="00413EC9">
              <w:rPr>
                <w:bCs/>
                <w:lang w:eastAsia="zh-CN"/>
              </w:rPr>
              <w:t>For “</w:t>
            </w:r>
            <w:r w:rsidRPr="00413EC9">
              <w:rPr>
                <w:bCs/>
                <w:i/>
                <w:lang w:eastAsia="zh-CN"/>
              </w:rPr>
              <w:t>Alt 2-3a: each PSFCH transmission occupies 1 dedicated interlace</w:t>
            </w:r>
            <w:r w:rsidRPr="00413EC9">
              <w:rPr>
                <w:bCs/>
                <w:lang w:eastAsia="zh-CN"/>
              </w:rPr>
              <w:t>”</w:t>
            </w:r>
          </w:p>
          <w:p w14:paraId="42A3EEF3" w14:textId="77777777" w:rsidR="00413EC9" w:rsidRPr="00413EC9" w:rsidRDefault="00413EC9" w:rsidP="00413EC9">
            <w:pPr>
              <w:numPr>
                <w:ilvl w:val="1"/>
                <w:numId w:val="25"/>
              </w:numPr>
              <w:spacing w:after="0"/>
              <w:jc w:val="both"/>
              <w:rPr>
                <w:bCs/>
                <w:lang w:eastAsia="zh-CN"/>
              </w:rPr>
            </w:pPr>
            <w:r w:rsidRPr="00413EC9">
              <w:rPr>
                <w:rFonts w:hint="eastAsia"/>
                <w:bCs/>
                <w:lang w:eastAsia="zh-CN"/>
              </w:rPr>
              <w:t>S</w:t>
            </w:r>
            <w:r w:rsidRPr="00413EC9">
              <w:rPr>
                <w:bCs/>
                <w:lang w:eastAsia="zh-CN"/>
              </w:rPr>
              <w:t>upport PRB-level cyclic shift hopping as in NR-U to reduce PAPR</w:t>
            </w:r>
          </w:p>
          <w:p w14:paraId="2D7DEF13" w14:textId="77777777" w:rsidR="00413EC9" w:rsidRPr="00413EC9" w:rsidRDefault="00413EC9" w:rsidP="00D8375E">
            <w:pPr>
              <w:spacing w:after="240"/>
              <w:rPr>
                <w:rFonts w:eastAsia="Malgun Gothic"/>
                <w:lang w:eastAsia="ko-KR"/>
              </w:rPr>
            </w:pPr>
          </w:p>
        </w:tc>
      </w:tr>
    </w:tbl>
    <w:p w14:paraId="2D22C595" w14:textId="77777777" w:rsidR="00413EC9" w:rsidRPr="00413EC9" w:rsidRDefault="00413EC9" w:rsidP="00D8375E">
      <w:pPr>
        <w:spacing w:after="240"/>
        <w:rPr>
          <w:rFonts w:eastAsia="Malgun Gothic"/>
          <w:lang w:val="en-US" w:eastAsia="ko-KR"/>
        </w:rPr>
      </w:pPr>
    </w:p>
    <w:p w14:paraId="1553800A" w14:textId="5929DB6E" w:rsidR="00000A35" w:rsidRPr="000C68ED" w:rsidRDefault="00000A35" w:rsidP="00C8614C">
      <w:pPr>
        <w:rPr>
          <w:rFonts w:eastAsia="Malgun Gothic"/>
          <w:color w:val="000000" w:themeColor="text1"/>
          <w:lang w:val="en-US" w:eastAsia="ko-KR"/>
        </w:rPr>
      </w:pPr>
      <w:r w:rsidRPr="000C68ED">
        <w:rPr>
          <w:rFonts w:eastAsia="Malgun Gothic"/>
          <w:color w:val="000000" w:themeColor="text1"/>
          <w:lang w:val="en-US" w:eastAsia="ko-KR"/>
        </w:rPr>
        <w:t>For PSFCH MPR/A-MPR, the following simulation scenarios of Table 2.2</w:t>
      </w:r>
      <w:r w:rsidR="00476647">
        <w:rPr>
          <w:rFonts w:eastAsia="Malgun Gothic"/>
          <w:color w:val="000000" w:themeColor="text1"/>
          <w:lang w:val="en-US" w:eastAsia="ko-KR"/>
        </w:rPr>
        <w:t>2</w:t>
      </w:r>
      <w:r w:rsidRPr="000C68ED">
        <w:rPr>
          <w:rFonts w:eastAsia="Malgun Gothic"/>
          <w:color w:val="000000" w:themeColor="text1"/>
          <w:lang w:val="en-US" w:eastAsia="ko-KR"/>
        </w:rPr>
        <w:t xml:space="preserve"> are </w:t>
      </w:r>
      <w:r w:rsidR="00413EC9">
        <w:rPr>
          <w:rFonts w:eastAsia="Malgun Gothic"/>
          <w:color w:val="000000" w:themeColor="text1"/>
          <w:lang w:val="en-US" w:eastAsia="ko-KR"/>
        </w:rPr>
        <w:t>updated from [4] based on Alt 1-1b</w:t>
      </w:r>
      <w:r w:rsidRPr="000C68ED">
        <w:rPr>
          <w:rFonts w:eastAsia="Malgun Gothic"/>
          <w:color w:val="000000" w:themeColor="text1"/>
          <w:lang w:val="en-US" w:eastAsia="ko-KR"/>
        </w:rPr>
        <w:t>.</w:t>
      </w:r>
    </w:p>
    <w:p w14:paraId="4567FF21" w14:textId="1CBE20FE" w:rsidR="00000A35" w:rsidRDefault="00000A35" w:rsidP="00000A35">
      <w:pPr>
        <w:pStyle w:val="TH"/>
        <w:rPr>
          <w:rFonts w:ascii="Times New Roman" w:hAnsi="Times New Roman"/>
          <w:lang w:val="en-US"/>
        </w:rPr>
      </w:pPr>
      <w:r w:rsidRPr="000C68ED">
        <w:rPr>
          <w:rFonts w:ascii="Times New Roman" w:hAnsi="Times New Roman"/>
          <w:lang w:val="en-US"/>
        </w:rPr>
        <w:t>Table 2.2</w:t>
      </w:r>
      <w:r w:rsidR="00476647">
        <w:rPr>
          <w:rFonts w:ascii="Times New Roman" w:hAnsi="Times New Roman"/>
          <w:lang w:val="en-US"/>
        </w:rPr>
        <w:t>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833"/>
        <w:gridCol w:w="992"/>
        <w:gridCol w:w="1103"/>
        <w:gridCol w:w="5276"/>
        <w:gridCol w:w="1134"/>
      </w:tblGrid>
      <w:tr w:rsidR="00413EC9" w14:paraId="511E3912" w14:textId="77777777" w:rsidTr="005F45A4">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116E354B" w14:textId="77777777" w:rsidR="00413EC9" w:rsidRPr="007847B0" w:rsidRDefault="00413EC9" w:rsidP="005F45A4">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4BFF2D87" w14:textId="77777777" w:rsidR="00413EC9" w:rsidRPr="007847B0" w:rsidRDefault="00413EC9" w:rsidP="005F45A4">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7825F20" w14:textId="77777777" w:rsidR="00413EC9" w:rsidRPr="007847B0" w:rsidRDefault="00413EC9" w:rsidP="005F45A4">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F88023F" w14:textId="77777777" w:rsidR="00413EC9" w:rsidRPr="007847B0" w:rsidRDefault="00413EC9" w:rsidP="005F45A4">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FCB30DC" w14:textId="77777777" w:rsidR="00413EC9" w:rsidRDefault="00413EC9" w:rsidP="005F45A4">
            <w:pPr>
              <w:jc w:val="center"/>
            </w:pPr>
            <w:r>
              <w:t>SCS(kHz)</w:t>
            </w:r>
          </w:p>
        </w:tc>
      </w:tr>
      <w:tr w:rsidR="00413EC9" w14:paraId="761DD25E"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803684" w14:textId="77777777" w:rsidR="00413EC9" w:rsidRPr="007847B0" w:rsidRDefault="00413EC9" w:rsidP="005F45A4">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B82AAA" w14:textId="77777777" w:rsidR="00413EC9" w:rsidRPr="007847B0" w:rsidRDefault="00413EC9" w:rsidP="005F45A4">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4984E3"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7BDD17" w14:textId="77777777" w:rsidR="00413EC9" w:rsidRPr="00A45633" w:rsidRDefault="00413EC9" w:rsidP="005F45A4">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DDB963" w14:textId="77777777" w:rsidR="00413EC9" w:rsidRDefault="00413EC9" w:rsidP="005F45A4">
            <w:pPr>
              <w:jc w:val="center"/>
            </w:pPr>
            <w:r>
              <w:t>15</w:t>
            </w:r>
          </w:p>
        </w:tc>
      </w:tr>
      <w:tr w:rsidR="00413EC9" w14:paraId="43076A92"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C64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418783" w14:textId="77777777" w:rsidR="00413EC9" w:rsidRPr="007847B0" w:rsidRDefault="00413EC9" w:rsidP="005F45A4">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F891D2"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FEE7FB" w14:textId="77777777" w:rsidR="00413EC9" w:rsidRPr="00A45633" w:rsidRDefault="00413EC9" w:rsidP="005F45A4">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162E9F" w14:textId="77777777" w:rsidR="00413EC9" w:rsidRDefault="00413EC9" w:rsidP="005F45A4">
            <w:pPr>
              <w:jc w:val="center"/>
            </w:pPr>
            <w:r>
              <w:t>30</w:t>
            </w:r>
          </w:p>
        </w:tc>
      </w:tr>
      <w:tr w:rsidR="00413EC9" w14:paraId="6604B0B9"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03098" w14:textId="77777777" w:rsidR="00413EC9" w:rsidRPr="00B34C7D" w:rsidRDefault="00413EC9" w:rsidP="005F45A4">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A4EA9E" w14:textId="77777777" w:rsidR="00413EC9" w:rsidRPr="007847B0" w:rsidRDefault="00413EC9" w:rsidP="005F45A4">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C9A076" w14:textId="77777777" w:rsidR="00413EC9" w:rsidRPr="007847B0" w:rsidRDefault="00413EC9" w:rsidP="005F45A4">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1DD2BD"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Malgun Gothic"/>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2A90DF" w14:textId="77777777" w:rsidR="00413EC9" w:rsidRDefault="00413EC9" w:rsidP="005F45A4">
            <w:pPr>
              <w:jc w:val="center"/>
            </w:pPr>
            <w:r>
              <w:t>15</w:t>
            </w:r>
          </w:p>
        </w:tc>
      </w:tr>
      <w:tr w:rsidR="00413EC9" w14:paraId="0B062DE7"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C90D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4D1D3C" w14:textId="77777777" w:rsidR="00413EC9" w:rsidRPr="007847B0" w:rsidRDefault="00413EC9" w:rsidP="005F45A4">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67692E" w14:textId="77777777" w:rsidR="00413EC9" w:rsidRPr="007847B0" w:rsidRDefault="00413EC9" w:rsidP="005F45A4">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3AD024"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4FEB63" w14:textId="77777777" w:rsidR="00413EC9" w:rsidRDefault="00413EC9" w:rsidP="005F45A4">
            <w:pPr>
              <w:jc w:val="center"/>
            </w:pPr>
            <w:r>
              <w:t>15</w:t>
            </w:r>
          </w:p>
        </w:tc>
      </w:tr>
      <w:tr w:rsidR="00413EC9" w14:paraId="1BE7E047" w14:textId="77777777" w:rsidTr="005F45A4">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071BB0FE" w14:textId="77777777" w:rsidR="00413EC9" w:rsidRPr="00B34C7D" w:rsidRDefault="00413EC9" w:rsidP="005F45A4">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1AAFB" w14:textId="77777777" w:rsidR="00413EC9" w:rsidRPr="007847B0" w:rsidRDefault="00413EC9" w:rsidP="005F45A4">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94D8D" w14:textId="77777777" w:rsidR="00413EC9" w:rsidRDefault="00413EC9" w:rsidP="005F45A4">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1096A"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316A0" w14:textId="77777777" w:rsidR="00413EC9" w:rsidRDefault="00413EC9" w:rsidP="005F45A4">
            <w:pPr>
              <w:jc w:val="center"/>
            </w:pPr>
            <w:r>
              <w:rPr>
                <w:rFonts w:hint="eastAsia"/>
              </w:rPr>
              <w:t>30</w:t>
            </w:r>
          </w:p>
        </w:tc>
      </w:tr>
      <w:tr w:rsidR="00413EC9" w14:paraId="7DDD96DE"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993C9B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DC3ED" w14:textId="77777777" w:rsidR="00413EC9" w:rsidRPr="007847B0" w:rsidRDefault="00413EC9" w:rsidP="005F45A4">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22428" w14:textId="77777777" w:rsidR="00413EC9" w:rsidRDefault="00413EC9" w:rsidP="005F45A4">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71C9D5"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8A5CD" w14:textId="77777777" w:rsidR="00413EC9" w:rsidRDefault="00413EC9" w:rsidP="005F45A4">
            <w:pPr>
              <w:jc w:val="center"/>
            </w:pPr>
            <w:r>
              <w:rPr>
                <w:rFonts w:hint="eastAsia"/>
              </w:rPr>
              <w:t>30</w:t>
            </w:r>
          </w:p>
        </w:tc>
      </w:tr>
      <w:tr w:rsidR="00413EC9" w14:paraId="45C48E4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8F1BAFC"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F2499" w14:textId="77777777" w:rsidR="00413EC9" w:rsidRPr="007847B0" w:rsidRDefault="00413EC9" w:rsidP="005F45A4">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BCD42" w14:textId="77777777" w:rsidR="00413EC9" w:rsidRDefault="00413EC9" w:rsidP="005F45A4">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E485A"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A6368" w14:textId="77777777" w:rsidR="00413EC9" w:rsidRDefault="00413EC9" w:rsidP="005F45A4">
            <w:pPr>
              <w:jc w:val="center"/>
            </w:pPr>
            <w:r>
              <w:rPr>
                <w:rFonts w:hint="eastAsia"/>
              </w:rPr>
              <w:t>3</w:t>
            </w:r>
            <w:r>
              <w:t>0</w:t>
            </w:r>
          </w:p>
        </w:tc>
      </w:tr>
      <w:tr w:rsidR="00413EC9" w14:paraId="69DE4F7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0924F0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E52E0" w14:textId="77777777" w:rsidR="00413EC9" w:rsidRPr="007847B0" w:rsidRDefault="00413EC9" w:rsidP="005F45A4">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EE2FF7" w14:textId="77777777" w:rsidR="00413EC9" w:rsidRDefault="00413EC9" w:rsidP="005F45A4">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319B4"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DFBB5" w14:textId="77777777" w:rsidR="00413EC9" w:rsidRDefault="00413EC9" w:rsidP="005F45A4">
            <w:pPr>
              <w:jc w:val="center"/>
            </w:pPr>
            <w:r>
              <w:rPr>
                <w:rFonts w:hint="eastAsia"/>
              </w:rPr>
              <w:t>30</w:t>
            </w:r>
          </w:p>
        </w:tc>
      </w:tr>
      <w:tr w:rsidR="00413EC9" w14:paraId="418A0F41"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09BFDC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635179" w14:textId="77777777" w:rsidR="00413EC9" w:rsidRPr="007847B0" w:rsidRDefault="00413EC9" w:rsidP="005F45A4">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95FCE" w14:textId="77777777" w:rsidR="00413EC9" w:rsidRDefault="00413EC9" w:rsidP="005F45A4">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D3B4E"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 xml:space="preserve">0 5 10 15 20 25 30 35 40 45 49 </w:t>
            </w:r>
            <w:r>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8CE2A" w14:textId="77777777" w:rsidR="00413EC9" w:rsidRDefault="00413EC9" w:rsidP="005F45A4">
            <w:pPr>
              <w:jc w:val="center"/>
            </w:pPr>
            <w:r>
              <w:rPr>
                <w:rFonts w:hint="eastAsia"/>
              </w:rPr>
              <w:t>30</w:t>
            </w:r>
          </w:p>
        </w:tc>
      </w:tr>
      <w:tr w:rsidR="00413EC9" w14:paraId="2FCDF546"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68780B59" w14:textId="77777777" w:rsidR="00413EC9" w:rsidRPr="00B34C7D" w:rsidRDefault="00413EC9" w:rsidP="005F45A4">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5442" w14:textId="77777777" w:rsidR="00413EC9" w:rsidRDefault="00413EC9" w:rsidP="005F45A4">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55CA4" w14:textId="77777777" w:rsidR="00413EC9" w:rsidRDefault="00413EC9" w:rsidP="005F45A4">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FD24C" w14:textId="77777777" w:rsidR="00413EC9" w:rsidRPr="00A45633" w:rsidRDefault="00413EC9" w:rsidP="005F45A4">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939BD4" w14:textId="77777777" w:rsidR="00413EC9" w:rsidRDefault="00413EC9" w:rsidP="005F45A4">
            <w:pPr>
              <w:jc w:val="center"/>
            </w:pPr>
            <w:r>
              <w:rPr>
                <w:rFonts w:hint="eastAsia"/>
              </w:rPr>
              <w:t>30</w:t>
            </w:r>
          </w:p>
        </w:tc>
      </w:tr>
      <w:tr w:rsidR="00413EC9" w14:paraId="68CB07B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B474F9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4AFBD" w14:textId="77777777" w:rsidR="00413EC9" w:rsidRDefault="00413EC9" w:rsidP="005F45A4">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96D0BC" w14:textId="77777777" w:rsidR="00413EC9" w:rsidRDefault="00413EC9" w:rsidP="005F45A4">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2856D"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58B3A" w14:textId="77777777" w:rsidR="00413EC9" w:rsidRDefault="00413EC9" w:rsidP="005F45A4">
            <w:pPr>
              <w:jc w:val="center"/>
            </w:pPr>
            <w:r>
              <w:rPr>
                <w:rFonts w:hint="eastAsia"/>
              </w:rPr>
              <w:t>3</w:t>
            </w:r>
            <w:r>
              <w:t>0</w:t>
            </w:r>
          </w:p>
        </w:tc>
      </w:tr>
      <w:tr w:rsidR="00413EC9" w14:paraId="2EADF5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FF4A5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D5AFC" w14:textId="77777777" w:rsidR="00413EC9" w:rsidRDefault="00413EC9" w:rsidP="005F45A4">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485F45" w14:textId="77777777" w:rsidR="00413EC9" w:rsidRDefault="00413EC9" w:rsidP="005F45A4">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BBF4C" w14:textId="77777777" w:rsidR="00413EC9" w:rsidRPr="00A45633" w:rsidRDefault="00413EC9" w:rsidP="005F45A4">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 xml:space="preserve">0 5 10 15 20 25 30 35 40 45 49 </w:t>
            </w:r>
            <w:r>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6894C" w14:textId="77777777" w:rsidR="00413EC9" w:rsidRDefault="00413EC9" w:rsidP="005F45A4">
            <w:pPr>
              <w:jc w:val="center"/>
            </w:pPr>
            <w:r>
              <w:rPr>
                <w:rFonts w:hint="eastAsia"/>
              </w:rPr>
              <w:t>30</w:t>
            </w:r>
          </w:p>
        </w:tc>
      </w:tr>
      <w:tr w:rsidR="00413EC9" w14:paraId="5E731A99"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62AC9DF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346732" w14:textId="77777777" w:rsidR="00413EC9" w:rsidRDefault="00413EC9" w:rsidP="005F45A4">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679C90" w14:textId="77777777" w:rsidR="00413EC9" w:rsidRDefault="00413EC9" w:rsidP="005F45A4">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EE3162"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933C1" w14:textId="77777777" w:rsidR="00413EC9" w:rsidRDefault="00413EC9" w:rsidP="005F45A4">
            <w:pPr>
              <w:jc w:val="center"/>
            </w:pPr>
            <w:r>
              <w:rPr>
                <w:rFonts w:hint="eastAsia"/>
              </w:rPr>
              <w:t>30</w:t>
            </w:r>
          </w:p>
        </w:tc>
      </w:tr>
      <w:tr w:rsidR="00413EC9" w14:paraId="4FFCAD8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0D05539"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225ED" w14:textId="77777777" w:rsidR="00413EC9" w:rsidRDefault="00413EC9" w:rsidP="005F45A4">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5D41B" w14:textId="77777777" w:rsidR="00413EC9" w:rsidRDefault="00413EC9" w:rsidP="005F45A4">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70167"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D8DFB" w14:textId="77777777" w:rsidR="00413EC9" w:rsidRDefault="00413EC9" w:rsidP="005F45A4">
            <w:pPr>
              <w:jc w:val="center"/>
            </w:pPr>
            <w:r>
              <w:rPr>
                <w:rFonts w:hint="eastAsia"/>
              </w:rPr>
              <w:t>30</w:t>
            </w:r>
          </w:p>
        </w:tc>
      </w:tr>
      <w:tr w:rsidR="00413EC9" w14:paraId="163CBDA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B9ACC1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958931" w14:textId="77777777" w:rsidR="00413EC9" w:rsidRDefault="00413EC9" w:rsidP="005F45A4">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D0507" w14:textId="77777777" w:rsidR="00413EC9" w:rsidRDefault="00413EC9" w:rsidP="005F45A4">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76AA7E"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79284" w14:textId="77777777" w:rsidR="00413EC9" w:rsidRDefault="00413EC9" w:rsidP="005F45A4">
            <w:pPr>
              <w:jc w:val="center"/>
            </w:pPr>
            <w:r>
              <w:rPr>
                <w:rFonts w:hint="eastAsia"/>
              </w:rPr>
              <w:t>30</w:t>
            </w:r>
          </w:p>
        </w:tc>
      </w:tr>
      <w:tr w:rsidR="00413EC9" w14:paraId="151663D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3437D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7C03D" w14:textId="77777777" w:rsidR="00413EC9" w:rsidRDefault="00413EC9" w:rsidP="005F45A4">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6BED2" w14:textId="77777777" w:rsidR="00413EC9" w:rsidRDefault="00413EC9" w:rsidP="005F45A4">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37640"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47AC" w14:textId="77777777" w:rsidR="00413EC9" w:rsidRDefault="00413EC9" w:rsidP="005F45A4">
            <w:pPr>
              <w:jc w:val="center"/>
            </w:pPr>
            <w:r>
              <w:rPr>
                <w:rFonts w:hint="eastAsia"/>
              </w:rPr>
              <w:t>3</w:t>
            </w:r>
            <w:r>
              <w:t>0</w:t>
            </w:r>
          </w:p>
        </w:tc>
      </w:tr>
      <w:tr w:rsidR="00413EC9" w14:paraId="443AE3E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700ADC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16BAFB" w14:textId="77777777" w:rsidR="00413EC9" w:rsidRDefault="00413EC9" w:rsidP="005F45A4">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0FD7F2" w14:textId="77777777" w:rsidR="00413EC9" w:rsidRDefault="00413EC9" w:rsidP="005F45A4">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C3190"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62234" w14:textId="77777777" w:rsidR="00413EC9" w:rsidRDefault="00413EC9" w:rsidP="005F45A4">
            <w:pPr>
              <w:jc w:val="center"/>
            </w:pPr>
            <w:r>
              <w:rPr>
                <w:rFonts w:hint="eastAsia"/>
              </w:rPr>
              <w:t>30</w:t>
            </w:r>
          </w:p>
        </w:tc>
      </w:tr>
      <w:tr w:rsidR="00413EC9" w14:paraId="5D3CF4FE"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22460BE8"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4387D6" w14:textId="77777777" w:rsidR="00413EC9" w:rsidRDefault="00413EC9" w:rsidP="005F45A4">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BF24A9" w14:textId="77777777" w:rsidR="00413EC9" w:rsidRDefault="00413EC9" w:rsidP="005F45A4">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546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294B5D" w14:textId="77777777" w:rsidR="00413EC9" w:rsidRDefault="00413EC9" w:rsidP="005F45A4">
            <w:pPr>
              <w:jc w:val="center"/>
            </w:pPr>
            <w:r>
              <w:rPr>
                <w:rFonts w:hint="eastAsia"/>
              </w:rPr>
              <w:t>3</w:t>
            </w:r>
            <w:r>
              <w:t>0</w:t>
            </w:r>
          </w:p>
        </w:tc>
      </w:tr>
      <w:tr w:rsidR="00413EC9" w14:paraId="61AE3767"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068F95AF" w14:textId="77777777" w:rsidR="00413EC9" w:rsidRPr="00B34C7D" w:rsidRDefault="00413EC9" w:rsidP="005F45A4">
            <w:pPr>
              <w:jc w:val="center"/>
              <w:rPr>
                <w:rFonts w:eastAsiaTheme="minorEastAsia"/>
              </w:rPr>
            </w:pPr>
            <w:r>
              <w:rPr>
                <w:rFonts w:eastAsiaTheme="minorEastAsia" w:hint="eastAsia"/>
              </w:rPr>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E1325" w14:textId="77777777" w:rsidR="00413EC9" w:rsidRDefault="00413EC9" w:rsidP="005F45A4">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1519A" w14:textId="77777777" w:rsidR="00413EC9" w:rsidRDefault="00413EC9" w:rsidP="005F45A4">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044EA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49F7A4" w14:textId="77777777" w:rsidR="00413EC9" w:rsidRDefault="00413EC9" w:rsidP="005F45A4">
            <w:pPr>
              <w:jc w:val="center"/>
            </w:pPr>
            <w:r>
              <w:rPr>
                <w:rFonts w:hint="eastAsia"/>
              </w:rPr>
              <w:t>30</w:t>
            </w:r>
          </w:p>
        </w:tc>
      </w:tr>
      <w:tr w:rsidR="00413EC9" w14:paraId="277D260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39048A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410206" w14:textId="77777777" w:rsidR="00413EC9" w:rsidRDefault="00413EC9" w:rsidP="005F45A4">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74652" w14:textId="77777777" w:rsidR="00413EC9" w:rsidRDefault="00413EC9" w:rsidP="005F45A4">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517CB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AAEB5" w14:textId="77777777" w:rsidR="00413EC9" w:rsidRDefault="00413EC9" w:rsidP="005F45A4">
            <w:pPr>
              <w:jc w:val="center"/>
            </w:pPr>
            <w:r>
              <w:rPr>
                <w:rFonts w:hint="eastAsia"/>
              </w:rPr>
              <w:t>30</w:t>
            </w:r>
          </w:p>
        </w:tc>
      </w:tr>
      <w:tr w:rsidR="00413EC9" w14:paraId="0D501A5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727BC7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53137" w14:textId="77777777" w:rsidR="00413EC9" w:rsidRDefault="00413EC9" w:rsidP="005F45A4">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DCF9E" w14:textId="77777777" w:rsidR="00413EC9" w:rsidRDefault="00413EC9" w:rsidP="005F45A4">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42A28F"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330B4" w14:textId="77777777" w:rsidR="00413EC9" w:rsidRDefault="00413EC9" w:rsidP="005F45A4">
            <w:pPr>
              <w:jc w:val="center"/>
            </w:pPr>
            <w:r>
              <w:rPr>
                <w:rFonts w:hint="eastAsia"/>
              </w:rPr>
              <w:t>3</w:t>
            </w:r>
            <w:r>
              <w:t>0</w:t>
            </w:r>
          </w:p>
        </w:tc>
      </w:tr>
      <w:tr w:rsidR="00413EC9" w14:paraId="1EB1948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50E86B7"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30CE6" w14:textId="77777777" w:rsidR="00413EC9" w:rsidRDefault="00413EC9" w:rsidP="005F45A4">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22950A" w14:textId="77777777" w:rsidR="00413EC9" w:rsidRDefault="00413EC9" w:rsidP="005F45A4">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C976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8D3C8" w14:textId="77777777" w:rsidR="00413EC9" w:rsidRDefault="00413EC9" w:rsidP="005F45A4">
            <w:pPr>
              <w:jc w:val="center"/>
            </w:pPr>
            <w:r>
              <w:rPr>
                <w:rFonts w:hint="eastAsia"/>
              </w:rPr>
              <w:t>30</w:t>
            </w:r>
          </w:p>
        </w:tc>
      </w:tr>
      <w:tr w:rsidR="00413EC9" w14:paraId="411D0D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9C802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C071F" w14:textId="77777777" w:rsidR="00413EC9" w:rsidRDefault="00413EC9" w:rsidP="005F45A4">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9EC47" w14:textId="77777777" w:rsidR="00413EC9" w:rsidRDefault="00413EC9" w:rsidP="005F45A4">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A4C97"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90CCF" w14:textId="77777777" w:rsidR="00413EC9" w:rsidRDefault="00413EC9" w:rsidP="005F45A4">
            <w:pPr>
              <w:jc w:val="center"/>
            </w:pPr>
            <w:r>
              <w:rPr>
                <w:rFonts w:hint="eastAsia"/>
              </w:rPr>
              <w:t>3</w:t>
            </w:r>
            <w:r>
              <w:t>0</w:t>
            </w:r>
          </w:p>
        </w:tc>
      </w:tr>
      <w:tr w:rsidR="00413EC9" w14:paraId="0DC1380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2982F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2624F" w14:textId="77777777" w:rsidR="00413EC9" w:rsidRDefault="00413EC9" w:rsidP="005F45A4">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26750" w14:textId="77777777" w:rsidR="00413EC9" w:rsidRDefault="00413EC9" w:rsidP="005F45A4">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2303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0AB1D" w14:textId="77777777" w:rsidR="00413EC9" w:rsidRDefault="00413EC9" w:rsidP="005F45A4">
            <w:pPr>
              <w:jc w:val="center"/>
            </w:pPr>
            <w:r>
              <w:rPr>
                <w:rFonts w:hint="eastAsia"/>
              </w:rPr>
              <w:t>30</w:t>
            </w:r>
          </w:p>
        </w:tc>
      </w:tr>
      <w:tr w:rsidR="00413EC9" w14:paraId="5B4C46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8900D4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98234" w14:textId="77777777" w:rsidR="00413EC9" w:rsidRDefault="00413EC9" w:rsidP="005F45A4">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4EDF0" w14:textId="77777777" w:rsidR="00413EC9" w:rsidRDefault="00413EC9" w:rsidP="005F45A4">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9035A"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27481" w14:textId="77777777" w:rsidR="00413EC9" w:rsidRDefault="00413EC9" w:rsidP="005F45A4">
            <w:pPr>
              <w:jc w:val="center"/>
            </w:pPr>
            <w:r>
              <w:rPr>
                <w:rFonts w:hint="eastAsia"/>
              </w:rPr>
              <w:t>30</w:t>
            </w:r>
          </w:p>
        </w:tc>
      </w:tr>
      <w:tr w:rsidR="00413EC9" w14:paraId="27B2427F"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8362A4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008A21" w14:textId="77777777" w:rsidR="00413EC9" w:rsidRDefault="00413EC9" w:rsidP="005F45A4">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C017DD" w14:textId="77777777" w:rsidR="00413EC9" w:rsidRDefault="00413EC9" w:rsidP="005F45A4">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04723"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95D8FC" w14:textId="77777777" w:rsidR="00413EC9" w:rsidRDefault="00413EC9" w:rsidP="005F45A4">
            <w:pPr>
              <w:jc w:val="center"/>
            </w:pPr>
            <w:r>
              <w:rPr>
                <w:rFonts w:hint="eastAsia"/>
              </w:rPr>
              <w:t>3</w:t>
            </w:r>
            <w:r>
              <w:t>0</w:t>
            </w:r>
          </w:p>
        </w:tc>
      </w:tr>
      <w:tr w:rsidR="00413EC9" w14:paraId="7538AEE0"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CADBAD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E650A8" w14:textId="77777777" w:rsidR="00413EC9" w:rsidRDefault="00413EC9" w:rsidP="005F45A4">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1027E" w14:textId="77777777" w:rsidR="00413EC9" w:rsidRDefault="00413EC9" w:rsidP="005F45A4">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B95DDC"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2A2B4" w14:textId="77777777" w:rsidR="00413EC9" w:rsidRDefault="00413EC9" w:rsidP="005F45A4">
            <w:pPr>
              <w:jc w:val="center"/>
            </w:pPr>
            <w:r>
              <w:rPr>
                <w:rFonts w:hint="eastAsia"/>
              </w:rPr>
              <w:t>30</w:t>
            </w:r>
          </w:p>
        </w:tc>
      </w:tr>
      <w:tr w:rsidR="00413EC9" w14:paraId="428B66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A99BF4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38CC" w14:textId="77777777" w:rsidR="00413EC9" w:rsidRDefault="00413EC9" w:rsidP="005F45A4">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E9A37" w14:textId="77777777" w:rsidR="00413EC9" w:rsidRDefault="00413EC9" w:rsidP="005F45A4">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FEFAF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F6891" w14:textId="77777777" w:rsidR="00413EC9" w:rsidRDefault="00413EC9" w:rsidP="005F45A4">
            <w:pPr>
              <w:jc w:val="center"/>
            </w:pPr>
            <w:r>
              <w:rPr>
                <w:rFonts w:hint="eastAsia"/>
              </w:rPr>
              <w:t>3</w:t>
            </w:r>
            <w:r>
              <w:t>0</w:t>
            </w:r>
          </w:p>
        </w:tc>
      </w:tr>
      <w:tr w:rsidR="00413EC9" w14:paraId="5B26B2B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8E474A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5B1DF3" w14:textId="77777777" w:rsidR="00413EC9" w:rsidRDefault="00413EC9" w:rsidP="005F45A4">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98EEFD" w14:textId="77777777" w:rsidR="00413EC9" w:rsidRDefault="00413EC9" w:rsidP="005F45A4">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150F31"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F495E0" w14:textId="77777777" w:rsidR="00413EC9" w:rsidRDefault="00413EC9" w:rsidP="005F45A4">
            <w:pPr>
              <w:jc w:val="center"/>
            </w:pPr>
            <w:r>
              <w:rPr>
                <w:rFonts w:hint="eastAsia"/>
              </w:rPr>
              <w:t>30</w:t>
            </w:r>
          </w:p>
        </w:tc>
      </w:tr>
      <w:tr w:rsidR="00413EC9" w14:paraId="676FC5A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6A3694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09BABA" w14:textId="77777777" w:rsidR="00413EC9" w:rsidRDefault="00413EC9" w:rsidP="005F45A4">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D62C9" w14:textId="77777777" w:rsidR="00413EC9" w:rsidRDefault="00413EC9" w:rsidP="005F45A4">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3A48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C3526" w14:textId="77777777" w:rsidR="00413EC9" w:rsidRDefault="00413EC9" w:rsidP="005F45A4">
            <w:pPr>
              <w:jc w:val="center"/>
            </w:pPr>
            <w:r>
              <w:rPr>
                <w:rFonts w:hint="eastAsia"/>
              </w:rPr>
              <w:t>30</w:t>
            </w:r>
          </w:p>
        </w:tc>
      </w:tr>
      <w:tr w:rsidR="00413EC9" w14:paraId="2179AFE3"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5FF53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89397" w14:textId="77777777" w:rsidR="00413EC9" w:rsidRDefault="00413EC9" w:rsidP="005F45A4">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2FFF7" w14:textId="77777777" w:rsidR="00413EC9" w:rsidRDefault="00413EC9" w:rsidP="005F45A4">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2872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82754" w14:textId="77777777" w:rsidR="00413EC9" w:rsidRDefault="00413EC9" w:rsidP="005F45A4">
            <w:pPr>
              <w:jc w:val="center"/>
            </w:pPr>
            <w:r>
              <w:rPr>
                <w:rFonts w:hint="eastAsia"/>
              </w:rPr>
              <w:t>3</w:t>
            </w:r>
            <w:r>
              <w:t>0</w:t>
            </w:r>
          </w:p>
        </w:tc>
      </w:tr>
      <w:tr w:rsidR="00413EC9" w14:paraId="3569CE74"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45D604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40C5E" w14:textId="77777777" w:rsidR="00413EC9" w:rsidRDefault="00413EC9" w:rsidP="005F45A4">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B33EF" w14:textId="77777777" w:rsidR="00413EC9" w:rsidRDefault="00413EC9" w:rsidP="005F45A4">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4441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5389D" w14:textId="77777777" w:rsidR="00413EC9" w:rsidRDefault="00413EC9" w:rsidP="005F45A4">
            <w:pPr>
              <w:jc w:val="center"/>
            </w:pPr>
            <w:r>
              <w:rPr>
                <w:rFonts w:hint="eastAsia"/>
              </w:rPr>
              <w:t>30</w:t>
            </w:r>
          </w:p>
        </w:tc>
      </w:tr>
      <w:tr w:rsidR="00413EC9" w14:paraId="4D14429B"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72215C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B3543" w14:textId="77777777" w:rsidR="00413EC9" w:rsidRDefault="00413EC9" w:rsidP="005F45A4">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271260" w14:textId="77777777" w:rsidR="00413EC9" w:rsidRDefault="00413EC9" w:rsidP="005F45A4">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F8A7D8"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BE16F" w14:textId="77777777" w:rsidR="00413EC9" w:rsidRDefault="00413EC9" w:rsidP="005F45A4">
            <w:pPr>
              <w:jc w:val="center"/>
            </w:pPr>
            <w:r>
              <w:rPr>
                <w:rFonts w:hint="eastAsia"/>
              </w:rPr>
              <w:t>3</w:t>
            </w:r>
            <w:r>
              <w:t>0</w:t>
            </w:r>
          </w:p>
        </w:tc>
      </w:tr>
      <w:tr w:rsidR="00413EC9" w14:paraId="28AD93B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4C01B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EA6EF3" w14:textId="77777777" w:rsidR="00413EC9" w:rsidRDefault="00413EC9" w:rsidP="005F45A4">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AF0CDC" w14:textId="77777777" w:rsidR="00413EC9" w:rsidRDefault="00413EC9" w:rsidP="005F45A4">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D30AF"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17E78" w14:textId="77777777" w:rsidR="00413EC9" w:rsidRDefault="00413EC9" w:rsidP="005F45A4">
            <w:pPr>
              <w:jc w:val="center"/>
            </w:pPr>
            <w:r>
              <w:rPr>
                <w:rFonts w:hint="eastAsia"/>
              </w:rPr>
              <w:t>30</w:t>
            </w:r>
          </w:p>
        </w:tc>
      </w:tr>
      <w:tr w:rsidR="00413EC9" w14:paraId="6263162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608B0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0EF4A" w14:textId="77777777" w:rsidR="00413EC9" w:rsidRDefault="00413EC9" w:rsidP="005F45A4">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C8B7E2" w14:textId="77777777" w:rsidR="00413EC9" w:rsidRDefault="00413EC9" w:rsidP="005F45A4">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33651"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7367" w14:textId="77777777" w:rsidR="00413EC9" w:rsidRDefault="00413EC9" w:rsidP="005F45A4">
            <w:pPr>
              <w:jc w:val="center"/>
            </w:pPr>
            <w:r>
              <w:rPr>
                <w:rFonts w:hint="eastAsia"/>
              </w:rPr>
              <w:t>30</w:t>
            </w:r>
          </w:p>
        </w:tc>
      </w:tr>
      <w:tr w:rsidR="00413EC9" w14:paraId="4A668AE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E569B6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5B80F" w14:textId="77777777" w:rsidR="00413EC9" w:rsidRDefault="00413EC9" w:rsidP="005F45A4">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2DCE9" w14:textId="77777777" w:rsidR="00413EC9" w:rsidRDefault="00413EC9" w:rsidP="005F45A4">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198B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D1FB7" w14:textId="77777777" w:rsidR="00413EC9" w:rsidRDefault="00413EC9" w:rsidP="005F45A4">
            <w:pPr>
              <w:jc w:val="center"/>
            </w:pPr>
            <w:r>
              <w:rPr>
                <w:rFonts w:hint="eastAsia"/>
              </w:rPr>
              <w:t>3</w:t>
            </w:r>
            <w:r>
              <w:t>0</w:t>
            </w:r>
          </w:p>
        </w:tc>
      </w:tr>
      <w:tr w:rsidR="00413EC9" w14:paraId="07B6D480"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5AEB3DBE"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C97F7" w14:textId="77777777" w:rsidR="00413EC9" w:rsidRDefault="00413EC9" w:rsidP="005F45A4">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E8E76" w14:textId="77777777" w:rsidR="00413EC9" w:rsidRDefault="00413EC9" w:rsidP="005F45A4">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BC136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0CAF5" w14:textId="77777777" w:rsidR="00413EC9" w:rsidRDefault="00413EC9" w:rsidP="005F45A4">
            <w:pPr>
              <w:jc w:val="center"/>
            </w:pPr>
            <w:r>
              <w:rPr>
                <w:rFonts w:hint="eastAsia"/>
              </w:rPr>
              <w:t>30</w:t>
            </w:r>
          </w:p>
        </w:tc>
      </w:tr>
    </w:tbl>
    <w:p w14:paraId="67852ABF" w14:textId="77777777" w:rsidR="00413EC9" w:rsidRDefault="00413EC9" w:rsidP="00000A35">
      <w:pPr>
        <w:pStyle w:val="BodyText"/>
        <w:rPr>
          <w:lang w:val="en-US"/>
        </w:rPr>
      </w:pPr>
    </w:p>
    <w:p w14:paraId="4E8468B5" w14:textId="214679F7" w:rsidR="00000A35" w:rsidRDefault="00000A35" w:rsidP="00000A35">
      <w:pPr>
        <w:pStyle w:val="BodyText"/>
        <w:rPr>
          <w:lang w:val="en-US" w:eastAsia="ko-KR"/>
        </w:rPr>
      </w:pPr>
      <w:r w:rsidRPr="000C68ED">
        <w:rPr>
          <w:lang w:val="en-US"/>
        </w:rPr>
        <w:t xml:space="preserve">Here, for PSFCH RB location index, ‘0’ means that RB index = 0. And, </w:t>
      </w:r>
      <w:r w:rsidRPr="000C68ED">
        <w:rPr>
          <w:lang w:val="en-US" w:eastAsia="ko-KR"/>
        </w:rPr>
        <w:t>Bitmap ‘1’ means the corresponding RB set is transmitted, and ‘0’ means the corresponding RB set is not transmitted for wide band operation.</w:t>
      </w:r>
    </w:p>
    <w:p w14:paraId="252ED0B4" w14:textId="190BF3A8" w:rsidR="00476647" w:rsidRPr="00A05B28" w:rsidRDefault="00476647" w:rsidP="00476647">
      <w:pPr>
        <w:pStyle w:val="BodyText"/>
        <w:rPr>
          <w:rFonts w:eastAsiaTheme="minorEastAsia"/>
          <w:lang w:eastAsia="ko-KR"/>
        </w:rPr>
      </w:pPr>
      <w:r>
        <w:rPr>
          <w:rFonts w:eastAsiaTheme="minorEastAsia" w:hint="eastAsia"/>
          <w:lang w:eastAsia="ko-KR"/>
        </w:rPr>
        <w:t xml:space="preserve">Table </w:t>
      </w:r>
      <w:r>
        <w:rPr>
          <w:rFonts w:eastAsiaTheme="minorEastAsia"/>
          <w:lang w:eastAsia="ko-KR"/>
        </w:rPr>
        <w:t>2-23 and Figure 2-7 show the MPR simulation results for the scenarios.</w:t>
      </w:r>
    </w:p>
    <w:p w14:paraId="10095AEA" w14:textId="77777777" w:rsidR="00476647" w:rsidRDefault="00476647" w:rsidP="00476647">
      <w:pPr>
        <w:pStyle w:val="BodyText"/>
        <w:rPr>
          <w:lang w:val="en-US" w:eastAsia="ko-KR"/>
        </w:rPr>
        <w:sectPr w:rsidR="00476647" w:rsidSect="005F45A4">
          <w:pgSz w:w="11906" w:h="16838"/>
          <w:pgMar w:top="720" w:right="720" w:bottom="720" w:left="720" w:header="851" w:footer="992" w:gutter="0"/>
          <w:cols w:space="425"/>
          <w:docGrid w:linePitch="360"/>
        </w:sectPr>
      </w:pPr>
    </w:p>
    <w:p w14:paraId="51F18E76" w14:textId="4C210282" w:rsidR="00476647" w:rsidRDefault="00476647" w:rsidP="00476647">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23</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page" w:horzAnchor="page" w:tblpXSpec="center" w:tblpY="1141"/>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76647" w:rsidRPr="00491A77" w14:paraId="1793CE5A" w14:textId="77777777" w:rsidTr="005F45A4">
        <w:trPr>
          <w:trHeight w:val="266"/>
        </w:trPr>
        <w:tc>
          <w:tcPr>
            <w:tcW w:w="1134" w:type="dxa"/>
            <w:shd w:val="clear" w:color="auto" w:fill="auto"/>
            <w:noWrap/>
            <w:vAlign w:val="center"/>
            <w:hideMark/>
          </w:tcPr>
          <w:p w14:paraId="2D059261" w14:textId="77777777" w:rsidR="00476647" w:rsidRPr="00A45F58" w:rsidRDefault="00476647" w:rsidP="005F45A4">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9CD6DFA" w14:textId="77777777" w:rsidR="00476647" w:rsidRPr="00D70D09" w:rsidRDefault="00476647" w:rsidP="005F45A4">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900E862" w14:textId="77777777" w:rsidR="00476647" w:rsidRPr="00D70D09" w:rsidRDefault="00476647" w:rsidP="005F45A4">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62DFEC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377BF6D"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3F78074"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07C366"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DFF10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F2F6721"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8940394"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515A0D25"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6B7301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CBDA30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5224ED62"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DB3A3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1F8B394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B221178"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50501E9"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C270EE7" w14:textId="77777777" w:rsidR="00476647" w:rsidRPr="00A45F58" w:rsidRDefault="00476647" w:rsidP="005F45A4">
            <w:pPr>
              <w:jc w:val="center"/>
              <w:rPr>
                <w:color w:val="000000"/>
              </w:rPr>
            </w:pPr>
          </w:p>
        </w:tc>
        <w:tc>
          <w:tcPr>
            <w:tcW w:w="723" w:type="dxa"/>
            <w:tcBorders>
              <w:top w:val="nil"/>
              <w:left w:val="nil"/>
              <w:bottom w:val="nil"/>
              <w:right w:val="nil"/>
            </w:tcBorders>
          </w:tcPr>
          <w:p w14:paraId="117383CB" w14:textId="77777777" w:rsidR="00476647" w:rsidRPr="00A45F58" w:rsidRDefault="00476647" w:rsidP="005F45A4">
            <w:pPr>
              <w:jc w:val="center"/>
              <w:rPr>
                <w:color w:val="000000"/>
              </w:rPr>
            </w:pPr>
          </w:p>
        </w:tc>
      </w:tr>
      <w:tr w:rsidR="00476647" w:rsidRPr="00491A77" w14:paraId="161D9FC8" w14:textId="77777777" w:rsidTr="005F45A4">
        <w:trPr>
          <w:trHeight w:val="266"/>
        </w:trPr>
        <w:tc>
          <w:tcPr>
            <w:tcW w:w="1134" w:type="dxa"/>
            <w:shd w:val="clear" w:color="auto" w:fill="auto"/>
            <w:noWrap/>
            <w:vAlign w:val="center"/>
            <w:hideMark/>
          </w:tcPr>
          <w:p w14:paraId="1C6010BD" w14:textId="77777777" w:rsidR="00476647" w:rsidRPr="00A45F58" w:rsidRDefault="00476647" w:rsidP="005F45A4">
            <w:pPr>
              <w:jc w:val="center"/>
              <w:rPr>
                <w:color w:val="000000"/>
              </w:rPr>
            </w:pPr>
            <w:r>
              <w:rPr>
                <w:color w:val="000000"/>
              </w:rPr>
              <w:t>‘20MHz’</w:t>
            </w:r>
          </w:p>
        </w:tc>
        <w:tc>
          <w:tcPr>
            <w:tcW w:w="722" w:type="dxa"/>
            <w:tcBorders>
              <w:top w:val="nil"/>
              <w:left w:val="nil"/>
              <w:bottom w:val="single" w:sz="4" w:space="0" w:color="auto"/>
              <w:right w:val="single" w:sz="4" w:space="0" w:color="auto"/>
            </w:tcBorders>
            <w:shd w:val="clear" w:color="000000" w:fill="E0E0E0"/>
            <w:noWrap/>
            <w:vAlign w:val="center"/>
          </w:tcPr>
          <w:p w14:paraId="2C6EE56C" w14:textId="77777777" w:rsidR="00476647" w:rsidRPr="00A45633" w:rsidRDefault="00476647" w:rsidP="005F45A4">
            <w:pPr>
              <w:jc w:val="center"/>
              <w:rPr>
                <w:color w:val="000000"/>
                <w:kern w:val="2"/>
              </w:rPr>
            </w:pPr>
            <w:r w:rsidRPr="00A45633">
              <w:rPr>
                <w:rFonts w:eastAsia="Malgun Gothic"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000000" w:fill="ECECEC"/>
            <w:noWrap/>
            <w:vAlign w:val="center"/>
          </w:tcPr>
          <w:p w14:paraId="35643401" w14:textId="77777777" w:rsidR="00476647" w:rsidRPr="00A45633" w:rsidRDefault="00476647" w:rsidP="005F45A4">
            <w:pPr>
              <w:jc w:val="center"/>
              <w:rPr>
                <w:color w:val="000000"/>
                <w:kern w:val="2"/>
              </w:rPr>
            </w:pPr>
            <w:r w:rsidRPr="00A45633">
              <w:rPr>
                <w:rFonts w:eastAsia="Malgun Gothic" w:hint="eastAsia"/>
                <w:color w:val="000000"/>
              </w:rPr>
              <w:t>1.16</w:t>
            </w:r>
          </w:p>
        </w:tc>
        <w:tc>
          <w:tcPr>
            <w:tcW w:w="723" w:type="dxa"/>
            <w:tcBorders>
              <w:top w:val="nil"/>
              <w:left w:val="single" w:sz="4" w:space="0" w:color="auto"/>
              <w:bottom w:val="nil"/>
              <w:right w:val="nil"/>
            </w:tcBorders>
            <w:shd w:val="clear" w:color="auto" w:fill="auto"/>
            <w:noWrap/>
            <w:vAlign w:val="center"/>
          </w:tcPr>
          <w:p w14:paraId="602BE70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F4BABA7"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6504D58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81385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5A812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01A579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9F173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B499CC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20F45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EEDBBE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14D4A2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D239D5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A57787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B4EB4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30DCA"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324AFB0"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2174BA59" w14:textId="77777777" w:rsidR="00476647" w:rsidRPr="00A45633" w:rsidRDefault="00476647" w:rsidP="005F45A4">
            <w:pPr>
              <w:jc w:val="center"/>
              <w:rPr>
                <w:color w:val="000000"/>
                <w:kern w:val="2"/>
              </w:rPr>
            </w:pPr>
          </w:p>
        </w:tc>
      </w:tr>
      <w:tr w:rsidR="00476647" w:rsidRPr="00491A77" w14:paraId="2D1DA3D8" w14:textId="77777777" w:rsidTr="005F45A4">
        <w:trPr>
          <w:trHeight w:val="266"/>
        </w:trPr>
        <w:tc>
          <w:tcPr>
            <w:tcW w:w="1134" w:type="dxa"/>
            <w:shd w:val="clear" w:color="auto" w:fill="auto"/>
            <w:noWrap/>
            <w:vAlign w:val="center"/>
            <w:hideMark/>
          </w:tcPr>
          <w:p w14:paraId="09877F05"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20A19C" w14:textId="77777777" w:rsidR="00476647" w:rsidRPr="00A45633" w:rsidRDefault="00476647" w:rsidP="005F45A4">
            <w:pPr>
              <w:jc w:val="center"/>
              <w:rPr>
                <w:color w:val="000000"/>
                <w:kern w:val="2"/>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4E49964" w14:textId="77777777" w:rsidR="00476647" w:rsidRPr="00A45633" w:rsidRDefault="00476647" w:rsidP="005F45A4">
            <w:pPr>
              <w:jc w:val="center"/>
              <w:rPr>
                <w:color w:val="000000"/>
                <w:kern w:val="2"/>
              </w:rPr>
            </w:pPr>
            <w:r>
              <w:rPr>
                <w:color w:val="000000"/>
              </w:rPr>
              <w:t>#4</w:t>
            </w:r>
          </w:p>
        </w:tc>
        <w:tc>
          <w:tcPr>
            <w:tcW w:w="723" w:type="dxa"/>
            <w:tcBorders>
              <w:top w:val="nil"/>
              <w:left w:val="single" w:sz="4" w:space="0" w:color="auto"/>
              <w:bottom w:val="nil"/>
              <w:right w:val="nil"/>
            </w:tcBorders>
            <w:shd w:val="clear" w:color="auto" w:fill="auto"/>
            <w:noWrap/>
            <w:vAlign w:val="center"/>
          </w:tcPr>
          <w:p w14:paraId="40DD624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0F11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452637A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631A34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952FCE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CA5F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3371D1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462DB1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F7BA08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CA241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D7B0B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2A444C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2F0A6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33F68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586573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CBAFB7"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0A20F32C" w14:textId="77777777" w:rsidR="00476647" w:rsidRPr="00A45633" w:rsidRDefault="00476647" w:rsidP="005F45A4">
            <w:pPr>
              <w:jc w:val="center"/>
              <w:rPr>
                <w:color w:val="000000"/>
                <w:kern w:val="2"/>
              </w:rPr>
            </w:pPr>
          </w:p>
        </w:tc>
      </w:tr>
      <w:tr w:rsidR="00476647" w:rsidRPr="00491A77" w14:paraId="5065EB16" w14:textId="77777777" w:rsidTr="005F45A4">
        <w:trPr>
          <w:trHeight w:val="266"/>
        </w:trPr>
        <w:tc>
          <w:tcPr>
            <w:tcW w:w="1134" w:type="dxa"/>
            <w:shd w:val="clear" w:color="auto" w:fill="auto"/>
            <w:noWrap/>
            <w:vAlign w:val="center"/>
            <w:hideMark/>
          </w:tcPr>
          <w:p w14:paraId="65236C89" w14:textId="77777777" w:rsidR="00476647" w:rsidRPr="00A45F58" w:rsidRDefault="00476647" w:rsidP="005F45A4">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000000" w:fill="D4D4D4"/>
            <w:noWrap/>
            <w:vAlign w:val="center"/>
          </w:tcPr>
          <w:p w14:paraId="1B07A029" w14:textId="77777777" w:rsidR="00476647" w:rsidRPr="00D70D09" w:rsidRDefault="00476647" w:rsidP="005F45A4">
            <w:pPr>
              <w:jc w:val="center"/>
              <w:rPr>
                <w:color w:val="000000"/>
              </w:rPr>
            </w:pPr>
            <w:r w:rsidRPr="00A45633">
              <w:rPr>
                <w:rFonts w:eastAsia="Malgun Gothic" w:hint="eastAsia"/>
                <w:color w:val="000000"/>
              </w:rPr>
              <w:t>1.76</w:t>
            </w:r>
          </w:p>
        </w:tc>
        <w:tc>
          <w:tcPr>
            <w:tcW w:w="723" w:type="dxa"/>
            <w:tcBorders>
              <w:top w:val="single" w:sz="4" w:space="0" w:color="auto"/>
              <w:left w:val="single" w:sz="4" w:space="0" w:color="auto"/>
              <w:bottom w:val="single" w:sz="4" w:space="0" w:color="auto"/>
              <w:right w:val="nil"/>
            </w:tcBorders>
            <w:shd w:val="clear" w:color="000000" w:fill="E9E9E9"/>
            <w:noWrap/>
            <w:vAlign w:val="center"/>
          </w:tcPr>
          <w:p w14:paraId="0E97F6F3" w14:textId="77777777" w:rsidR="00476647" w:rsidRPr="00D70D09" w:rsidRDefault="00476647" w:rsidP="005F45A4">
            <w:pPr>
              <w:jc w:val="center"/>
              <w:rPr>
                <w:color w:val="000000"/>
              </w:rPr>
            </w:pPr>
            <w:r w:rsidRPr="00A45633">
              <w:rPr>
                <w:rFonts w:eastAsia="Malgun Gothic" w:hint="eastAsia"/>
                <w:color w:val="000000"/>
              </w:rPr>
              <w:t>0.90</w:t>
            </w:r>
          </w:p>
        </w:tc>
        <w:tc>
          <w:tcPr>
            <w:tcW w:w="723" w:type="dxa"/>
            <w:tcBorders>
              <w:top w:val="nil"/>
              <w:left w:val="single" w:sz="4" w:space="0" w:color="auto"/>
              <w:bottom w:val="single" w:sz="4" w:space="0" w:color="auto"/>
              <w:right w:val="nil"/>
            </w:tcBorders>
            <w:shd w:val="clear" w:color="auto" w:fill="auto"/>
            <w:noWrap/>
            <w:vAlign w:val="center"/>
          </w:tcPr>
          <w:p w14:paraId="76E988A3"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82BD68A" w14:textId="77777777" w:rsidR="00476647" w:rsidRPr="00A45633" w:rsidRDefault="00476647" w:rsidP="005F45A4">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44D259C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4CA111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6FD656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22740E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6F10799"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7BD6F3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95F993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386D5D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6C6455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F5DEE5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18D8F7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EC5BED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3372C8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6B4ED06"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55F5C3D0" w14:textId="77777777" w:rsidR="00476647" w:rsidRPr="00A45633" w:rsidRDefault="00476647" w:rsidP="005F45A4">
            <w:pPr>
              <w:jc w:val="center"/>
              <w:rPr>
                <w:color w:val="000000"/>
                <w:kern w:val="2"/>
              </w:rPr>
            </w:pPr>
          </w:p>
        </w:tc>
      </w:tr>
      <w:tr w:rsidR="00476647" w:rsidRPr="00491A77" w14:paraId="637921A6" w14:textId="77777777" w:rsidTr="005F45A4">
        <w:trPr>
          <w:trHeight w:val="266"/>
        </w:trPr>
        <w:tc>
          <w:tcPr>
            <w:tcW w:w="1134" w:type="dxa"/>
            <w:shd w:val="clear" w:color="auto" w:fill="auto"/>
            <w:noWrap/>
            <w:vAlign w:val="center"/>
            <w:hideMark/>
          </w:tcPr>
          <w:p w14:paraId="70F893BD"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48B752" w14:textId="77777777" w:rsidR="00476647" w:rsidRPr="00D70D09" w:rsidRDefault="00476647" w:rsidP="005F45A4">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FAD696D" w14:textId="77777777" w:rsidR="00476647" w:rsidRPr="00D70D09" w:rsidRDefault="00476647" w:rsidP="005F45A4">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AB273FB" w14:textId="77777777" w:rsidR="00476647" w:rsidRPr="00A45633" w:rsidRDefault="00476647" w:rsidP="005F45A4">
            <w:pPr>
              <w:jc w:val="center"/>
              <w:rPr>
                <w:color w:val="000000"/>
                <w:kern w:val="2"/>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6B1847E9" w14:textId="77777777" w:rsidR="00476647" w:rsidRPr="00A45633" w:rsidRDefault="00476647" w:rsidP="005F45A4">
            <w:pPr>
              <w:jc w:val="center"/>
              <w:rPr>
                <w:color w:val="000000"/>
                <w:kern w:val="2"/>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D8BACC8" w14:textId="77777777" w:rsidR="00476647" w:rsidRPr="00A45633" w:rsidRDefault="00476647" w:rsidP="005F45A4">
            <w:pPr>
              <w:jc w:val="center"/>
              <w:rPr>
                <w:color w:val="000000"/>
                <w:kern w:val="2"/>
              </w:rPr>
            </w:pPr>
            <w:r>
              <w:rPr>
                <w:color w:val="000000"/>
              </w:rPr>
              <w:t>#9</w:t>
            </w:r>
          </w:p>
        </w:tc>
        <w:tc>
          <w:tcPr>
            <w:tcW w:w="723" w:type="dxa"/>
            <w:tcBorders>
              <w:top w:val="nil"/>
              <w:left w:val="single" w:sz="4" w:space="0" w:color="auto"/>
              <w:bottom w:val="nil"/>
              <w:right w:val="nil"/>
            </w:tcBorders>
            <w:shd w:val="clear" w:color="auto" w:fill="auto"/>
            <w:noWrap/>
            <w:vAlign w:val="center"/>
          </w:tcPr>
          <w:p w14:paraId="1270474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86C3C3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B4F3C1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9C0E8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8AB99E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A3C175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E578DE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FEC1DC6"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203F382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5925E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B10CA1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24C74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3FD546B"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89C691C" w14:textId="77777777" w:rsidR="00476647" w:rsidRPr="00A45633" w:rsidRDefault="00476647" w:rsidP="005F45A4">
            <w:pPr>
              <w:jc w:val="center"/>
              <w:rPr>
                <w:color w:val="000000"/>
                <w:kern w:val="2"/>
              </w:rPr>
            </w:pPr>
          </w:p>
        </w:tc>
      </w:tr>
      <w:tr w:rsidR="00476647" w:rsidRPr="00491A77" w14:paraId="5EA76F38" w14:textId="77777777" w:rsidTr="005F45A4">
        <w:trPr>
          <w:trHeight w:val="266"/>
        </w:trPr>
        <w:tc>
          <w:tcPr>
            <w:tcW w:w="1134" w:type="dxa"/>
            <w:shd w:val="clear" w:color="auto" w:fill="auto"/>
            <w:noWrap/>
            <w:vAlign w:val="center"/>
            <w:hideMark/>
          </w:tcPr>
          <w:p w14:paraId="390CCC46" w14:textId="77777777" w:rsidR="00476647" w:rsidRPr="00A45F58" w:rsidRDefault="00476647" w:rsidP="005F45A4">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3B0573A5" w14:textId="77777777" w:rsidR="00476647" w:rsidRPr="00D70D09" w:rsidRDefault="00476647" w:rsidP="005F45A4">
            <w:pPr>
              <w:jc w:val="center"/>
              <w:rPr>
                <w:color w:val="000000"/>
              </w:rPr>
            </w:pPr>
            <w:r w:rsidRPr="00A45633">
              <w:rPr>
                <w:rFonts w:eastAsia="Malgun Gothic" w:hint="eastAsia"/>
                <w:color w:val="000000"/>
              </w:rPr>
              <w:t>2.55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B324F17" w14:textId="77777777" w:rsidR="00476647" w:rsidRPr="00D70D09" w:rsidRDefault="00476647" w:rsidP="005F45A4">
            <w:pPr>
              <w:jc w:val="center"/>
              <w:rPr>
                <w:color w:val="000000"/>
              </w:rPr>
            </w:pPr>
            <w:r w:rsidRPr="00A45633">
              <w:rPr>
                <w:rFonts w:eastAsia="Malgun Gothic"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4111081" w14:textId="77777777" w:rsidR="00476647" w:rsidRPr="00D70D09" w:rsidRDefault="00476647" w:rsidP="005F45A4">
            <w:pPr>
              <w:jc w:val="center"/>
              <w:rPr>
                <w:color w:val="000000"/>
              </w:rPr>
            </w:pPr>
            <w:r w:rsidRPr="00A45633">
              <w:rPr>
                <w:rFonts w:eastAsia="Malgun Gothic"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DB2F4F7" w14:textId="77777777" w:rsidR="00476647" w:rsidRPr="00D70D09" w:rsidRDefault="00476647" w:rsidP="005F45A4">
            <w:pPr>
              <w:jc w:val="center"/>
              <w:rPr>
                <w:color w:val="000000"/>
              </w:rPr>
            </w:pPr>
            <w:r w:rsidRPr="00A45633">
              <w:rPr>
                <w:rFonts w:eastAsia="Malgun Gothic" w:hint="eastAsia"/>
                <w:color w:val="000000"/>
              </w:rPr>
              <w:t>0.79</w:t>
            </w:r>
          </w:p>
        </w:tc>
        <w:tc>
          <w:tcPr>
            <w:tcW w:w="722" w:type="dxa"/>
            <w:tcBorders>
              <w:top w:val="single" w:sz="4" w:space="0" w:color="auto"/>
              <w:left w:val="single" w:sz="4" w:space="0" w:color="auto"/>
              <w:bottom w:val="single" w:sz="4" w:space="0" w:color="auto"/>
              <w:right w:val="nil"/>
            </w:tcBorders>
            <w:shd w:val="clear" w:color="000000" w:fill="E1E1E1"/>
            <w:noWrap/>
            <w:vAlign w:val="center"/>
          </w:tcPr>
          <w:p w14:paraId="256C61E0" w14:textId="77777777" w:rsidR="00476647" w:rsidRPr="00D70D09" w:rsidRDefault="00476647" w:rsidP="005F45A4">
            <w:pPr>
              <w:jc w:val="center"/>
              <w:rPr>
                <w:color w:val="000000"/>
              </w:rPr>
            </w:pPr>
            <w:r w:rsidRPr="00A45633">
              <w:rPr>
                <w:rFonts w:eastAsia="Malgun Gothic" w:hint="eastAsia"/>
                <w:color w:val="000000"/>
              </w:rPr>
              <w:t>2.59</w:t>
            </w:r>
          </w:p>
        </w:tc>
        <w:tc>
          <w:tcPr>
            <w:tcW w:w="723" w:type="dxa"/>
            <w:tcBorders>
              <w:top w:val="nil"/>
              <w:left w:val="single" w:sz="4" w:space="0" w:color="auto"/>
              <w:bottom w:val="single" w:sz="4" w:space="0" w:color="auto"/>
              <w:right w:val="nil"/>
            </w:tcBorders>
            <w:shd w:val="clear" w:color="auto" w:fill="auto"/>
            <w:noWrap/>
            <w:vAlign w:val="center"/>
          </w:tcPr>
          <w:p w14:paraId="49F3A66A"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3441AC2"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6C34DAF"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D87F7D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343A93B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642CE2B"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BEC21EA"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CDDBCC2"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619F6BD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BF9F43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F1A061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469929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128FDFA"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1CA41ADE" w14:textId="77777777" w:rsidR="00476647" w:rsidRPr="00A45633" w:rsidRDefault="00476647" w:rsidP="005F45A4">
            <w:pPr>
              <w:jc w:val="center"/>
              <w:rPr>
                <w:color w:val="000000"/>
                <w:kern w:val="2"/>
              </w:rPr>
            </w:pPr>
          </w:p>
        </w:tc>
      </w:tr>
      <w:tr w:rsidR="00476647" w:rsidRPr="00491A77" w14:paraId="76C19661" w14:textId="77777777" w:rsidTr="005F45A4">
        <w:trPr>
          <w:trHeight w:val="266"/>
        </w:trPr>
        <w:tc>
          <w:tcPr>
            <w:tcW w:w="1134" w:type="dxa"/>
            <w:shd w:val="clear" w:color="auto" w:fill="auto"/>
            <w:noWrap/>
            <w:vAlign w:val="center"/>
            <w:hideMark/>
          </w:tcPr>
          <w:p w14:paraId="5862A201"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AEDDCAC" w14:textId="77777777" w:rsidR="00476647" w:rsidRPr="00D70D09" w:rsidRDefault="00476647" w:rsidP="005F45A4">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237AA4B" w14:textId="77777777" w:rsidR="00476647" w:rsidRPr="00D70D09" w:rsidRDefault="00476647" w:rsidP="005F45A4">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C8CEA18" w14:textId="77777777" w:rsidR="00476647" w:rsidRPr="00D70D09" w:rsidRDefault="00476647" w:rsidP="005F45A4">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24FD7575" w14:textId="77777777" w:rsidR="00476647" w:rsidRPr="00D70D09" w:rsidRDefault="00476647" w:rsidP="005F45A4">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A8FE212" w14:textId="77777777" w:rsidR="00476647" w:rsidRPr="00D70D09" w:rsidRDefault="00476647" w:rsidP="005F45A4">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CE09AD6" w14:textId="77777777" w:rsidR="00476647" w:rsidRPr="00D70D09" w:rsidRDefault="00476647" w:rsidP="005F45A4">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7FA0FCD3" w14:textId="77777777" w:rsidR="00476647" w:rsidRPr="00D70D09" w:rsidRDefault="00476647" w:rsidP="005F45A4">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E1018DF" w14:textId="77777777" w:rsidR="00476647" w:rsidRPr="00D70D09" w:rsidRDefault="00476647" w:rsidP="005F45A4">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70458" w14:textId="77777777" w:rsidR="00476647" w:rsidRPr="00D70D09" w:rsidRDefault="00476647" w:rsidP="005F45A4">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E8E7BE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B35631B"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A27D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6B7372"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938AF5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AC392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01A94F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6D1C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7C7DAD2"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9225FCA" w14:textId="77777777" w:rsidR="00476647" w:rsidRPr="00A45633" w:rsidRDefault="00476647" w:rsidP="005F45A4">
            <w:pPr>
              <w:jc w:val="center"/>
              <w:rPr>
                <w:color w:val="000000"/>
                <w:kern w:val="2"/>
              </w:rPr>
            </w:pPr>
          </w:p>
        </w:tc>
      </w:tr>
      <w:tr w:rsidR="00476647" w:rsidRPr="00491A77" w14:paraId="02939963" w14:textId="77777777" w:rsidTr="005F45A4">
        <w:trPr>
          <w:trHeight w:val="266"/>
        </w:trPr>
        <w:tc>
          <w:tcPr>
            <w:tcW w:w="1134" w:type="dxa"/>
            <w:shd w:val="clear" w:color="auto" w:fill="auto"/>
            <w:noWrap/>
            <w:vAlign w:val="center"/>
            <w:hideMark/>
          </w:tcPr>
          <w:p w14:paraId="7BB30ACF" w14:textId="77777777" w:rsidR="00476647" w:rsidRPr="00A45F58" w:rsidRDefault="00476647" w:rsidP="005F45A4">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B2A5E8" w14:textId="77777777" w:rsidR="00476647" w:rsidRPr="00D70D09" w:rsidRDefault="00476647" w:rsidP="005F45A4">
            <w:pPr>
              <w:jc w:val="center"/>
              <w:rPr>
                <w:color w:val="000000"/>
              </w:rPr>
            </w:pPr>
            <w:r w:rsidRPr="00A45633">
              <w:rPr>
                <w:rFonts w:eastAsia="Malgun Gothic" w:hint="eastAsia"/>
                <w:color w:val="000000"/>
              </w:rPr>
              <w:t>2.24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6936EC0" w14:textId="77777777" w:rsidR="00476647" w:rsidRPr="00D70D09" w:rsidRDefault="00476647" w:rsidP="005F45A4">
            <w:pPr>
              <w:jc w:val="center"/>
              <w:rPr>
                <w:color w:val="000000"/>
              </w:rPr>
            </w:pPr>
            <w:r w:rsidRPr="00A45633">
              <w:rPr>
                <w:rFonts w:eastAsia="Malgun Gothic"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10CA1CE" w14:textId="77777777" w:rsidR="00476647" w:rsidRPr="00D70D09" w:rsidRDefault="00476647" w:rsidP="005F45A4">
            <w:pPr>
              <w:jc w:val="center"/>
              <w:rPr>
                <w:color w:val="000000"/>
              </w:rPr>
            </w:pPr>
            <w:r w:rsidRPr="00A45633">
              <w:rPr>
                <w:rFonts w:eastAsia="Malgun Gothic" w:hint="eastAsia"/>
                <w:color w:val="000000"/>
              </w:rPr>
              <w:t>1.79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CA81E72" w14:textId="77777777" w:rsidR="00476647" w:rsidRPr="00D70D09" w:rsidRDefault="00476647" w:rsidP="005F45A4">
            <w:pPr>
              <w:jc w:val="center"/>
              <w:rPr>
                <w:color w:val="000000"/>
              </w:rPr>
            </w:pPr>
            <w:r w:rsidRPr="00A45633">
              <w:rPr>
                <w:rFonts w:eastAsia="Malgun Gothic"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8A4E79C" w14:textId="77777777" w:rsidR="00476647" w:rsidRPr="00D70D09" w:rsidRDefault="00476647" w:rsidP="005F45A4">
            <w:pPr>
              <w:jc w:val="center"/>
              <w:rPr>
                <w:color w:val="000000"/>
              </w:rPr>
            </w:pPr>
            <w:r w:rsidRPr="00A45633">
              <w:rPr>
                <w:rFonts w:eastAsia="Malgun Gothic" w:hint="eastAsia"/>
                <w:color w:val="000000"/>
              </w:rPr>
              <w:t>1.63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56309A" w14:textId="77777777" w:rsidR="00476647" w:rsidRPr="00D70D09" w:rsidRDefault="00476647" w:rsidP="005F45A4">
            <w:pPr>
              <w:jc w:val="center"/>
              <w:rPr>
                <w:color w:val="000000"/>
              </w:rPr>
            </w:pPr>
            <w:r w:rsidRPr="00A45633">
              <w:rPr>
                <w:rFonts w:eastAsia="Malgun Gothic" w:hint="eastAsia"/>
                <w:color w:val="000000"/>
              </w:rPr>
              <w:t>0.83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A935120" w14:textId="77777777" w:rsidR="00476647" w:rsidRPr="00D70D09" w:rsidRDefault="00476647" w:rsidP="005F45A4">
            <w:pPr>
              <w:jc w:val="center"/>
              <w:rPr>
                <w:color w:val="000000"/>
              </w:rPr>
            </w:pPr>
            <w:r w:rsidRPr="00A45633">
              <w:rPr>
                <w:rFonts w:eastAsia="Malgun Gothic"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09BEF8C" w14:textId="77777777" w:rsidR="00476647" w:rsidRPr="00D70D09" w:rsidRDefault="00476647" w:rsidP="005F45A4">
            <w:pPr>
              <w:jc w:val="center"/>
              <w:rPr>
                <w:color w:val="000000"/>
              </w:rPr>
            </w:pPr>
            <w:r w:rsidRPr="00A45633">
              <w:rPr>
                <w:rFonts w:eastAsia="Malgun Gothic" w:hint="eastAsia"/>
                <w:color w:val="000000"/>
              </w:rPr>
              <w:t>2.60</w:t>
            </w:r>
          </w:p>
        </w:tc>
        <w:tc>
          <w:tcPr>
            <w:tcW w:w="723" w:type="dxa"/>
            <w:tcBorders>
              <w:top w:val="single" w:sz="4" w:space="0" w:color="auto"/>
              <w:left w:val="single" w:sz="4" w:space="0" w:color="auto"/>
              <w:bottom w:val="single" w:sz="4" w:space="0" w:color="auto"/>
              <w:right w:val="nil"/>
            </w:tcBorders>
            <w:shd w:val="clear" w:color="000000" w:fill="D0D0D0"/>
            <w:noWrap/>
            <w:vAlign w:val="center"/>
          </w:tcPr>
          <w:p w14:paraId="0941AD2C" w14:textId="77777777" w:rsidR="00476647" w:rsidRPr="00D70D09" w:rsidRDefault="00476647" w:rsidP="005F45A4">
            <w:pPr>
              <w:jc w:val="center"/>
              <w:rPr>
                <w:color w:val="000000"/>
              </w:rPr>
            </w:pPr>
            <w:r w:rsidRPr="00A45633">
              <w:rPr>
                <w:rFonts w:eastAsia="Malgun Gothic" w:hint="eastAsia"/>
                <w:color w:val="000000"/>
              </w:rPr>
              <w:t>2.74</w:t>
            </w:r>
          </w:p>
        </w:tc>
        <w:tc>
          <w:tcPr>
            <w:tcW w:w="722" w:type="dxa"/>
            <w:tcBorders>
              <w:top w:val="nil"/>
              <w:left w:val="single" w:sz="4" w:space="0" w:color="auto"/>
              <w:bottom w:val="single" w:sz="4" w:space="0" w:color="auto"/>
              <w:right w:val="nil"/>
            </w:tcBorders>
            <w:shd w:val="clear" w:color="auto" w:fill="auto"/>
            <w:noWrap/>
            <w:vAlign w:val="center"/>
          </w:tcPr>
          <w:p w14:paraId="379D2642"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2D19170"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5CC538E6"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524A6C6" w14:textId="77777777" w:rsidR="00476647" w:rsidRPr="00A45633" w:rsidRDefault="00476647" w:rsidP="005F45A4">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3A1EBDE4"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867A400"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B0B7B7A"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28CCB3E"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3E5DCDC9"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tcPr>
          <w:p w14:paraId="2FAC5DB4" w14:textId="77777777" w:rsidR="00476647" w:rsidRPr="00A45633" w:rsidRDefault="00476647" w:rsidP="005F45A4">
            <w:pPr>
              <w:jc w:val="center"/>
              <w:rPr>
                <w:color w:val="000000"/>
                <w:kern w:val="2"/>
              </w:rPr>
            </w:pPr>
          </w:p>
        </w:tc>
      </w:tr>
      <w:tr w:rsidR="00476647" w:rsidRPr="00491A77" w14:paraId="265E0544" w14:textId="77777777" w:rsidTr="005F45A4">
        <w:trPr>
          <w:trHeight w:val="266"/>
        </w:trPr>
        <w:tc>
          <w:tcPr>
            <w:tcW w:w="1134" w:type="dxa"/>
            <w:shd w:val="clear" w:color="auto" w:fill="auto"/>
            <w:noWrap/>
            <w:vAlign w:val="center"/>
            <w:hideMark/>
          </w:tcPr>
          <w:p w14:paraId="73701A04"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A30E5B" w14:textId="77777777" w:rsidR="00476647" w:rsidRPr="00D70D09" w:rsidRDefault="00476647" w:rsidP="005F45A4">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06A900D" w14:textId="77777777" w:rsidR="00476647" w:rsidRPr="00D70D09" w:rsidRDefault="00476647" w:rsidP="005F45A4">
            <w:pPr>
              <w:jc w:val="center"/>
              <w:rPr>
                <w:color w:val="000000"/>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53251824" w14:textId="77777777" w:rsidR="00476647" w:rsidRPr="00D70D09" w:rsidRDefault="00476647" w:rsidP="005F45A4">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11BF99D" w14:textId="77777777" w:rsidR="00476647" w:rsidRPr="00D70D09" w:rsidRDefault="00476647" w:rsidP="005F45A4">
            <w:pPr>
              <w:jc w:val="center"/>
              <w:rPr>
                <w:color w:val="000000"/>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43E263" w14:textId="77777777" w:rsidR="00476647" w:rsidRPr="00D70D09" w:rsidRDefault="00476647" w:rsidP="005F45A4">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7C50CE72" w14:textId="77777777" w:rsidR="00476647" w:rsidRPr="00D70D09" w:rsidRDefault="00476647" w:rsidP="005F45A4">
            <w:pPr>
              <w:jc w:val="center"/>
              <w:rPr>
                <w:color w:val="000000"/>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430CED7D" w14:textId="77777777" w:rsidR="00476647" w:rsidRPr="00D70D09" w:rsidRDefault="00476647" w:rsidP="005F45A4">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61FFBAD6" w14:textId="77777777" w:rsidR="00476647" w:rsidRPr="00D70D09" w:rsidRDefault="00476647" w:rsidP="005F45A4">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2AAF8932" w14:textId="77777777" w:rsidR="00476647" w:rsidRPr="00D70D09" w:rsidRDefault="00476647" w:rsidP="005F45A4">
            <w:pPr>
              <w:jc w:val="center"/>
              <w:rPr>
                <w:color w:val="000000"/>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2B2F1AC2" w14:textId="77777777" w:rsidR="00476647" w:rsidRPr="00D70D09" w:rsidRDefault="00476647" w:rsidP="005F45A4">
            <w:pPr>
              <w:jc w:val="center"/>
              <w:rPr>
                <w:color w:val="000000"/>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492244EA" w14:textId="77777777" w:rsidR="00476647" w:rsidRPr="00D70D09" w:rsidRDefault="00476647" w:rsidP="005F45A4">
            <w:pPr>
              <w:jc w:val="center"/>
              <w:rPr>
                <w:color w:val="000000"/>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42BAA6F0" w14:textId="77777777" w:rsidR="00476647" w:rsidRPr="00D70D09" w:rsidRDefault="00476647" w:rsidP="005F45A4">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0DA32E8A" w14:textId="77777777" w:rsidR="00476647" w:rsidRPr="00D70D09" w:rsidRDefault="00476647" w:rsidP="005F45A4">
            <w:pPr>
              <w:jc w:val="center"/>
              <w:rPr>
                <w:color w:val="000000"/>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3D2672" w14:textId="77777777" w:rsidR="00476647" w:rsidRPr="00D70D09" w:rsidRDefault="00476647" w:rsidP="005F45A4">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CF8B3BC" w14:textId="77777777" w:rsidR="00476647" w:rsidRPr="00D70D09" w:rsidRDefault="00476647" w:rsidP="005F45A4">
            <w:pPr>
              <w:jc w:val="center"/>
              <w:rPr>
                <w:color w:val="000000"/>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C1428B6" w14:textId="77777777" w:rsidR="00476647" w:rsidRPr="00D70D09" w:rsidRDefault="00476647" w:rsidP="005F45A4">
            <w:pPr>
              <w:jc w:val="center"/>
              <w:rPr>
                <w:color w:val="000000"/>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C6A99DF" w14:textId="77777777" w:rsidR="00476647" w:rsidRPr="00D70D09" w:rsidRDefault="00476647" w:rsidP="005F45A4">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309DCBFE" w14:textId="77777777" w:rsidR="00476647" w:rsidRPr="00D70D09" w:rsidRDefault="00476647" w:rsidP="005F45A4">
            <w:pPr>
              <w:jc w:val="center"/>
              <w:rPr>
                <w:color w:val="000000"/>
              </w:rPr>
            </w:pPr>
            <w:r>
              <w:rPr>
                <w:color w:val="000000"/>
              </w:rPr>
              <w:t>#36</w:t>
            </w:r>
          </w:p>
        </w:tc>
        <w:tc>
          <w:tcPr>
            <w:tcW w:w="723" w:type="dxa"/>
            <w:tcBorders>
              <w:top w:val="single" w:sz="4" w:space="0" w:color="auto"/>
              <w:bottom w:val="single" w:sz="4" w:space="0" w:color="auto"/>
            </w:tcBorders>
          </w:tcPr>
          <w:p w14:paraId="30A789CB" w14:textId="77777777" w:rsidR="00476647" w:rsidRDefault="00476647" w:rsidP="005F45A4">
            <w:pPr>
              <w:jc w:val="center"/>
              <w:rPr>
                <w:color w:val="000000"/>
              </w:rPr>
            </w:pPr>
            <w:r>
              <w:rPr>
                <w:rFonts w:hint="eastAsia"/>
                <w:color w:val="000000"/>
              </w:rPr>
              <w:t>#3</w:t>
            </w:r>
            <w:r>
              <w:rPr>
                <w:color w:val="000000"/>
              </w:rPr>
              <w:t>7</w:t>
            </w:r>
          </w:p>
        </w:tc>
      </w:tr>
      <w:tr w:rsidR="00476647" w:rsidRPr="00491A77" w14:paraId="386DFE28" w14:textId="77777777" w:rsidTr="005F45A4">
        <w:trPr>
          <w:trHeight w:val="266"/>
        </w:trPr>
        <w:tc>
          <w:tcPr>
            <w:tcW w:w="1134" w:type="dxa"/>
            <w:shd w:val="clear" w:color="auto" w:fill="auto"/>
            <w:noWrap/>
            <w:vAlign w:val="center"/>
            <w:hideMark/>
          </w:tcPr>
          <w:p w14:paraId="7FFCD758" w14:textId="77777777" w:rsidR="00476647" w:rsidRPr="00A45F58" w:rsidRDefault="00476647" w:rsidP="005F45A4">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21DE3C6A" w14:textId="77777777" w:rsidR="00476647" w:rsidRPr="00D70D09" w:rsidRDefault="00476647" w:rsidP="005F45A4">
            <w:pPr>
              <w:jc w:val="center"/>
              <w:rPr>
                <w:color w:val="000000"/>
              </w:rPr>
            </w:pPr>
            <w:r w:rsidRPr="00A45633">
              <w:rPr>
                <w:rFonts w:eastAsia="Malgun Gothic" w:hint="eastAsia"/>
                <w:color w:val="000000"/>
              </w:rPr>
              <w:t>1.85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C06248" w14:textId="77777777" w:rsidR="00476647" w:rsidRPr="00D70D09" w:rsidRDefault="00476647" w:rsidP="005F45A4">
            <w:pPr>
              <w:jc w:val="center"/>
              <w:rPr>
                <w:color w:val="000000"/>
              </w:rPr>
            </w:pPr>
            <w:r w:rsidRPr="00A45633">
              <w:rPr>
                <w:rFonts w:eastAsia="Malgun Gothic"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08751B4" w14:textId="77777777" w:rsidR="00476647" w:rsidRPr="00D70D09" w:rsidRDefault="00476647" w:rsidP="005F45A4">
            <w:pPr>
              <w:jc w:val="center"/>
              <w:rPr>
                <w:color w:val="000000"/>
              </w:rPr>
            </w:pPr>
            <w:r w:rsidRPr="00A45633">
              <w:rPr>
                <w:rFonts w:eastAsia="Malgun Gothic" w:hint="eastAsia"/>
                <w:color w:val="000000"/>
              </w:rPr>
              <w:t>2.54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2562F4D" w14:textId="77777777" w:rsidR="00476647" w:rsidRPr="00D70D09" w:rsidRDefault="00476647" w:rsidP="005F45A4">
            <w:pPr>
              <w:jc w:val="center"/>
              <w:rPr>
                <w:color w:val="000000"/>
              </w:rPr>
            </w:pPr>
            <w:r w:rsidRPr="00A45633">
              <w:rPr>
                <w:rFonts w:eastAsia="Malgun Gothic" w:hint="eastAsia"/>
                <w:color w:val="000000"/>
              </w:rPr>
              <w:t>1.82</w:t>
            </w:r>
          </w:p>
        </w:tc>
        <w:tc>
          <w:tcPr>
            <w:tcW w:w="722"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3F614655" w14:textId="77777777" w:rsidR="00476647" w:rsidRPr="00D70D09" w:rsidRDefault="00476647" w:rsidP="005F45A4">
            <w:pPr>
              <w:jc w:val="center"/>
              <w:rPr>
                <w:color w:val="000000"/>
              </w:rPr>
            </w:pPr>
            <w:r w:rsidRPr="00A45633">
              <w:rPr>
                <w:rFonts w:eastAsia="Malgun Gothic"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1D40EEA" w14:textId="77777777" w:rsidR="00476647" w:rsidRPr="00D70D09" w:rsidRDefault="00476647" w:rsidP="005F45A4">
            <w:pPr>
              <w:jc w:val="center"/>
              <w:rPr>
                <w:color w:val="000000"/>
              </w:rPr>
            </w:pPr>
            <w:r w:rsidRPr="00A45633">
              <w:rPr>
                <w:rFonts w:eastAsia="Malgun Gothic" w:hint="eastAsia"/>
                <w:color w:val="000000"/>
              </w:rPr>
              <w:t>1.45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F4CDDEF" w14:textId="77777777" w:rsidR="00476647" w:rsidRPr="00D70D09" w:rsidRDefault="00476647" w:rsidP="005F45A4">
            <w:pPr>
              <w:jc w:val="center"/>
              <w:rPr>
                <w:color w:val="000000"/>
              </w:rPr>
            </w:pPr>
            <w:r w:rsidRPr="00A45633">
              <w:rPr>
                <w:rFonts w:eastAsia="Malgun Gothic"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EAD2C6" w14:textId="77777777" w:rsidR="00476647" w:rsidRPr="00D70D09" w:rsidRDefault="00476647" w:rsidP="005F45A4">
            <w:pPr>
              <w:jc w:val="center"/>
              <w:rPr>
                <w:color w:val="000000"/>
              </w:rPr>
            </w:pPr>
            <w:r w:rsidRPr="00A45633">
              <w:rPr>
                <w:rFonts w:eastAsia="Malgun Gothic" w:hint="eastAsia"/>
                <w:color w:val="000000"/>
              </w:rPr>
              <w:t>0.63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A4AB34" w14:textId="77777777" w:rsidR="00476647" w:rsidRPr="00D70D09" w:rsidRDefault="00476647" w:rsidP="005F45A4">
            <w:pPr>
              <w:jc w:val="center"/>
              <w:rPr>
                <w:color w:val="000000"/>
              </w:rPr>
            </w:pPr>
            <w:r w:rsidRPr="00A45633">
              <w:rPr>
                <w:rFonts w:eastAsia="Malgun Gothic" w:hint="eastAsia"/>
                <w:color w:val="000000"/>
              </w:rPr>
              <w:t>0.93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948C95A" w14:textId="77777777" w:rsidR="00476647" w:rsidRPr="00D70D09" w:rsidRDefault="00476647" w:rsidP="005F45A4">
            <w:pPr>
              <w:jc w:val="center"/>
              <w:rPr>
                <w:color w:val="000000"/>
              </w:rPr>
            </w:pPr>
            <w:r w:rsidRPr="00A45633">
              <w:rPr>
                <w:rFonts w:eastAsia="Malgun Gothic"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86144E7" w14:textId="77777777" w:rsidR="00476647" w:rsidRPr="00D70D09" w:rsidRDefault="00476647" w:rsidP="005F45A4">
            <w:pPr>
              <w:jc w:val="center"/>
              <w:rPr>
                <w:color w:val="000000"/>
              </w:rPr>
            </w:pPr>
            <w:r w:rsidRPr="00A45633">
              <w:rPr>
                <w:rFonts w:eastAsia="Malgun Gothic" w:hint="eastAsia"/>
                <w:color w:val="000000"/>
              </w:rPr>
              <w:t>2.86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69D4F7F" w14:textId="77777777" w:rsidR="00476647" w:rsidRPr="00D70D09" w:rsidRDefault="00476647" w:rsidP="005F45A4">
            <w:pPr>
              <w:jc w:val="center"/>
              <w:rPr>
                <w:color w:val="000000"/>
              </w:rPr>
            </w:pPr>
            <w:r w:rsidRPr="00A45633">
              <w:rPr>
                <w:rFonts w:eastAsia="Malgun Gothic" w:hint="eastAsia"/>
                <w:color w:val="000000"/>
              </w:rPr>
              <w:t>2.98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BFFA577" w14:textId="77777777" w:rsidR="00476647" w:rsidRPr="00D70D09" w:rsidRDefault="00476647" w:rsidP="005F45A4">
            <w:pPr>
              <w:jc w:val="center"/>
              <w:rPr>
                <w:color w:val="000000"/>
              </w:rPr>
            </w:pPr>
            <w:r w:rsidRPr="00A45633">
              <w:rPr>
                <w:rFonts w:eastAsia="Malgun Gothic" w:hint="eastAsia"/>
                <w:color w:val="000000"/>
              </w:rPr>
              <w:t>2.87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97B701D" w14:textId="77777777" w:rsidR="00476647" w:rsidRPr="00D70D09" w:rsidRDefault="00476647" w:rsidP="005F45A4">
            <w:pPr>
              <w:jc w:val="center"/>
              <w:rPr>
                <w:color w:val="000000"/>
              </w:rPr>
            </w:pPr>
            <w:r w:rsidRPr="00A45633">
              <w:rPr>
                <w:rFonts w:eastAsia="Malgun Gothic" w:hint="eastAsia"/>
                <w:color w:val="000000"/>
              </w:rPr>
              <w:t>2.65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88F6FB" w14:textId="77777777" w:rsidR="00476647" w:rsidRPr="00D70D09" w:rsidRDefault="00476647" w:rsidP="005F45A4">
            <w:pPr>
              <w:jc w:val="center"/>
              <w:rPr>
                <w:color w:val="000000"/>
              </w:rPr>
            </w:pPr>
            <w:r w:rsidRPr="00A45633">
              <w:rPr>
                <w:rFonts w:eastAsia="Malgun Gothic"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77CAFC" w14:textId="77777777" w:rsidR="00476647" w:rsidRPr="00D70D09" w:rsidRDefault="00476647" w:rsidP="005F45A4">
            <w:pPr>
              <w:jc w:val="center"/>
              <w:rPr>
                <w:color w:val="000000"/>
              </w:rPr>
            </w:pPr>
            <w:r w:rsidRPr="00A45633">
              <w:rPr>
                <w:rFonts w:eastAsia="Malgun Gothic" w:hint="eastAsia"/>
                <w:color w:val="000000"/>
              </w:rPr>
              <w:t>2.53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2B2EA2F" w14:textId="77777777" w:rsidR="00476647" w:rsidRPr="00D70D09" w:rsidRDefault="00476647" w:rsidP="005F45A4">
            <w:pPr>
              <w:jc w:val="center"/>
              <w:rPr>
                <w:color w:val="000000"/>
              </w:rPr>
            </w:pPr>
            <w:r w:rsidRPr="00A45633">
              <w:rPr>
                <w:rFonts w:eastAsia="Malgun Gothic" w:hint="eastAsia"/>
                <w:color w:val="000000"/>
              </w:rPr>
              <w:t>2.75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CECF3D" w14:textId="77777777" w:rsidR="00476647" w:rsidRPr="00D70D09" w:rsidRDefault="00476647" w:rsidP="005F45A4">
            <w:pPr>
              <w:jc w:val="center"/>
              <w:rPr>
                <w:color w:val="000000"/>
              </w:rPr>
            </w:pPr>
            <w:r w:rsidRPr="00A45633">
              <w:rPr>
                <w:rFonts w:eastAsia="Malgun Gothic" w:hint="eastAsia"/>
                <w:color w:val="000000"/>
              </w:rPr>
              <w:t>2.40</w:t>
            </w:r>
          </w:p>
        </w:tc>
        <w:tc>
          <w:tcPr>
            <w:tcW w:w="723" w:type="dxa"/>
            <w:tcBorders>
              <w:top w:val="single" w:sz="4" w:space="0" w:color="auto"/>
              <w:left w:val="single" w:sz="4" w:space="0" w:color="auto"/>
              <w:bottom w:val="single" w:sz="4" w:space="0" w:color="auto"/>
              <w:right w:val="single" w:sz="4" w:space="0" w:color="auto"/>
            </w:tcBorders>
            <w:shd w:val="clear" w:color="000000" w:fill="C4C4C4"/>
            <w:vAlign w:val="center"/>
          </w:tcPr>
          <w:p w14:paraId="2CF1198D" w14:textId="77777777" w:rsidR="00476647" w:rsidRPr="00D70D09" w:rsidRDefault="00476647" w:rsidP="005F45A4">
            <w:pPr>
              <w:jc w:val="center"/>
              <w:rPr>
                <w:color w:val="000000"/>
              </w:rPr>
            </w:pPr>
            <w:r w:rsidRPr="00A45633">
              <w:rPr>
                <w:rFonts w:eastAsia="Malgun Gothic" w:hint="eastAsia"/>
                <w:color w:val="000000"/>
              </w:rPr>
              <w:t>3.06</w:t>
            </w:r>
          </w:p>
        </w:tc>
      </w:tr>
    </w:tbl>
    <w:p w14:paraId="2199AA62" w14:textId="1F2A3111" w:rsidR="00476647" w:rsidRDefault="00476647" w:rsidP="00476647">
      <w:pPr>
        <w:pStyle w:val="TH"/>
        <w:rPr>
          <w:rFonts w:ascii="Times New Roman" w:hAnsi="Times New Roman"/>
        </w:rPr>
      </w:pPr>
      <w:r>
        <w:rPr>
          <w:noProof/>
          <w:lang w:val="en-US" w:eastAsia="ko-KR"/>
        </w:rPr>
        <w:drawing>
          <wp:inline distT="0" distB="0" distL="0" distR="0" wp14:anchorId="30A92D3F" wp14:editId="321CC9A0">
            <wp:extent cx="9777730" cy="3344545"/>
            <wp:effectExtent l="0" t="0" r="0" b="8255"/>
            <wp:docPr id="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77730" cy="3344545"/>
                    </a:xfrm>
                    <a:prstGeom prst="rect">
                      <a:avLst/>
                    </a:prstGeom>
                    <a:solidFill>
                      <a:schemeClr val="bg1"/>
                    </a:solidFill>
                  </pic:spPr>
                </pic:pic>
              </a:graphicData>
            </a:graphic>
          </wp:inline>
        </w:drawing>
      </w:r>
    </w:p>
    <w:p w14:paraId="44E72204" w14:textId="0BC7938D" w:rsidR="00476647" w:rsidRDefault="00476647" w:rsidP="00476647">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00C03F39">
        <w:rPr>
          <w:rFonts w:ascii="Times New Roman" w:hAnsi="Times New Roman"/>
        </w:rPr>
        <w:t>2</w:t>
      </w:r>
      <w:r w:rsidRPr="004715FB">
        <w:rPr>
          <w:rFonts w:ascii="Times New Roman" w:hAnsi="Times New Roman"/>
        </w:rPr>
        <w:t>-</w:t>
      </w:r>
      <w:r w:rsidR="00C03F39">
        <w:rPr>
          <w:rFonts w:ascii="Times New Roman" w:hAnsi="Times New Roman"/>
        </w:rPr>
        <w:t>7</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p w14:paraId="7210DB00" w14:textId="77777777" w:rsidR="00476647" w:rsidRDefault="00476647" w:rsidP="00476647">
      <w:pPr>
        <w:spacing w:line="276" w:lineRule="auto"/>
        <w:ind w:left="100" w:hangingChars="50" w:hanging="100"/>
        <w:sectPr w:rsidR="00476647" w:rsidSect="005F45A4">
          <w:pgSz w:w="16838" w:h="11906" w:orient="landscape"/>
          <w:pgMar w:top="720" w:right="720" w:bottom="720" w:left="720" w:header="851" w:footer="992" w:gutter="0"/>
          <w:cols w:space="425"/>
          <w:docGrid w:linePitch="360"/>
        </w:sectPr>
      </w:pPr>
    </w:p>
    <w:p w14:paraId="0BAE9041" w14:textId="54828A50" w:rsidR="00476647" w:rsidRDefault="00476647" w:rsidP="00476647">
      <w:pPr>
        <w:pStyle w:val="BodyText"/>
        <w:rPr>
          <w:rFonts w:eastAsiaTheme="minorEastAsia"/>
          <w:lang w:eastAsia="ko-KR"/>
        </w:rPr>
      </w:pPr>
      <w:r>
        <w:rPr>
          <w:rFonts w:eastAsiaTheme="minorEastAsia"/>
          <w:lang w:eastAsia="ko-KR"/>
        </w:rPr>
        <w:lastRenderedPageBreak/>
        <w:t>Table 2-24 shows the maximum value of simulation results considering combinations of Outer/Inner sub-band configuration.</w:t>
      </w:r>
    </w:p>
    <w:p w14:paraId="42E0CDD4" w14:textId="1C7588E7" w:rsidR="00476647" w:rsidRDefault="00476647" w:rsidP="0047664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476647" w:rsidRPr="00A1115A" w14:paraId="06B5F9AF" w14:textId="77777777" w:rsidTr="005F45A4">
        <w:trPr>
          <w:trHeight w:val="237"/>
          <w:jc w:val="center"/>
        </w:trPr>
        <w:tc>
          <w:tcPr>
            <w:tcW w:w="3240" w:type="dxa"/>
            <w:vMerge w:val="restart"/>
            <w:shd w:val="clear" w:color="auto" w:fill="auto"/>
          </w:tcPr>
          <w:p w14:paraId="529AED5E" w14:textId="77777777" w:rsidR="00476647" w:rsidRPr="00A1115A" w:rsidRDefault="00476647" w:rsidP="005F45A4">
            <w:pPr>
              <w:pStyle w:val="TAH"/>
            </w:pPr>
          </w:p>
        </w:tc>
        <w:tc>
          <w:tcPr>
            <w:tcW w:w="5670" w:type="dxa"/>
            <w:gridSpan w:val="2"/>
          </w:tcPr>
          <w:p w14:paraId="1C912144" w14:textId="77777777" w:rsidR="00476647" w:rsidRPr="00A1115A" w:rsidRDefault="00476647" w:rsidP="005F45A4">
            <w:pPr>
              <w:pStyle w:val="TAH"/>
            </w:pPr>
            <w:r w:rsidRPr="00A1115A">
              <w:t>RB Allocation</w:t>
            </w:r>
          </w:p>
        </w:tc>
      </w:tr>
      <w:tr w:rsidR="00476647" w:rsidRPr="00D70CD0" w14:paraId="4C9DC0EA" w14:textId="77777777" w:rsidTr="005F45A4">
        <w:trPr>
          <w:trHeight w:val="237"/>
          <w:jc w:val="center"/>
        </w:trPr>
        <w:tc>
          <w:tcPr>
            <w:tcW w:w="3240" w:type="dxa"/>
            <w:vMerge/>
            <w:shd w:val="clear" w:color="auto" w:fill="auto"/>
          </w:tcPr>
          <w:p w14:paraId="0E386919" w14:textId="77777777" w:rsidR="00476647" w:rsidRPr="00A1115A" w:rsidRDefault="00476647" w:rsidP="005F45A4">
            <w:pPr>
              <w:pStyle w:val="TAH"/>
            </w:pPr>
          </w:p>
        </w:tc>
        <w:tc>
          <w:tcPr>
            <w:tcW w:w="2790" w:type="dxa"/>
          </w:tcPr>
          <w:p w14:paraId="2524923D" w14:textId="77777777" w:rsidR="00476647" w:rsidRPr="00D70CD0" w:rsidRDefault="00476647"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sidRPr="007E244E">
              <w:rPr>
                <w:rFonts w:eastAsiaTheme="minorEastAsia"/>
                <w:vertAlign w:val="superscript"/>
                <w:lang w:eastAsia="ko-KR"/>
              </w:rPr>
              <w:t>5</w:t>
            </w:r>
          </w:p>
        </w:tc>
        <w:tc>
          <w:tcPr>
            <w:tcW w:w="2880" w:type="dxa"/>
          </w:tcPr>
          <w:p w14:paraId="070B03CF" w14:textId="77777777" w:rsidR="00476647" w:rsidRPr="00D70CD0" w:rsidRDefault="00476647"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sidRPr="007E244E">
              <w:rPr>
                <w:rFonts w:eastAsiaTheme="minorEastAsia"/>
                <w:vertAlign w:val="superscript"/>
                <w:lang w:eastAsia="ko-KR"/>
              </w:rPr>
              <w:t>5</w:t>
            </w:r>
          </w:p>
        </w:tc>
      </w:tr>
      <w:tr w:rsidR="00476647" w14:paraId="1613BA52" w14:textId="77777777" w:rsidTr="005F45A4">
        <w:trPr>
          <w:trHeight w:val="237"/>
          <w:jc w:val="center"/>
        </w:trPr>
        <w:tc>
          <w:tcPr>
            <w:tcW w:w="3240" w:type="dxa"/>
            <w:shd w:val="clear" w:color="auto" w:fill="auto"/>
          </w:tcPr>
          <w:p w14:paraId="5AFEAAFF" w14:textId="77777777" w:rsidR="00476647" w:rsidRPr="00A1115A" w:rsidRDefault="00476647" w:rsidP="00476647">
            <w:pPr>
              <w:pStyle w:val="TAH"/>
            </w:pPr>
            <w:r>
              <w:rPr>
                <w:b w:val="0"/>
                <w:bCs/>
                <w:szCs w:val="18"/>
              </w:rPr>
              <w:t>Contiguous sub-band RB sets</w:t>
            </w:r>
          </w:p>
        </w:tc>
        <w:tc>
          <w:tcPr>
            <w:tcW w:w="2790" w:type="dxa"/>
            <w:vAlign w:val="center"/>
          </w:tcPr>
          <w:p w14:paraId="76F2D83E" w14:textId="2152706A" w:rsidR="00476647" w:rsidRDefault="00476647" w:rsidP="00476647">
            <w:pPr>
              <w:pStyle w:val="TAH"/>
              <w:rPr>
                <w:rFonts w:eastAsiaTheme="minorEastAsia"/>
                <w:lang w:eastAsia="ko-KR"/>
              </w:rPr>
            </w:pPr>
            <w:r w:rsidRPr="00D70D09">
              <w:rPr>
                <w:rFonts w:hint="eastAsia"/>
                <w:b w:val="0"/>
                <w:bCs/>
                <w:szCs w:val="18"/>
              </w:rPr>
              <w:t>2.</w:t>
            </w:r>
            <w:r>
              <w:rPr>
                <w:b w:val="0"/>
                <w:bCs/>
                <w:szCs w:val="18"/>
              </w:rPr>
              <w:t>55</w:t>
            </w:r>
          </w:p>
        </w:tc>
        <w:tc>
          <w:tcPr>
            <w:tcW w:w="2880" w:type="dxa"/>
            <w:vAlign w:val="center"/>
          </w:tcPr>
          <w:p w14:paraId="5D5EBA08" w14:textId="3E57204A" w:rsidR="00476647" w:rsidRDefault="00476647" w:rsidP="00476647">
            <w:pPr>
              <w:pStyle w:val="TAH"/>
              <w:rPr>
                <w:rFonts w:eastAsiaTheme="minorEastAsia"/>
                <w:lang w:eastAsia="ko-KR"/>
              </w:rPr>
            </w:pPr>
            <w:r>
              <w:rPr>
                <w:b w:val="0"/>
                <w:bCs/>
                <w:szCs w:val="18"/>
              </w:rPr>
              <w:t>1.63</w:t>
            </w:r>
          </w:p>
        </w:tc>
      </w:tr>
      <w:tr w:rsidR="00476647" w14:paraId="31CD596C" w14:textId="77777777" w:rsidTr="005F45A4">
        <w:trPr>
          <w:trHeight w:val="237"/>
          <w:jc w:val="center"/>
        </w:trPr>
        <w:tc>
          <w:tcPr>
            <w:tcW w:w="3240" w:type="dxa"/>
            <w:shd w:val="clear" w:color="auto" w:fill="auto"/>
          </w:tcPr>
          <w:p w14:paraId="0DDFA778" w14:textId="77777777" w:rsidR="00476647" w:rsidRPr="00A1115A" w:rsidRDefault="00476647" w:rsidP="00476647">
            <w:pPr>
              <w:pStyle w:val="TAH"/>
            </w:pPr>
            <w:r>
              <w:rPr>
                <w:b w:val="0"/>
                <w:bCs/>
                <w:szCs w:val="18"/>
              </w:rPr>
              <w:t>Non-contiguous sub-band RB sets</w:t>
            </w:r>
          </w:p>
        </w:tc>
        <w:tc>
          <w:tcPr>
            <w:tcW w:w="2790" w:type="dxa"/>
            <w:vAlign w:val="center"/>
          </w:tcPr>
          <w:p w14:paraId="58286B9A" w14:textId="4A0B3B7C" w:rsidR="00476647" w:rsidRDefault="00476647" w:rsidP="00476647">
            <w:pPr>
              <w:pStyle w:val="TAH"/>
              <w:rPr>
                <w:rFonts w:eastAsiaTheme="minorEastAsia"/>
                <w:lang w:eastAsia="ko-KR"/>
              </w:rPr>
            </w:pPr>
            <w:r w:rsidRPr="00D70D09">
              <w:rPr>
                <w:rFonts w:hint="eastAsia"/>
                <w:b w:val="0"/>
                <w:bCs/>
                <w:szCs w:val="18"/>
              </w:rPr>
              <w:t>3.06</w:t>
            </w:r>
          </w:p>
        </w:tc>
        <w:tc>
          <w:tcPr>
            <w:tcW w:w="2880" w:type="dxa"/>
            <w:vAlign w:val="center"/>
          </w:tcPr>
          <w:p w14:paraId="21B4D7F3" w14:textId="2779E440" w:rsidR="00476647" w:rsidRDefault="00476647" w:rsidP="00476647">
            <w:pPr>
              <w:pStyle w:val="TAH"/>
              <w:rPr>
                <w:rFonts w:eastAsiaTheme="minorEastAsia"/>
                <w:lang w:eastAsia="ko-KR"/>
              </w:rPr>
            </w:pPr>
            <w:r>
              <w:rPr>
                <w:b w:val="0"/>
                <w:bCs/>
                <w:szCs w:val="18"/>
              </w:rPr>
              <w:t>2.40</w:t>
            </w:r>
          </w:p>
        </w:tc>
      </w:tr>
    </w:tbl>
    <w:p w14:paraId="6BCD3DD1" w14:textId="3BC973C9" w:rsidR="00476647" w:rsidRDefault="00476647" w:rsidP="00476647">
      <w:pPr>
        <w:pStyle w:val="TH"/>
        <w:rPr>
          <w:rFonts w:ascii="Times New Roman" w:hAnsi="Times New Roman"/>
        </w:rPr>
      </w:pPr>
    </w:p>
    <w:p w14:paraId="13988153" w14:textId="69847B63" w:rsidR="00476647" w:rsidRDefault="00476647" w:rsidP="00476647">
      <w:pPr>
        <w:pStyle w:val="BodyText"/>
        <w:rPr>
          <w:rFonts w:eastAsiaTheme="minorEastAsia"/>
          <w:lang w:eastAsia="ko-KR"/>
        </w:rPr>
      </w:pPr>
      <w:r>
        <w:rPr>
          <w:rFonts w:eastAsiaTheme="minorEastAsia"/>
          <w:lang w:eastAsia="ko-KR"/>
        </w:rPr>
        <w:t xml:space="preserve">Considering the inner RB set bitmaps and the outer RB set bitmaps, the PSFCH MPR for SL-U power class 5 can be proposed as Table 2-25 </w:t>
      </w:r>
      <w:r w:rsidR="00656A71">
        <w:rPr>
          <w:rFonts w:eastAsiaTheme="minorEastAsia"/>
          <w:lang w:eastAsia="ko-KR"/>
        </w:rPr>
        <w:t xml:space="preserve">or Table 2-26 </w:t>
      </w:r>
      <w:r>
        <w:rPr>
          <w:rFonts w:eastAsiaTheme="minorEastAsia"/>
          <w:lang w:eastAsia="ko-KR"/>
        </w:rPr>
        <w:t>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CA5FCE1" w14:textId="218A98F2" w:rsidR="00476647" w:rsidRPr="00B5046B" w:rsidRDefault="00476647" w:rsidP="00476647">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6A71" w:rsidRPr="00A1115A" w14:paraId="4F4A788C" w14:textId="77777777" w:rsidTr="005F45A4">
        <w:trPr>
          <w:trHeight w:val="237"/>
          <w:jc w:val="center"/>
        </w:trPr>
        <w:tc>
          <w:tcPr>
            <w:tcW w:w="3240" w:type="dxa"/>
            <w:vMerge w:val="restart"/>
            <w:shd w:val="clear" w:color="auto" w:fill="auto"/>
          </w:tcPr>
          <w:p w14:paraId="4AD946F8" w14:textId="77777777" w:rsidR="00656A71" w:rsidRPr="00A1115A" w:rsidRDefault="00656A71" w:rsidP="005F45A4">
            <w:pPr>
              <w:pStyle w:val="TAH"/>
            </w:pPr>
          </w:p>
        </w:tc>
        <w:tc>
          <w:tcPr>
            <w:tcW w:w="5670" w:type="dxa"/>
            <w:gridSpan w:val="2"/>
          </w:tcPr>
          <w:p w14:paraId="0C846CB1" w14:textId="77777777" w:rsidR="00656A71" w:rsidRPr="00A1115A" w:rsidRDefault="00656A71" w:rsidP="005F45A4">
            <w:pPr>
              <w:pStyle w:val="TAH"/>
            </w:pPr>
            <w:r w:rsidRPr="00A1115A">
              <w:t>RB Allocation</w:t>
            </w:r>
          </w:p>
        </w:tc>
      </w:tr>
      <w:tr w:rsidR="00656A71" w:rsidRPr="00A1115A" w14:paraId="0B26678F" w14:textId="77777777" w:rsidTr="005F45A4">
        <w:trPr>
          <w:trHeight w:val="237"/>
          <w:jc w:val="center"/>
        </w:trPr>
        <w:tc>
          <w:tcPr>
            <w:tcW w:w="3240" w:type="dxa"/>
            <w:vMerge/>
            <w:shd w:val="clear" w:color="auto" w:fill="auto"/>
          </w:tcPr>
          <w:p w14:paraId="76FF802D" w14:textId="77777777" w:rsidR="00656A71" w:rsidRPr="00A1115A" w:rsidRDefault="00656A71" w:rsidP="005F45A4">
            <w:pPr>
              <w:pStyle w:val="TAH"/>
            </w:pPr>
          </w:p>
        </w:tc>
        <w:tc>
          <w:tcPr>
            <w:tcW w:w="2790" w:type="dxa"/>
          </w:tcPr>
          <w:p w14:paraId="42E53F13" w14:textId="2736B062"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6FB19823" w14:textId="513A972D"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47401B64" w14:textId="77777777" w:rsidTr="005F45A4">
        <w:trPr>
          <w:trHeight w:val="237"/>
          <w:jc w:val="center"/>
        </w:trPr>
        <w:tc>
          <w:tcPr>
            <w:tcW w:w="3240" w:type="dxa"/>
            <w:shd w:val="clear" w:color="auto" w:fill="auto"/>
          </w:tcPr>
          <w:p w14:paraId="5B5FA1B4" w14:textId="77777777" w:rsidR="00656A71" w:rsidRPr="00A1115A" w:rsidRDefault="00656A71" w:rsidP="005F45A4">
            <w:pPr>
              <w:pStyle w:val="TAH"/>
            </w:pPr>
            <w:r>
              <w:rPr>
                <w:b w:val="0"/>
                <w:bCs/>
                <w:szCs w:val="18"/>
              </w:rPr>
              <w:t>Contiguous sub-band RB sets</w:t>
            </w:r>
          </w:p>
        </w:tc>
        <w:tc>
          <w:tcPr>
            <w:tcW w:w="2790" w:type="dxa"/>
          </w:tcPr>
          <w:p w14:paraId="7ECB5E8A"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5AF6C067"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3.5</w:t>
            </w:r>
          </w:p>
        </w:tc>
      </w:tr>
      <w:tr w:rsidR="00656A71" w:rsidRPr="00A1115A" w14:paraId="4CA10E6B" w14:textId="77777777" w:rsidTr="005F45A4">
        <w:trPr>
          <w:trHeight w:val="237"/>
          <w:jc w:val="center"/>
        </w:trPr>
        <w:tc>
          <w:tcPr>
            <w:tcW w:w="3240" w:type="dxa"/>
            <w:shd w:val="clear" w:color="auto" w:fill="auto"/>
          </w:tcPr>
          <w:p w14:paraId="01679B5B" w14:textId="77777777" w:rsidR="00656A71" w:rsidRPr="00A1115A" w:rsidRDefault="00656A71" w:rsidP="005F45A4">
            <w:pPr>
              <w:pStyle w:val="TAH"/>
            </w:pPr>
            <w:r>
              <w:rPr>
                <w:b w:val="0"/>
                <w:bCs/>
                <w:szCs w:val="18"/>
              </w:rPr>
              <w:t>Non-contiguous sub-band RB sets</w:t>
            </w:r>
          </w:p>
        </w:tc>
        <w:tc>
          <w:tcPr>
            <w:tcW w:w="2790" w:type="dxa"/>
          </w:tcPr>
          <w:p w14:paraId="7EBFA53B"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1932CAF6"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656A71" w:rsidRPr="00A1115A" w14:paraId="24E67855" w14:textId="77777777" w:rsidTr="005F45A4">
        <w:trPr>
          <w:trHeight w:val="20"/>
          <w:jc w:val="center"/>
        </w:trPr>
        <w:tc>
          <w:tcPr>
            <w:tcW w:w="8910" w:type="dxa"/>
            <w:gridSpan w:val="3"/>
          </w:tcPr>
          <w:p w14:paraId="2576FC9B" w14:textId="77777777" w:rsidR="00656A71" w:rsidRDefault="00656A71" w:rsidP="00656A71">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A83948A" w14:textId="1F7BA9A8" w:rsidR="00656A71" w:rsidRPr="00A1115A" w:rsidRDefault="00656A71" w:rsidP="00656A71">
            <w:pPr>
              <w:pStyle w:val="TAN"/>
            </w:pPr>
            <w:r>
              <w:t>NOTE 2:  Outer sub-band configuration and inner sub-band configuration in Table 2-5 apply.</w:t>
            </w:r>
          </w:p>
        </w:tc>
      </w:tr>
    </w:tbl>
    <w:p w14:paraId="5D1A3AA1" w14:textId="6E39007B" w:rsidR="00656A71" w:rsidRDefault="00656A71" w:rsidP="00476647">
      <w:pPr>
        <w:pStyle w:val="TH"/>
        <w:rPr>
          <w:lang w:val="en-GB"/>
        </w:rPr>
      </w:pPr>
    </w:p>
    <w:p w14:paraId="3CA98F13" w14:textId="483ADC5E" w:rsidR="00656A71" w:rsidRPr="00B5046B" w:rsidRDefault="00656A71" w:rsidP="00656A71">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6A71" w:rsidRPr="00A1115A" w14:paraId="76D67D2A" w14:textId="77777777" w:rsidTr="005F45A4">
        <w:trPr>
          <w:trHeight w:val="237"/>
          <w:jc w:val="center"/>
        </w:trPr>
        <w:tc>
          <w:tcPr>
            <w:tcW w:w="3240" w:type="dxa"/>
            <w:vMerge w:val="restart"/>
            <w:shd w:val="clear" w:color="auto" w:fill="auto"/>
          </w:tcPr>
          <w:p w14:paraId="4FE2AF42" w14:textId="77777777" w:rsidR="00656A71" w:rsidRPr="00A1115A" w:rsidRDefault="00656A71" w:rsidP="005F45A4">
            <w:pPr>
              <w:pStyle w:val="TAH"/>
            </w:pPr>
          </w:p>
        </w:tc>
        <w:tc>
          <w:tcPr>
            <w:tcW w:w="5670" w:type="dxa"/>
            <w:gridSpan w:val="2"/>
          </w:tcPr>
          <w:p w14:paraId="466A4B45" w14:textId="77777777" w:rsidR="00656A71" w:rsidRPr="00A1115A" w:rsidRDefault="00656A71" w:rsidP="005F45A4">
            <w:pPr>
              <w:pStyle w:val="TAH"/>
            </w:pPr>
            <w:r w:rsidRPr="00A1115A">
              <w:t>RB Allocation</w:t>
            </w:r>
          </w:p>
        </w:tc>
      </w:tr>
      <w:tr w:rsidR="00656A71" w:rsidRPr="00A1115A" w14:paraId="20E7554F" w14:textId="77777777" w:rsidTr="005F45A4">
        <w:trPr>
          <w:trHeight w:val="237"/>
          <w:jc w:val="center"/>
        </w:trPr>
        <w:tc>
          <w:tcPr>
            <w:tcW w:w="3240" w:type="dxa"/>
            <w:vMerge/>
            <w:shd w:val="clear" w:color="auto" w:fill="auto"/>
          </w:tcPr>
          <w:p w14:paraId="1D8CB211" w14:textId="77777777" w:rsidR="00656A71" w:rsidRPr="00A1115A" w:rsidRDefault="00656A71" w:rsidP="005F45A4">
            <w:pPr>
              <w:pStyle w:val="TAH"/>
            </w:pPr>
          </w:p>
        </w:tc>
        <w:tc>
          <w:tcPr>
            <w:tcW w:w="2790" w:type="dxa"/>
          </w:tcPr>
          <w:p w14:paraId="3997E8C1" w14:textId="77777777"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13C8FEE5" w14:textId="77777777"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6C4A87B3" w14:textId="77777777" w:rsidTr="005F45A4">
        <w:trPr>
          <w:trHeight w:val="237"/>
          <w:jc w:val="center"/>
        </w:trPr>
        <w:tc>
          <w:tcPr>
            <w:tcW w:w="3240" w:type="dxa"/>
            <w:shd w:val="clear" w:color="auto" w:fill="auto"/>
          </w:tcPr>
          <w:p w14:paraId="65C0816D" w14:textId="70AD1374" w:rsidR="00656A71" w:rsidRPr="00A1115A" w:rsidRDefault="00656A71" w:rsidP="005F45A4">
            <w:pPr>
              <w:pStyle w:val="TAH"/>
            </w:pPr>
            <w:r>
              <w:rPr>
                <w:b w:val="0"/>
                <w:bCs/>
                <w:szCs w:val="18"/>
              </w:rPr>
              <w:t>Contiguous/Non-contiguous sub-band RB sets</w:t>
            </w:r>
          </w:p>
        </w:tc>
        <w:tc>
          <w:tcPr>
            <w:tcW w:w="2790" w:type="dxa"/>
          </w:tcPr>
          <w:p w14:paraId="2532289D" w14:textId="75BA017A" w:rsidR="00656A71" w:rsidRDefault="00656A71" w:rsidP="00656A71">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104CC5BC" w14:textId="03571B1F" w:rsidR="00656A71" w:rsidRDefault="00656A71" w:rsidP="00656A71">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656A71" w:rsidRPr="00A1115A" w14:paraId="7B1C483C" w14:textId="77777777" w:rsidTr="005F45A4">
        <w:trPr>
          <w:trHeight w:val="20"/>
          <w:jc w:val="center"/>
        </w:trPr>
        <w:tc>
          <w:tcPr>
            <w:tcW w:w="8910" w:type="dxa"/>
            <w:gridSpan w:val="3"/>
          </w:tcPr>
          <w:p w14:paraId="435A35FA" w14:textId="77777777" w:rsidR="00656A71" w:rsidRDefault="00656A71"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6D5975A" w14:textId="77777777" w:rsidR="00656A71" w:rsidRPr="00A1115A" w:rsidRDefault="00656A71" w:rsidP="005F45A4">
            <w:pPr>
              <w:pStyle w:val="TAN"/>
            </w:pPr>
            <w:r>
              <w:t>NOTE 2:  Outer sub-band configuration and inner sub-band configuration in Table 2-5 apply.</w:t>
            </w:r>
          </w:p>
        </w:tc>
      </w:tr>
    </w:tbl>
    <w:p w14:paraId="5D8728A3" w14:textId="77777777" w:rsidR="00476647" w:rsidRPr="000C68ED" w:rsidRDefault="00476647" w:rsidP="00000A35">
      <w:pPr>
        <w:pStyle w:val="BodyText"/>
        <w:rPr>
          <w:lang w:val="en-US"/>
        </w:rPr>
      </w:pPr>
    </w:p>
    <w:p w14:paraId="2CD98627" w14:textId="34C01357" w:rsidR="00000A35" w:rsidRPr="000C68ED" w:rsidRDefault="00000A35" w:rsidP="00000A35">
      <w:pPr>
        <w:pStyle w:val="Heading4"/>
        <w:rPr>
          <w:lang w:val="en-US"/>
        </w:rPr>
      </w:pPr>
      <w:r w:rsidRPr="000C68ED">
        <w:rPr>
          <w:lang w:val="en-US"/>
        </w:rPr>
        <w:t xml:space="preserve">Proposal </w:t>
      </w:r>
      <w:r w:rsidR="00476647">
        <w:rPr>
          <w:lang w:val="en-US"/>
        </w:rPr>
        <w:t>1</w:t>
      </w:r>
      <w:r w:rsidR="00030E05">
        <w:rPr>
          <w:lang w:val="en-US"/>
        </w:rPr>
        <w:t>2</w:t>
      </w:r>
      <w:r w:rsidRPr="000C68ED">
        <w:rPr>
          <w:lang w:val="en-US"/>
        </w:rPr>
        <w:t xml:space="preserve">: </w:t>
      </w:r>
      <w:r w:rsidR="009F1C9E">
        <w:rPr>
          <w:lang w:val="en-US"/>
        </w:rPr>
        <w:t>F</w:t>
      </w:r>
      <w:r w:rsidR="009F1C9E" w:rsidRPr="000C68ED">
        <w:rPr>
          <w:lang w:val="en-US"/>
        </w:rPr>
        <w:t>or SL-U PSFCH MPR and A-MPR</w:t>
      </w:r>
      <w:r w:rsidR="009F1C9E">
        <w:rPr>
          <w:lang w:val="en-US"/>
        </w:rPr>
        <w:t>,</w:t>
      </w:r>
      <w:r w:rsidR="009F1C9E" w:rsidRPr="000C68ED">
        <w:rPr>
          <w:lang w:val="en-US"/>
        </w:rPr>
        <w:t xml:space="preserve"> </w:t>
      </w:r>
      <w:r w:rsidR="009F1C9E">
        <w:rPr>
          <w:lang w:val="en-US"/>
        </w:rPr>
        <w:t>c</w:t>
      </w:r>
      <w:r w:rsidRPr="000C68ED">
        <w:rPr>
          <w:lang w:val="en-US"/>
        </w:rPr>
        <w:t xml:space="preserve">onsider simulation scenarios </w:t>
      </w:r>
      <w:r w:rsidR="009F1C9E">
        <w:rPr>
          <w:lang w:val="en-US"/>
        </w:rPr>
        <w:t>in Table 2-22</w:t>
      </w:r>
      <w:r w:rsidRPr="000C68ED">
        <w:rPr>
          <w:lang w:val="en-US"/>
        </w:rPr>
        <w:t>.</w:t>
      </w:r>
    </w:p>
    <w:p w14:paraId="353B0663" w14:textId="47B2D010" w:rsidR="008A7A88" w:rsidRPr="000C68ED" w:rsidRDefault="008A7A88" w:rsidP="008A7A88">
      <w:pPr>
        <w:pStyle w:val="Heading4"/>
        <w:rPr>
          <w:lang w:val="en-US"/>
        </w:rPr>
      </w:pPr>
      <w:r>
        <w:rPr>
          <w:lang w:val="en-US"/>
        </w:rPr>
        <w:t>Proposal 1</w:t>
      </w:r>
      <w:r w:rsidR="00030E05">
        <w:rPr>
          <w:lang w:val="en-US"/>
        </w:rPr>
        <w:t>3</w:t>
      </w:r>
      <w:r>
        <w:rPr>
          <w:lang w:val="en-US"/>
        </w:rPr>
        <w:t xml:space="preserve">: </w:t>
      </w:r>
      <w:r w:rsidR="009F1C9E">
        <w:rPr>
          <w:lang w:val="en-US"/>
        </w:rPr>
        <w:t>F</w:t>
      </w:r>
      <w:r w:rsidR="009F1C9E" w:rsidRPr="000C68ED">
        <w:rPr>
          <w:lang w:val="en-US"/>
        </w:rPr>
        <w:t>or SL-U PS</w:t>
      </w:r>
      <w:r w:rsidR="009F1C9E">
        <w:rPr>
          <w:lang w:val="en-US"/>
        </w:rPr>
        <w:t>FCH</w:t>
      </w:r>
      <w:r w:rsidR="009F1C9E" w:rsidRPr="000C68ED">
        <w:rPr>
          <w:lang w:val="en-US"/>
        </w:rPr>
        <w:t xml:space="preserve"> 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2</w:t>
      </w:r>
      <w:r w:rsidR="00B5046B">
        <w:rPr>
          <w:lang w:val="en-US"/>
        </w:rPr>
        <w:t>5 or Table 2-26</w:t>
      </w:r>
      <w:r w:rsidRPr="000C68ED">
        <w:rPr>
          <w:lang w:val="en-US"/>
        </w:rPr>
        <w:t xml:space="preserve"> for SL-U </w:t>
      </w:r>
      <w:r w:rsidR="009F1C9E">
        <w:rPr>
          <w:lang w:val="en-US"/>
        </w:rPr>
        <w:t>UE</w:t>
      </w:r>
      <w:r w:rsidRPr="000C68ED">
        <w:rPr>
          <w:lang w:val="en-US"/>
        </w:rPr>
        <w:t xml:space="preserve"> power class 5. </w:t>
      </w:r>
    </w:p>
    <w:p w14:paraId="3E98CD3D" w14:textId="24BAD3E4" w:rsidR="008A7A88" w:rsidRDefault="008A7A88" w:rsidP="00C8614C">
      <w:pPr>
        <w:rPr>
          <w:rFonts w:eastAsia="Malgun Gothic"/>
          <w:color w:val="000000" w:themeColor="text1"/>
          <w:lang w:val="en-US" w:eastAsia="ko-KR"/>
        </w:rPr>
      </w:pPr>
    </w:p>
    <w:p w14:paraId="23897BFD" w14:textId="27884536" w:rsidR="00C03F39" w:rsidRPr="000C68ED" w:rsidRDefault="00C03F39" w:rsidP="00C03F39">
      <w:pPr>
        <w:pStyle w:val="Heading2"/>
        <w:rPr>
          <w:lang w:val="en-US"/>
        </w:rPr>
      </w:pPr>
      <w:r w:rsidRPr="000C68ED">
        <w:rPr>
          <w:lang w:val="en-US"/>
        </w:rPr>
        <w:t xml:space="preserve">SL-U PSFCH  </w:t>
      </w:r>
      <w:r>
        <w:rPr>
          <w:lang w:val="en-US"/>
        </w:rPr>
        <w:t>A-</w:t>
      </w:r>
      <w:r w:rsidRPr="000C68ED">
        <w:rPr>
          <w:lang w:val="en-US"/>
        </w:rPr>
        <w:t xml:space="preserve">MPR </w:t>
      </w:r>
    </w:p>
    <w:p w14:paraId="7E680B85" w14:textId="3134934E" w:rsidR="00C03F39" w:rsidRPr="000C68ED" w:rsidRDefault="00C03F39" w:rsidP="00C03F39">
      <w:pPr>
        <w:pStyle w:val="BodyText"/>
        <w:rPr>
          <w:lang w:val="en-US"/>
        </w:rPr>
      </w:pPr>
      <w:r>
        <w:rPr>
          <w:rFonts w:eastAsia="Malgun Gothic"/>
          <w:lang w:val="en-US" w:eastAsia="ko-KR"/>
        </w:rPr>
        <w:t>For SL-U PSFCH A-MPR of the</w:t>
      </w:r>
      <w:r w:rsidRPr="000C68ED">
        <w:rPr>
          <w:rFonts w:eastAsia="Malgun Gothic"/>
          <w:lang w:val="en-US" w:eastAsia="ko-KR"/>
        </w:rPr>
        <w:t xml:space="preserve"> NS values</w:t>
      </w:r>
      <w:r>
        <w:rPr>
          <w:rFonts w:eastAsia="Malgun Gothic"/>
          <w:lang w:val="en-US" w:eastAsia="ko-KR"/>
        </w:rPr>
        <w:t>, t</w:t>
      </w:r>
      <w:r w:rsidRPr="000C68ED">
        <w:rPr>
          <w:lang w:val="en-US" w:eastAsia="ko-KR"/>
        </w:rPr>
        <w:t xml:space="preserve">he same test scenarios </w:t>
      </w:r>
      <w:r>
        <w:rPr>
          <w:lang w:val="en-US" w:eastAsia="ko-KR"/>
        </w:rPr>
        <w:t xml:space="preserve">in Table 2-22 </w:t>
      </w:r>
      <w:r w:rsidRPr="000C68ED">
        <w:rPr>
          <w:lang w:val="en-US" w:eastAsia="ko-KR"/>
        </w:rPr>
        <w:t xml:space="preserve">are considered. </w:t>
      </w:r>
    </w:p>
    <w:p w14:paraId="485EE790" w14:textId="77777777" w:rsidR="00C03F39" w:rsidRPr="000C68ED" w:rsidRDefault="00C03F39" w:rsidP="00C03F39">
      <w:pPr>
        <w:pStyle w:val="BodyText"/>
        <w:rPr>
          <w:lang w:val="en-US"/>
        </w:rPr>
      </w:pPr>
    </w:p>
    <w:p w14:paraId="7BE65C38" w14:textId="77777777" w:rsidR="00C03F39" w:rsidRPr="00E5734C" w:rsidRDefault="00C03F39" w:rsidP="00C03F39">
      <w:pPr>
        <w:pStyle w:val="BodyText"/>
        <w:rPr>
          <w:lang w:val="en-US" w:eastAsia="ko-KR"/>
        </w:rPr>
      </w:pPr>
    </w:p>
    <w:p w14:paraId="4F6CD989" w14:textId="77777777" w:rsidR="00C03F39" w:rsidRPr="000C68ED" w:rsidRDefault="00C03F39" w:rsidP="00C03F39">
      <w:pPr>
        <w:spacing w:line="276" w:lineRule="auto"/>
        <w:rPr>
          <w:lang w:val="en-US"/>
        </w:rPr>
        <w:sectPr w:rsidR="00C03F39" w:rsidRPr="000C68ED" w:rsidSect="0041627D">
          <w:footnotePr>
            <w:numRestart w:val="eachSect"/>
          </w:footnotePr>
          <w:pgSz w:w="11907" w:h="16840" w:code="9"/>
          <w:pgMar w:top="1133" w:right="1133" w:bottom="1416" w:left="1133" w:header="850" w:footer="340" w:gutter="0"/>
          <w:cols w:space="720"/>
          <w:formProt w:val="0"/>
          <w:docGrid w:linePitch="272"/>
        </w:sectPr>
      </w:pPr>
    </w:p>
    <w:p w14:paraId="1DE24D17" w14:textId="3C57D237" w:rsidR="00C03F39" w:rsidRPr="000C68ED" w:rsidRDefault="00C03F39" w:rsidP="00C03F39">
      <w:pPr>
        <w:pStyle w:val="Heading3"/>
        <w:numPr>
          <w:ilvl w:val="0"/>
          <w:numId w:val="0"/>
        </w:numPr>
        <w:rPr>
          <w:lang w:val="en-US"/>
        </w:rPr>
      </w:pPr>
      <w:r w:rsidRPr="000C68ED">
        <w:rPr>
          <w:lang w:val="en-US"/>
        </w:rPr>
        <w:lastRenderedPageBreak/>
        <w:t>2.</w:t>
      </w:r>
      <w:r>
        <w:rPr>
          <w:lang w:val="en-US"/>
        </w:rPr>
        <w:t>4</w:t>
      </w:r>
      <w:r w:rsidRPr="000C68ED">
        <w:rPr>
          <w:lang w:val="en-US"/>
        </w:rPr>
        <w:t>.1 NS_31 (A-MPR)</w:t>
      </w:r>
    </w:p>
    <w:p w14:paraId="0DB4298D" w14:textId="4250BA9C" w:rsidR="00C03F39" w:rsidRPr="000C68ED" w:rsidRDefault="00C03F39" w:rsidP="00C03F39">
      <w:pPr>
        <w:pStyle w:val="BodyText"/>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27</w:t>
      </w:r>
      <w:r w:rsidRPr="000C68ED">
        <w:rPr>
          <w:rFonts w:eastAsiaTheme="minorEastAsia"/>
          <w:lang w:val="en-US" w:eastAsia="ko-KR"/>
        </w:rPr>
        <w:t xml:space="preserve"> and Figure 2-</w:t>
      </w:r>
      <w:r>
        <w:rPr>
          <w:rFonts w:eastAsiaTheme="minorEastAsia"/>
          <w:lang w:val="en-US" w:eastAsia="ko-KR"/>
        </w:rPr>
        <w:t>8</w:t>
      </w:r>
      <w:r w:rsidRPr="000C68ED">
        <w:rPr>
          <w:rFonts w:eastAsiaTheme="minorEastAsia"/>
          <w:lang w:val="en-US" w:eastAsia="ko-KR"/>
        </w:rPr>
        <w:t xml:space="preserve"> show the A-MPR simulation results for the scenarios.</w:t>
      </w:r>
    </w:p>
    <w:p w14:paraId="53AAB08E" w14:textId="7EBB18BA" w:rsidR="00C03F39" w:rsidRDefault="00C03F39" w:rsidP="00C03F39">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27</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C03F39" w:rsidRPr="00491A77" w14:paraId="7B783784" w14:textId="77777777" w:rsidTr="005F45A4">
        <w:trPr>
          <w:trHeight w:val="266"/>
          <w:jc w:val="center"/>
        </w:trPr>
        <w:tc>
          <w:tcPr>
            <w:tcW w:w="1134" w:type="dxa"/>
            <w:shd w:val="clear" w:color="auto" w:fill="auto"/>
            <w:noWrap/>
            <w:vAlign w:val="center"/>
            <w:hideMark/>
          </w:tcPr>
          <w:p w14:paraId="1D083916"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F82CBEB" w14:textId="77777777" w:rsidR="00C03F39" w:rsidRPr="00C03F39" w:rsidRDefault="00C03F39" w:rsidP="00C03F39">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37D5E8CA" w14:textId="77777777" w:rsidR="00C03F39" w:rsidRPr="00C03F39" w:rsidRDefault="00C03F39" w:rsidP="00C03F39">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4504ED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E9169"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4D3F2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7CF5D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EF185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84705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63A5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38987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2DAB6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14ABB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0D43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D44DA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400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889E6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138E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5F94F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1BE35673" w14:textId="77777777" w:rsidR="00C03F39" w:rsidRPr="00C03F39" w:rsidRDefault="00C03F39" w:rsidP="00C03F39">
            <w:pPr>
              <w:spacing w:after="0"/>
              <w:jc w:val="center"/>
              <w:rPr>
                <w:color w:val="000000"/>
                <w:lang w:val="en-US"/>
              </w:rPr>
            </w:pPr>
          </w:p>
        </w:tc>
      </w:tr>
      <w:tr w:rsidR="00C03F39" w:rsidRPr="00491A77" w14:paraId="703310DD" w14:textId="77777777" w:rsidTr="005F45A4">
        <w:trPr>
          <w:trHeight w:val="266"/>
          <w:jc w:val="center"/>
        </w:trPr>
        <w:tc>
          <w:tcPr>
            <w:tcW w:w="1134" w:type="dxa"/>
            <w:shd w:val="clear" w:color="auto" w:fill="auto"/>
            <w:noWrap/>
            <w:vAlign w:val="center"/>
            <w:hideMark/>
          </w:tcPr>
          <w:p w14:paraId="4DF6B691" w14:textId="77777777" w:rsidR="00C03F39" w:rsidRPr="00C03F39" w:rsidRDefault="00C03F39" w:rsidP="00C03F39">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CC6BD02" w14:textId="77777777" w:rsidR="00C03F39" w:rsidRPr="00C03F39" w:rsidRDefault="00C03F39" w:rsidP="00C03F39">
            <w:pPr>
              <w:spacing w:after="0"/>
              <w:jc w:val="center"/>
              <w:rPr>
                <w:color w:val="000000"/>
                <w:lang w:val="en-US"/>
              </w:rPr>
            </w:pPr>
            <w:r w:rsidRPr="00C03F39">
              <w:rPr>
                <w:rFonts w:hint="eastAsia"/>
                <w:color w:val="000000"/>
                <w:lang w:val="en-US"/>
              </w:rPr>
              <w:t>2.97</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F4DB185"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3" w:type="dxa"/>
            <w:tcBorders>
              <w:top w:val="nil"/>
              <w:left w:val="single" w:sz="4" w:space="0" w:color="auto"/>
              <w:bottom w:val="nil"/>
              <w:right w:val="nil"/>
            </w:tcBorders>
            <w:shd w:val="clear" w:color="auto" w:fill="auto"/>
            <w:noWrap/>
            <w:vAlign w:val="center"/>
          </w:tcPr>
          <w:p w14:paraId="22A0133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DB490"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D4F02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0CC03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35ACA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2C895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E6556"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2890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70BED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5544F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2DCC4"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1C37C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94885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F2A2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41DF8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284C1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48FB6A8A" w14:textId="77777777" w:rsidR="00C03F39" w:rsidRPr="00C03F39" w:rsidRDefault="00C03F39" w:rsidP="00C03F39">
            <w:pPr>
              <w:spacing w:after="0"/>
              <w:jc w:val="center"/>
              <w:rPr>
                <w:color w:val="000000"/>
                <w:lang w:val="en-US"/>
              </w:rPr>
            </w:pPr>
          </w:p>
        </w:tc>
      </w:tr>
      <w:tr w:rsidR="00C03F39" w:rsidRPr="00491A77" w14:paraId="6A5DFEB3" w14:textId="77777777" w:rsidTr="005F45A4">
        <w:trPr>
          <w:trHeight w:val="266"/>
          <w:jc w:val="center"/>
        </w:trPr>
        <w:tc>
          <w:tcPr>
            <w:tcW w:w="1134" w:type="dxa"/>
            <w:shd w:val="clear" w:color="auto" w:fill="auto"/>
            <w:noWrap/>
            <w:vAlign w:val="center"/>
            <w:hideMark/>
          </w:tcPr>
          <w:p w14:paraId="721ADB3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B594479" w14:textId="77777777" w:rsidR="00C03F39" w:rsidRPr="00C03F39" w:rsidRDefault="00C03F39" w:rsidP="00C03F39">
            <w:pPr>
              <w:spacing w:after="0"/>
              <w:jc w:val="center"/>
              <w:rPr>
                <w:color w:val="000000"/>
                <w:lang w:val="en-US"/>
              </w:rPr>
            </w:pPr>
            <w:r w:rsidRPr="00C03F39">
              <w:rPr>
                <w:color w:val="000000"/>
                <w:lang w:val="en-US"/>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AA487EE" w14:textId="77777777" w:rsidR="00C03F39" w:rsidRPr="00C03F39" w:rsidRDefault="00C03F39" w:rsidP="00C03F39">
            <w:pPr>
              <w:spacing w:after="0"/>
              <w:jc w:val="center"/>
              <w:rPr>
                <w:color w:val="000000"/>
                <w:lang w:val="en-US"/>
              </w:rPr>
            </w:pPr>
            <w:r w:rsidRPr="00C03F39">
              <w:rPr>
                <w:color w:val="000000"/>
                <w:lang w:val="en-US"/>
              </w:rPr>
              <w:t>#4</w:t>
            </w:r>
          </w:p>
        </w:tc>
        <w:tc>
          <w:tcPr>
            <w:tcW w:w="723" w:type="dxa"/>
            <w:tcBorders>
              <w:top w:val="nil"/>
              <w:left w:val="single" w:sz="4" w:space="0" w:color="auto"/>
              <w:bottom w:val="nil"/>
              <w:right w:val="nil"/>
            </w:tcBorders>
            <w:shd w:val="clear" w:color="auto" w:fill="auto"/>
            <w:noWrap/>
            <w:vAlign w:val="center"/>
          </w:tcPr>
          <w:p w14:paraId="14FFBB9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CC225D"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F4F1E7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502BB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AA1B1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DF2F9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3221C1"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45B7C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88F9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920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89FC2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59B49E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6FAFF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BF3AC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3FA5A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C320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4BC1F197" w14:textId="77777777" w:rsidR="00C03F39" w:rsidRPr="00C03F39" w:rsidRDefault="00C03F39" w:rsidP="00C03F39">
            <w:pPr>
              <w:spacing w:after="0"/>
              <w:jc w:val="center"/>
              <w:rPr>
                <w:color w:val="000000"/>
                <w:lang w:val="en-US"/>
              </w:rPr>
            </w:pPr>
          </w:p>
        </w:tc>
      </w:tr>
      <w:tr w:rsidR="00C03F39" w:rsidRPr="00491A77" w14:paraId="2FCC8ECE" w14:textId="77777777" w:rsidTr="005F45A4">
        <w:trPr>
          <w:trHeight w:val="266"/>
          <w:jc w:val="center"/>
        </w:trPr>
        <w:tc>
          <w:tcPr>
            <w:tcW w:w="1134" w:type="dxa"/>
            <w:shd w:val="clear" w:color="auto" w:fill="auto"/>
            <w:noWrap/>
            <w:vAlign w:val="center"/>
            <w:hideMark/>
          </w:tcPr>
          <w:p w14:paraId="330118DB" w14:textId="77777777" w:rsidR="00C03F39" w:rsidRPr="00C03F39" w:rsidRDefault="00C03F39" w:rsidP="00C03F39">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4C235EC0"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03F6D9C0" w14:textId="77777777" w:rsidR="00C03F39" w:rsidRPr="00C03F39" w:rsidRDefault="00C03F39" w:rsidP="00C03F39">
            <w:pPr>
              <w:spacing w:after="0"/>
              <w:jc w:val="center"/>
              <w:rPr>
                <w:color w:val="000000"/>
                <w:lang w:val="en-US"/>
              </w:rPr>
            </w:pPr>
            <w:r w:rsidRPr="00C03F39">
              <w:rPr>
                <w:rFonts w:hint="eastAsia"/>
                <w:color w:val="000000"/>
                <w:lang w:val="en-US"/>
              </w:rPr>
              <w:t>3.03</w:t>
            </w:r>
          </w:p>
        </w:tc>
        <w:tc>
          <w:tcPr>
            <w:tcW w:w="723" w:type="dxa"/>
            <w:tcBorders>
              <w:top w:val="nil"/>
              <w:left w:val="single" w:sz="4" w:space="0" w:color="auto"/>
              <w:bottom w:val="single" w:sz="4" w:space="0" w:color="auto"/>
              <w:right w:val="nil"/>
            </w:tcBorders>
            <w:shd w:val="clear" w:color="auto" w:fill="auto"/>
            <w:noWrap/>
            <w:vAlign w:val="center"/>
          </w:tcPr>
          <w:p w14:paraId="300C40BD"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11C7005" w14:textId="77777777" w:rsidR="00C03F39" w:rsidRPr="00C03F39" w:rsidRDefault="00C03F39" w:rsidP="00C03F3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B02561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DAE3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0213A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7ED8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20B042"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716A7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2E271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DD1D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78843"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B83287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B3301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48052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A37C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3AB73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1094995F" w14:textId="77777777" w:rsidR="00C03F39" w:rsidRPr="00C03F39" w:rsidRDefault="00C03F39" w:rsidP="00C03F39">
            <w:pPr>
              <w:spacing w:after="0"/>
              <w:jc w:val="center"/>
              <w:rPr>
                <w:color w:val="000000"/>
                <w:lang w:val="en-US"/>
              </w:rPr>
            </w:pPr>
          </w:p>
        </w:tc>
      </w:tr>
      <w:tr w:rsidR="00C03F39" w:rsidRPr="00491A77" w14:paraId="13883C67" w14:textId="77777777" w:rsidTr="005F45A4">
        <w:trPr>
          <w:trHeight w:val="266"/>
          <w:jc w:val="center"/>
        </w:trPr>
        <w:tc>
          <w:tcPr>
            <w:tcW w:w="1134" w:type="dxa"/>
            <w:shd w:val="clear" w:color="auto" w:fill="auto"/>
            <w:noWrap/>
            <w:vAlign w:val="center"/>
            <w:hideMark/>
          </w:tcPr>
          <w:p w14:paraId="558F3EA4"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362F031" w14:textId="77777777" w:rsidR="00C03F39" w:rsidRPr="00C03F39" w:rsidRDefault="00C03F39" w:rsidP="00C03F39">
            <w:pPr>
              <w:spacing w:after="0"/>
              <w:jc w:val="center"/>
              <w:rPr>
                <w:color w:val="000000"/>
                <w:lang w:val="en-US"/>
              </w:rPr>
            </w:pPr>
            <w:r w:rsidRPr="00C03F39">
              <w:rPr>
                <w:color w:val="000000"/>
                <w:lang w:val="en-US"/>
              </w:rPr>
              <w:t>#5</w:t>
            </w:r>
          </w:p>
        </w:tc>
        <w:tc>
          <w:tcPr>
            <w:tcW w:w="723" w:type="dxa"/>
            <w:tcBorders>
              <w:top w:val="single" w:sz="4" w:space="0" w:color="auto"/>
              <w:bottom w:val="single" w:sz="4" w:space="0" w:color="auto"/>
            </w:tcBorders>
            <w:shd w:val="clear" w:color="auto" w:fill="auto"/>
            <w:noWrap/>
            <w:vAlign w:val="center"/>
            <w:hideMark/>
          </w:tcPr>
          <w:p w14:paraId="35A5871B" w14:textId="77777777" w:rsidR="00C03F39" w:rsidRPr="00C03F39" w:rsidRDefault="00C03F39" w:rsidP="00C03F39">
            <w:pPr>
              <w:spacing w:after="0"/>
              <w:jc w:val="center"/>
              <w:rPr>
                <w:color w:val="000000"/>
                <w:lang w:val="en-US"/>
              </w:rPr>
            </w:pPr>
            <w:r w:rsidRPr="00C03F39">
              <w:rPr>
                <w:color w:val="000000"/>
                <w:lang w:val="en-US"/>
              </w:rPr>
              <w:t>#6</w:t>
            </w:r>
          </w:p>
        </w:tc>
        <w:tc>
          <w:tcPr>
            <w:tcW w:w="723" w:type="dxa"/>
            <w:tcBorders>
              <w:top w:val="single" w:sz="4" w:space="0" w:color="auto"/>
              <w:bottom w:val="single" w:sz="4" w:space="0" w:color="auto"/>
            </w:tcBorders>
            <w:shd w:val="clear" w:color="auto" w:fill="auto"/>
            <w:noWrap/>
            <w:vAlign w:val="center"/>
            <w:hideMark/>
          </w:tcPr>
          <w:p w14:paraId="2A3CE1AA" w14:textId="77777777" w:rsidR="00C03F39" w:rsidRPr="00C03F39" w:rsidRDefault="00C03F39" w:rsidP="00C03F39">
            <w:pPr>
              <w:spacing w:after="0"/>
              <w:jc w:val="center"/>
              <w:rPr>
                <w:color w:val="000000"/>
                <w:lang w:val="en-US"/>
              </w:rPr>
            </w:pPr>
            <w:r w:rsidRPr="00C03F39">
              <w:rPr>
                <w:color w:val="000000"/>
                <w:lang w:val="en-US"/>
              </w:rPr>
              <w:t>#7</w:t>
            </w:r>
          </w:p>
        </w:tc>
        <w:tc>
          <w:tcPr>
            <w:tcW w:w="723" w:type="dxa"/>
            <w:tcBorders>
              <w:top w:val="single" w:sz="4" w:space="0" w:color="auto"/>
              <w:bottom w:val="single" w:sz="4" w:space="0" w:color="auto"/>
            </w:tcBorders>
            <w:shd w:val="clear" w:color="auto" w:fill="auto"/>
            <w:noWrap/>
            <w:vAlign w:val="center"/>
            <w:hideMark/>
          </w:tcPr>
          <w:p w14:paraId="7CA9FBD7" w14:textId="77777777" w:rsidR="00C03F39" w:rsidRPr="00C03F39" w:rsidRDefault="00C03F39" w:rsidP="00C03F39">
            <w:pPr>
              <w:spacing w:after="0"/>
              <w:jc w:val="center"/>
              <w:rPr>
                <w:color w:val="000000"/>
                <w:lang w:val="en-US"/>
              </w:rPr>
            </w:pPr>
            <w:r w:rsidRPr="00C03F39">
              <w:rPr>
                <w:color w:val="000000"/>
                <w:lang w:val="en-US"/>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02F5314" w14:textId="77777777" w:rsidR="00C03F39" w:rsidRPr="00C03F39" w:rsidRDefault="00C03F39" w:rsidP="00C03F39">
            <w:pPr>
              <w:spacing w:after="0"/>
              <w:jc w:val="center"/>
              <w:rPr>
                <w:color w:val="000000"/>
                <w:lang w:val="en-US"/>
              </w:rPr>
            </w:pPr>
            <w:r w:rsidRPr="00C03F39">
              <w:rPr>
                <w:color w:val="000000"/>
                <w:lang w:val="en-US"/>
              </w:rPr>
              <w:t>#9</w:t>
            </w:r>
          </w:p>
        </w:tc>
        <w:tc>
          <w:tcPr>
            <w:tcW w:w="723" w:type="dxa"/>
            <w:tcBorders>
              <w:top w:val="nil"/>
              <w:left w:val="single" w:sz="4" w:space="0" w:color="auto"/>
              <w:bottom w:val="nil"/>
              <w:right w:val="nil"/>
            </w:tcBorders>
            <w:shd w:val="clear" w:color="auto" w:fill="auto"/>
            <w:noWrap/>
            <w:vAlign w:val="center"/>
          </w:tcPr>
          <w:p w14:paraId="5292F65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22E4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B6CB4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199D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97C3A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39523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1376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F5FC5"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C9CF0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702F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D8F6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82C3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84190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5FC13E84" w14:textId="77777777" w:rsidR="00C03F39" w:rsidRPr="00C03F39" w:rsidRDefault="00C03F39" w:rsidP="00C03F39">
            <w:pPr>
              <w:spacing w:after="0"/>
              <w:jc w:val="center"/>
              <w:rPr>
                <w:color w:val="000000"/>
                <w:lang w:val="en-US"/>
              </w:rPr>
            </w:pPr>
          </w:p>
        </w:tc>
      </w:tr>
      <w:tr w:rsidR="00C03F39" w:rsidRPr="00491A77" w14:paraId="7C5A5A15" w14:textId="77777777" w:rsidTr="005F45A4">
        <w:trPr>
          <w:trHeight w:val="266"/>
          <w:jc w:val="center"/>
        </w:trPr>
        <w:tc>
          <w:tcPr>
            <w:tcW w:w="1134" w:type="dxa"/>
            <w:shd w:val="clear" w:color="auto" w:fill="auto"/>
            <w:noWrap/>
            <w:vAlign w:val="center"/>
            <w:hideMark/>
          </w:tcPr>
          <w:p w14:paraId="6C81E4DA" w14:textId="77777777" w:rsidR="00C03F39" w:rsidRPr="00C03F39" w:rsidRDefault="00C03F39" w:rsidP="00C03F39">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4E356A31" w14:textId="77777777" w:rsidR="00C03F39" w:rsidRPr="00C03F39" w:rsidRDefault="00C03F39" w:rsidP="00C03F39">
            <w:pPr>
              <w:spacing w:after="0"/>
              <w:jc w:val="center"/>
              <w:rPr>
                <w:color w:val="000000"/>
                <w:lang w:val="en-US"/>
              </w:rPr>
            </w:pPr>
            <w:r w:rsidRPr="00C03F39">
              <w:rPr>
                <w:rFonts w:hint="eastAsia"/>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37C253"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26D2E7" w14:textId="77777777" w:rsidR="00C03F39" w:rsidRPr="00C03F39" w:rsidRDefault="00C03F39" w:rsidP="00C03F39">
            <w:pPr>
              <w:spacing w:after="0"/>
              <w:jc w:val="center"/>
              <w:rPr>
                <w:color w:val="000000"/>
                <w:lang w:val="en-US"/>
              </w:rPr>
            </w:pPr>
            <w:r w:rsidRPr="00C03F39">
              <w:rPr>
                <w:rFonts w:hint="eastAsia"/>
                <w:color w:val="000000"/>
                <w:lang w:val="en-US"/>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75BF5C" w14:textId="77777777" w:rsidR="00C03F39" w:rsidRPr="00C03F39" w:rsidRDefault="00C03F39" w:rsidP="00C03F39">
            <w:pPr>
              <w:spacing w:after="0"/>
              <w:jc w:val="center"/>
              <w:rPr>
                <w:color w:val="000000"/>
                <w:lang w:val="en-US"/>
              </w:rPr>
            </w:pPr>
            <w:r w:rsidRPr="00C03F39">
              <w:rPr>
                <w:rFonts w:hint="eastAsia"/>
                <w:color w:val="000000"/>
                <w:lang w:val="en-US"/>
              </w:rPr>
              <w:t>5.59</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C3B0549" w14:textId="77777777" w:rsidR="00C03F39" w:rsidRPr="00C03F39" w:rsidRDefault="00C03F39" w:rsidP="00C03F39">
            <w:pPr>
              <w:spacing w:after="0"/>
              <w:jc w:val="center"/>
              <w:rPr>
                <w:color w:val="000000"/>
                <w:lang w:val="en-US"/>
              </w:rPr>
            </w:pPr>
            <w:r w:rsidRPr="00C03F39">
              <w:rPr>
                <w:rFonts w:hint="eastAsia"/>
                <w:color w:val="000000"/>
                <w:lang w:val="en-US"/>
              </w:rPr>
              <w:t>3.11</w:t>
            </w:r>
          </w:p>
        </w:tc>
        <w:tc>
          <w:tcPr>
            <w:tcW w:w="723" w:type="dxa"/>
            <w:tcBorders>
              <w:top w:val="nil"/>
              <w:left w:val="single" w:sz="4" w:space="0" w:color="auto"/>
              <w:bottom w:val="single" w:sz="4" w:space="0" w:color="auto"/>
              <w:right w:val="nil"/>
            </w:tcBorders>
            <w:shd w:val="clear" w:color="auto" w:fill="auto"/>
            <w:noWrap/>
            <w:vAlign w:val="center"/>
          </w:tcPr>
          <w:p w14:paraId="5F46ABB1"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5358DE7"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291A045"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7BE709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FF28F4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E52C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6A95E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059130"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9FC93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F6F03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6B22E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271AD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3C730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5816C397" w14:textId="77777777" w:rsidR="00C03F39" w:rsidRPr="00C03F39" w:rsidRDefault="00C03F39" w:rsidP="00C03F39">
            <w:pPr>
              <w:spacing w:after="0"/>
              <w:jc w:val="center"/>
              <w:rPr>
                <w:color w:val="000000"/>
                <w:lang w:val="en-US"/>
              </w:rPr>
            </w:pPr>
          </w:p>
        </w:tc>
      </w:tr>
      <w:tr w:rsidR="00C03F39" w:rsidRPr="00491A77" w14:paraId="68317578" w14:textId="77777777" w:rsidTr="005F45A4">
        <w:trPr>
          <w:trHeight w:val="266"/>
          <w:jc w:val="center"/>
        </w:trPr>
        <w:tc>
          <w:tcPr>
            <w:tcW w:w="1134" w:type="dxa"/>
            <w:shd w:val="clear" w:color="auto" w:fill="auto"/>
            <w:noWrap/>
            <w:vAlign w:val="center"/>
            <w:hideMark/>
          </w:tcPr>
          <w:p w14:paraId="313EDCD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3AB6F89" w14:textId="77777777" w:rsidR="00C03F39" w:rsidRPr="00C03F39" w:rsidRDefault="00C03F39" w:rsidP="00C03F39">
            <w:pPr>
              <w:spacing w:after="0"/>
              <w:jc w:val="center"/>
              <w:rPr>
                <w:color w:val="000000"/>
                <w:lang w:val="en-US"/>
              </w:rPr>
            </w:pPr>
            <w:r w:rsidRPr="00C03F39">
              <w:rPr>
                <w:color w:val="000000"/>
                <w:lang w:val="en-US"/>
              </w:rPr>
              <w:t>#10</w:t>
            </w:r>
          </w:p>
        </w:tc>
        <w:tc>
          <w:tcPr>
            <w:tcW w:w="723" w:type="dxa"/>
            <w:tcBorders>
              <w:top w:val="single" w:sz="4" w:space="0" w:color="auto"/>
              <w:bottom w:val="single" w:sz="4" w:space="0" w:color="auto"/>
            </w:tcBorders>
            <w:shd w:val="clear" w:color="auto" w:fill="auto"/>
            <w:noWrap/>
            <w:vAlign w:val="center"/>
            <w:hideMark/>
          </w:tcPr>
          <w:p w14:paraId="72E2BA86" w14:textId="77777777" w:rsidR="00C03F39" w:rsidRPr="00C03F39" w:rsidRDefault="00C03F39" w:rsidP="00C03F39">
            <w:pPr>
              <w:spacing w:after="0"/>
              <w:jc w:val="center"/>
              <w:rPr>
                <w:color w:val="000000"/>
                <w:lang w:val="en-US"/>
              </w:rPr>
            </w:pPr>
            <w:r w:rsidRPr="00C03F39">
              <w:rPr>
                <w:color w:val="000000"/>
                <w:lang w:val="en-US"/>
              </w:rPr>
              <w:t>#11</w:t>
            </w:r>
          </w:p>
        </w:tc>
        <w:tc>
          <w:tcPr>
            <w:tcW w:w="723" w:type="dxa"/>
            <w:tcBorders>
              <w:top w:val="single" w:sz="4" w:space="0" w:color="auto"/>
              <w:bottom w:val="single" w:sz="4" w:space="0" w:color="auto"/>
            </w:tcBorders>
            <w:shd w:val="clear" w:color="auto" w:fill="auto"/>
            <w:noWrap/>
            <w:vAlign w:val="center"/>
            <w:hideMark/>
          </w:tcPr>
          <w:p w14:paraId="7F1AAC20" w14:textId="77777777" w:rsidR="00C03F39" w:rsidRPr="00C03F39" w:rsidRDefault="00C03F39" w:rsidP="00C03F39">
            <w:pPr>
              <w:spacing w:after="0"/>
              <w:jc w:val="center"/>
              <w:rPr>
                <w:color w:val="000000"/>
                <w:lang w:val="en-US"/>
              </w:rPr>
            </w:pPr>
            <w:r w:rsidRPr="00C03F39">
              <w:rPr>
                <w:color w:val="000000"/>
                <w:lang w:val="en-US"/>
              </w:rPr>
              <w:t>#12</w:t>
            </w:r>
          </w:p>
        </w:tc>
        <w:tc>
          <w:tcPr>
            <w:tcW w:w="723" w:type="dxa"/>
            <w:tcBorders>
              <w:top w:val="single" w:sz="4" w:space="0" w:color="auto"/>
              <w:bottom w:val="single" w:sz="4" w:space="0" w:color="auto"/>
            </w:tcBorders>
            <w:shd w:val="clear" w:color="auto" w:fill="auto"/>
            <w:noWrap/>
            <w:vAlign w:val="center"/>
            <w:hideMark/>
          </w:tcPr>
          <w:p w14:paraId="3D4A34CC" w14:textId="77777777" w:rsidR="00C03F39" w:rsidRPr="00C03F39" w:rsidRDefault="00C03F39" w:rsidP="00C03F39">
            <w:pPr>
              <w:spacing w:after="0"/>
              <w:jc w:val="center"/>
              <w:rPr>
                <w:color w:val="000000"/>
                <w:lang w:val="en-US"/>
              </w:rPr>
            </w:pPr>
            <w:r w:rsidRPr="00C03F39">
              <w:rPr>
                <w:color w:val="000000"/>
                <w:lang w:val="en-US"/>
              </w:rPr>
              <w:t>#13</w:t>
            </w:r>
          </w:p>
        </w:tc>
        <w:tc>
          <w:tcPr>
            <w:tcW w:w="722" w:type="dxa"/>
            <w:tcBorders>
              <w:top w:val="single" w:sz="4" w:space="0" w:color="auto"/>
              <w:bottom w:val="single" w:sz="4" w:space="0" w:color="auto"/>
            </w:tcBorders>
            <w:shd w:val="clear" w:color="auto" w:fill="auto"/>
            <w:noWrap/>
            <w:vAlign w:val="center"/>
            <w:hideMark/>
          </w:tcPr>
          <w:p w14:paraId="62D8429C" w14:textId="77777777" w:rsidR="00C03F39" w:rsidRPr="00C03F39" w:rsidRDefault="00C03F39" w:rsidP="00C03F39">
            <w:pPr>
              <w:spacing w:after="0"/>
              <w:jc w:val="center"/>
              <w:rPr>
                <w:color w:val="000000"/>
                <w:lang w:val="en-US"/>
              </w:rPr>
            </w:pPr>
            <w:r w:rsidRPr="00C03F39">
              <w:rPr>
                <w:color w:val="000000"/>
                <w:lang w:val="en-US"/>
              </w:rPr>
              <w:t>#14</w:t>
            </w:r>
          </w:p>
        </w:tc>
        <w:tc>
          <w:tcPr>
            <w:tcW w:w="723" w:type="dxa"/>
            <w:tcBorders>
              <w:top w:val="single" w:sz="4" w:space="0" w:color="auto"/>
              <w:bottom w:val="single" w:sz="4" w:space="0" w:color="auto"/>
            </w:tcBorders>
            <w:shd w:val="clear" w:color="auto" w:fill="auto"/>
            <w:noWrap/>
            <w:vAlign w:val="center"/>
            <w:hideMark/>
          </w:tcPr>
          <w:p w14:paraId="1D8045F9" w14:textId="77777777" w:rsidR="00C03F39" w:rsidRPr="00C03F39" w:rsidRDefault="00C03F39" w:rsidP="00C03F39">
            <w:pPr>
              <w:spacing w:after="0"/>
              <w:jc w:val="center"/>
              <w:rPr>
                <w:color w:val="000000"/>
                <w:lang w:val="en-US"/>
              </w:rPr>
            </w:pPr>
            <w:r w:rsidRPr="00C03F39">
              <w:rPr>
                <w:color w:val="000000"/>
                <w:lang w:val="en-US"/>
              </w:rPr>
              <w:t>#15</w:t>
            </w:r>
          </w:p>
        </w:tc>
        <w:tc>
          <w:tcPr>
            <w:tcW w:w="723" w:type="dxa"/>
            <w:tcBorders>
              <w:top w:val="single" w:sz="4" w:space="0" w:color="auto"/>
              <w:bottom w:val="single" w:sz="4" w:space="0" w:color="auto"/>
            </w:tcBorders>
            <w:shd w:val="clear" w:color="auto" w:fill="auto"/>
            <w:noWrap/>
            <w:vAlign w:val="center"/>
            <w:hideMark/>
          </w:tcPr>
          <w:p w14:paraId="5D091921" w14:textId="77777777" w:rsidR="00C03F39" w:rsidRPr="00C03F39" w:rsidRDefault="00C03F39" w:rsidP="00C03F39">
            <w:pPr>
              <w:spacing w:after="0"/>
              <w:jc w:val="center"/>
              <w:rPr>
                <w:color w:val="000000"/>
                <w:lang w:val="en-US"/>
              </w:rPr>
            </w:pPr>
            <w:r w:rsidRPr="00C03F39">
              <w:rPr>
                <w:color w:val="000000"/>
                <w:lang w:val="en-US"/>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115DF41" w14:textId="77777777" w:rsidR="00C03F39" w:rsidRPr="00C03F39" w:rsidRDefault="00C03F39" w:rsidP="00C03F39">
            <w:pPr>
              <w:spacing w:after="0"/>
              <w:jc w:val="center"/>
              <w:rPr>
                <w:color w:val="000000"/>
                <w:lang w:val="en-US"/>
              </w:rPr>
            </w:pPr>
            <w:r w:rsidRPr="00C03F39">
              <w:rPr>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29966" w14:textId="77777777" w:rsidR="00C03F39" w:rsidRPr="00C03F39" w:rsidRDefault="00C03F39" w:rsidP="00C03F39">
            <w:pPr>
              <w:spacing w:after="0"/>
              <w:jc w:val="center"/>
              <w:rPr>
                <w:color w:val="000000"/>
                <w:lang w:val="en-US"/>
              </w:rPr>
            </w:pPr>
            <w:r w:rsidRPr="00C03F39">
              <w:rPr>
                <w:rFonts w:hint="eastAsia"/>
                <w:color w:val="000000"/>
                <w:lang w:val="en-US"/>
              </w:rPr>
              <w:t>#</w:t>
            </w:r>
            <w:r w:rsidRPr="00C03F39">
              <w:rPr>
                <w:color w:val="000000"/>
                <w:lang w:val="en-US"/>
              </w:rPr>
              <w:t>18</w:t>
            </w:r>
          </w:p>
        </w:tc>
        <w:tc>
          <w:tcPr>
            <w:tcW w:w="722" w:type="dxa"/>
            <w:tcBorders>
              <w:top w:val="nil"/>
              <w:left w:val="single" w:sz="4" w:space="0" w:color="auto"/>
              <w:bottom w:val="nil"/>
              <w:right w:val="nil"/>
            </w:tcBorders>
            <w:shd w:val="clear" w:color="auto" w:fill="auto"/>
            <w:noWrap/>
            <w:vAlign w:val="center"/>
          </w:tcPr>
          <w:p w14:paraId="6D63E7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9AB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F47D1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702C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158E39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202B9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36075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C579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C430D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21918F41" w14:textId="77777777" w:rsidR="00C03F39" w:rsidRPr="00C03F39" w:rsidRDefault="00C03F39" w:rsidP="00C03F39">
            <w:pPr>
              <w:spacing w:after="0"/>
              <w:jc w:val="center"/>
              <w:rPr>
                <w:color w:val="000000"/>
                <w:lang w:val="en-US"/>
              </w:rPr>
            </w:pPr>
          </w:p>
        </w:tc>
      </w:tr>
      <w:tr w:rsidR="00C03F39" w:rsidRPr="00491A77" w14:paraId="000A83E4" w14:textId="77777777" w:rsidTr="005F45A4">
        <w:trPr>
          <w:trHeight w:val="266"/>
          <w:jc w:val="center"/>
        </w:trPr>
        <w:tc>
          <w:tcPr>
            <w:tcW w:w="1134" w:type="dxa"/>
            <w:shd w:val="clear" w:color="auto" w:fill="auto"/>
            <w:noWrap/>
            <w:vAlign w:val="center"/>
            <w:hideMark/>
          </w:tcPr>
          <w:p w14:paraId="4C747A06" w14:textId="77777777" w:rsidR="00C03F39" w:rsidRPr="00C03F39" w:rsidRDefault="00C03F39" w:rsidP="00C03F39">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B7A1491" w14:textId="77777777" w:rsidR="00C03F39" w:rsidRPr="00C03F39" w:rsidRDefault="00C03F39" w:rsidP="00C03F39">
            <w:pPr>
              <w:spacing w:after="0"/>
              <w:jc w:val="center"/>
              <w:rPr>
                <w:color w:val="000000"/>
                <w:lang w:val="en-US"/>
              </w:rPr>
            </w:pPr>
            <w:r w:rsidRPr="00C03F39">
              <w:rPr>
                <w:rFonts w:hint="eastAsia"/>
                <w:color w:val="000000"/>
                <w:lang w:val="en-US"/>
              </w:rPr>
              <w:t>3.54</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573D718"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80F7415" w14:textId="77777777" w:rsidR="00C03F39" w:rsidRPr="00C03F39" w:rsidRDefault="00C03F39" w:rsidP="00C03F39">
            <w:pPr>
              <w:spacing w:after="0"/>
              <w:jc w:val="center"/>
              <w:rPr>
                <w:color w:val="000000"/>
                <w:lang w:val="en-US"/>
              </w:rPr>
            </w:pPr>
            <w:r w:rsidRPr="00C03F39">
              <w:rPr>
                <w:rFonts w:hint="eastAsia"/>
                <w:color w:val="000000"/>
                <w:lang w:val="en-US"/>
              </w:rPr>
              <w:t>3.58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E52498" w14:textId="77777777" w:rsidR="00C03F39" w:rsidRPr="00C03F39" w:rsidRDefault="00C03F39" w:rsidP="00C03F39">
            <w:pPr>
              <w:spacing w:after="0"/>
              <w:jc w:val="center"/>
              <w:rPr>
                <w:color w:val="000000"/>
                <w:lang w:val="en-US"/>
              </w:rPr>
            </w:pPr>
            <w:r w:rsidRPr="00C03F39">
              <w:rPr>
                <w:rFonts w:hint="eastAsia"/>
                <w:color w:val="000000"/>
                <w:lang w:val="en-US"/>
              </w:rPr>
              <w:t>5.64</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8B9A253" w14:textId="77777777" w:rsidR="00C03F39" w:rsidRPr="00C03F39" w:rsidRDefault="00C03F39" w:rsidP="00C03F39">
            <w:pPr>
              <w:spacing w:after="0"/>
              <w:jc w:val="center"/>
              <w:rPr>
                <w:color w:val="000000"/>
                <w:lang w:val="en-US"/>
              </w:rPr>
            </w:pPr>
            <w:r w:rsidRPr="00C03F39">
              <w:rPr>
                <w:rFonts w:hint="eastAsia"/>
                <w:color w:val="000000"/>
                <w:lang w:val="en-US"/>
              </w:rPr>
              <w:t>2.67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4953273" w14:textId="77777777" w:rsidR="00C03F39" w:rsidRPr="00C03F39" w:rsidRDefault="00C03F39" w:rsidP="00C03F39">
            <w:pPr>
              <w:spacing w:after="0"/>
              <w:jc w:val="center"/>
              <w:rPr>
                <w:color w:val="000000"/>
                <w:lang w:val="en-US"/>
              </w:rPr>
            </w:pPr>
            <w:r w:rsidRPr="00C03F39">
              <w:rPr>
                <w:rFonts w:hint="eastAsia"/>
                <w:color w:val="000000"/>
                <w:lang w:val="en-US"/>
              </w:rPr>
              <w:t>5.64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ABD5FFC" w14:textId="77777777" w:rsidR="00C03F39" w:rsidRPr="00C03F39" w:rsidRDefault="00C03F39" w:rsidP="00C03F39">
            <w:pPr>
              <w:spacing w:after="0"/>
              <w:jc w:val="center"/>
              <w:rPr>
                <w:color w:val="000000"/>
                <w:lang w:val="en-US"/>
              </w:rPr>
            </w:pPr>
            <w:r w:rsidRPr="00C03F39">
              <w:rPr>
                <w:rFonts w:hint="eastAsia"/>
                <w:color w:val="000000"/>
                <w:lang w:val="en-US"/>
              </w:rPr>
              <w:t>3.27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E182A33" w14:textId="77777777" w:rsidR="00C03F39" w:rsidRPr="00C03F39" w:rsidRDefault="00C03F39" w:rsidP="00C03F39">
            <w:pPr>
              <w:spacing w:after="0"/>
              <w:jc w:val="center"/>
              <w:rPr>
                <w:color w:val="000000"/>
                <w:lang w:val="en-US"/>
              </w:rPr>
            </w:pPr>
            <w:r w:rsidRPr="00C03F39">
              <w:rPr>
                <w:rFonts w:hint="eastAsia"/>
                <w:color w:val="000000"/>
                <w:lang w:val="en-US"/>
              </w:rPr>
              <w:t>3.19</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6017D6B2" w14:textId="77777777" w:rsidR="00C03F39" w:rsidRPr="00C03F39" w:rsidRDefault="00C03F39" w:rsidP="00C03F39">
            <w:pPr>
              <w:spacing w:after="0"/>
              <w:jc w:val="center"/>
              <w:rPr>
                <w:color w:val="000000"/>
                <w:lang w:val="en-US"/>
              </w:rPr>
            </w:pPr>
            <w:r w:rsidRPr="00C03F39">
              <w:rPr>
                <w:rFonts w:hint="eastAsia"/>
                <w:color w:val="000000"/>
                <w:lang w:val="en-US"/>
              </w:rPr>
              <w:t>3.18</w:t>
            </w:r>
          </w:p>
        </w:tc>
        <w:tc>
          <w:tcPr>
            <w:tcW w:w="722" w:type="dxa"/>
            <w:tcBorders>
              <w:top w:val="nil"/>
              <w:left w:val="single" w:sz="4" w:space="0" w:color="auto"/>
              <w:bottom w:val="single" w:sz="4" w:space="0" w:color="auto"/>
              <w:right w:val="nil"/>
            </w:tcBorders>
            <w:shd w:val="clear" w:color="auto" w:fill="auto"/>
            <w:noWrap/>
            <w:vAlign w:val="center"/>
          </w:tcPr>
          <w:p w14:paraId="0D944149"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99401A"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13CC9DD"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18E166" w14:textId="77777777" w:rsidR="00C03F39" w:rsidRPr="00C03F39" w:rsidRDefault="00C03F39" w:rsidP="00C03F3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98BF626"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96EDF73"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7F4234"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1B8F73"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A5AD7FC"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tcPr>
          <w:p w14:paraId="3A1CDB01" w14:textId="77777777" w:rsidR="00C03F39" w:rsidRPr="00C03F39" w:rsidRDefault="00C03F39" w:rsidP="00C03F39">
            <w:pPr>
              <w:spacing w:after="0"/>
              <w:jc w:val="center"/>
              <w:rPr>
                <w:color w:val="000000"/>
                <w:lang w:val="en-US"/>
              </w:rPr>
            </w:pPr>
          </w:p>
        </w:tc>
      </w:tr>
      <w:tr w:rsidR="00C03F39" w:rsidRPr="00491A77" w14:paraId="1A18CD1E" w14:textId="77777777" w:rsidTr="005F45A4">
        <w:trPr>
          <w:trHeight w:val="266"/>
          <w:jc w:val="center"/>
        </w:trPr>
        <w:tc>
          <w:tcPr>
            <w:tcW w:w="1134" w:type="dxa"/>
            <w:shd w:val="clear" w:color="auto" w:fill="auto"/>
            <w:noWrap/>
            <w:vAlign w:val="center"/>
            <w:hideMark/>
          </w:tcPr>
          <w:p w14:paraId="2E728318"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A1BEB36" w14:textId="77777777" w:rsidR="00C03F39" w:rsidRPr="00C03F39" w:rsidRDefault="00C03F39" w:rsidP="00C03F39">
            <w:pPr>
              <w:spacing w:after="0"/>
              <w:jc w:val="center"/>
              <w:rPr>
                <w:color w:val="000000"/>
                <w:lang w:val="en-US"/>
              </w:rPr>
            </w:pPr>
            <w:r w:rsidRPr="00C03F39">
              <w:rPr>
                <w:color w:val="000000"/>
                <w:lang w:val="en-US"/>
              </w:rPr>
              <w:t>#19</w:t>
            </w:r>
          </w:p>
        </w:tc>
        <w:tc>
          <w:tcPr>
            <w:tcW w:w="723" w:type="dxa"/>
            <w:tcBorders>
              <w:top w:val="single" w:sz="4" w:space="0" w:color="auto"/>
              <w:bottom w:val="single" w:sz="4" w:space="0" w:color="auto"/>
            </w:tcBorders>
            <w:shd w:val="clear" w:color="auto" w:fill="auto"/>
            <w:noWrap/>
            <w:vAlign w:val="center"/>
            <w:hideMark/>
          </w:tcPr>
          <w:p w14:paraId="1C1B66A3" w14:textId="77777777" w:rsidR="00C03F39" w:rsidRPr="00C03F39" w:rsidRDefault="00C03F39" w:rsidP="00C03F39">
            <w:pPr>
              <w:spacing w:after="0"/>
              <w:jc w:val="center"/>
              <w:rPr>
                <w:color w:val="000000"/>
                <w:lang w:val="en-US"/>
              </w:rPr>
            </w:pPr>
            <w:r w:rsidRPr="00C03F39">
              <w:rPr>
                <w:color w:val="000000"/>
                <w:lang w:val="en-US"/>
              </w:rPr>
              <w:t>#20</w:t>
            </w:r>
          </w:p>
        </w:tc>
        <w:tc>
          <w:tcPr>
            <w:tcW w:w="723" w:type="dxa"/>
            <w:tcBorders>
              <w:top w:val="single" w:sz="4" w:space="0" w:color="auto"/>
              <w:bottom w:val="single" w:sz="4" w:space="0" w:color="auto"/>
            </w:tcBorders>
            <w:shd w:val="clear" w:color="auto" w:fill="auto"/>
            <w:noWrap/>
            <w:vAlign w:val="center"/>
            <w:hideMark/>
          </w:tcPr>
          <w:p w14:paraId="623D43F8" w14:textId="77777777" w:rsidR="00C03F39" w:rsidRPr="00C03F39" w:rsidRDefault="00C03F39" w:rsidP="00C03F39">
            <w:pPr>
              <w:spacing w:after="0"/>
              <w:jc w:val="center"/>
              <w:rPr>
                <w:color w:val="000000"/>
                <w:lang w:val="en-US"/>
              </w:rPr>
            </w:pPr>
            <w:r w:rsidRPr="00C03F39">
              <w:rPr>
                <w:color w:val="000000"/>
                <w:lang w:val="en-US"/>
              </w:rPr>
              <w:t>#21</w:t>
            </w:r>
          </w:p>
        </w:tc>
        <w:tc>
          <w:tcPr>
            <w:tcW w:w="723" w:type="dxa"/>
            <w:tcBorders>
              <w:top w:val="single" w:sz="4" w:space="0" w:color="auto"/>
              <w:bottom w:val="single" w:sz="4" w:space="0" w:color="auto"/>
            </w:tcBorders>
            <w:shd w:val="clear" w:color="auto" w:fill="auto"/>
            <w:noWrap/>
            <w:vAlign w:val="center"/>
            <w:hideMark/>
          </w:tcPr>
          <w:p w14:paraId="6365693E" w14:textId="77777777" w:rsidR="00C03F39" w:rsidRPr="00C03F39" w:rsidRDefault="00C03F39" w:rsidP="00C03F39">
            <w:pPr>
              <w:spacing w:after="0"/>
              <w:jc w:val="center"/>
              <w:rPr>
                <w:color w:val="000000"/>
                <w:lang w:val="en-US"/>
              </w:rPr>
            </w:pPr>
            <w:r w:rsidRPr="00C03F39">
              <w:rPr>
                <w:color w:val="000000"/>
                <w:lang w:val="en-US"/>
              </w:rPr>
              <w:t>#22</w:t>
            </w:r>
          </w:p>
        </w:tc>
        <w:tc>
          <w:tcPr>
            <w:tcW w:w="722" w:type="dxa"/>
            <w:tcBorders>
              <w:top w:val="single" w:sz="4" w:space="0" w:color="auto"/>
              <w:bottom w:val="single" w:sz="4" w:space="0" w:color="auto"/>
            </w:tcBorders>
            <w:shd w:val="clear" w:color="auto" w:fill="auto"/>
            <w:noWrap/>
            <w:vAlign w:val="center"/>
            <w:hideMark/>
          </w:tcPr>
          <w:p w14:paraId="44835BCB" w14:textId="77777777" w:rsidR="00C03F39" w:rsidRPr="00C03F39" w:rsidRDefault="00C03F39" w:rsidP="00C03F39">
            <w:pPr>
              <w:spacing w:after="0"/>
              <w:jc w:val="center"/>
              <w:rPr>
                <w:color w:val="000000"/>
                <w:lang w:val="en-US"/>
              </w:rPr>
            </w:pPr>
            <w:r w:rsidRPr="00C03F39">
              <w:rPr>
                <w:color w:val="000000"/>
                <w:lang w:val="en-US"/>
              </w:rPr>
              <w:t>#23</w:t>
            </w:r>
          </w:p>
        </w:tc>
        <w:tc>
          <w:tcPr>
            <w:tcW w:w="723" w:type="dxa"/>
            <w:tcBorders>
              <w:top w:val="single" w:sz="4" w:space="0" w:color="auto"/>
              <w:bottom w:val="single" w:sz="4" w:space="0" w:color="auto"/>
            </w:tcBorders>
            <w:shd w:val="clear" w:color="auto" w:fill="auto"/>
            <w:noWrap/>
            <w:vAlign w:val="center"/>
            <w:hideMark/>
          </w:tcPr>
          <w:p w14:paraId="7E6566A4" w14:textId="77777777" w:rsidR="00C03F39" w:rsidRPr="00C03F39" w:rsidRDefault="00C03F39" w:rsidP="00C03F39">
            <w:pPr>
              <w:spacing w:after="0"/>
              <w:jc w:val="center"/>
              <w:rPr>
                <w:color w:val="000000"/>
                <w:lang w:val="en-US"/>
              </w:rPr>
            </w:pPr>
            <w:r w:rsidRPr="00C03F39">
              <w:rPr>
                <w:color w:val="000000"/>
                <w:lang w:val="en-US"/>
              </w:rPr>
              <w:t>#24</w:t>
            </w:r>
          </w:p>
        </w:tc>
        <w:tc>
          <w:tcPr>
            <w:tcW w:w="723" w:type="dxa"/>
            <w:tcBorders>
              <w:top w:val="single" w:sz="4" w:space="0" w:color="auto"/>
              <w:bottom w:val="single" w:sz="4" w:space="0" w:color="auto"/>
            </w:tcBorders>
            <w:shd w:val="clear" w:color="auto" w:fill="auto"/>
            <w:noWrap/>
            <w:vAlign w:val="center"/>
            <w:hideMark/>
          </w:tcPr>
          <w:p w14:paraId="131F9100" w14:textId="77777777" w:rsidR="00C03F39" w:rsidRPr="00C03F39" w:rsidRDefault="00C03F39" w:rsidP="00C03F39">
            <w:pPr>
              <w:spacing w:after="0"/>
              <w:jc w:val="center"/>
              <w:rPr>
                <w:color w:val="000000"/>
                <w:lang w:val="en-US"/>
              </w:rPr>
            </w:pPr>
            <w:r w:rsidRPr="00C03F39">
              <w:rPr>
                <w:color w:val="000000"/>
                <w:lang w:val="en-US"/>
              </w:rPr>
              <w:t>#25</w:t>
            </w:r>
          </w:p>
        </w:tc>
        <w:tc>
          <w:tcPr>
            <w:tcW w:w="723" w:type="dxa"/>
            <w:tcBorders>
              <w:top w:val="single" w:sz="4" w:space="0" w:color="auto"/>
              <w:bottom w:val="single" w:sz="4" w:space="0" w:color="auto"/>
            </w:tcBorders>
            <w:shd w:val="clear" w:color="auto" w:fill="auto"/>
            <w:noWrap/>
            <w:vAlign w:val="center"/>
            <w:hideMark/>
          </w:tcPr>
          <w:p w14:paraId="3D0A645F" w14:textId="77777777" w:rsidR="00C03F39" w:rsidRPr="00C03F39" w:rsidRDefault="00C03F39" w:rsidP="00C03F39">
            <w:pPr>
              <w:spacing w:after="0"/>
              <w:jc w:val="center"/>
              <w:rPr>
                <w:color w:val="000000"/>
                <w:lang w:val="en-US"/>
              </w:rPr>
            </w:pPr>
            <w:r w:rsidRPr="00C03F39">
              <w:rPr>
                <w:color w:val="000000"/>
                <w:lang w:val="en-US"/>
              </w:rPr>
              <w:t>#26</w:t>
            </w:r>
          </w:p>
        </w:tc>
        <w:tc>
          <w:tcPr>
            <w:tcW w:w="723" w:type="dxa"/>
            <w:tcBorders>
              <w:top w:val="single" w:sz="4" w:space="0" w:color="auto"/>
              <w:bottom w:val="single" w:sz="4" w:space="0" w:color="auto"/>
            </w:tcBorders>
            <w:shd w:val="clear" w:color="auto" w:fill="auto"/>
            <w:noWrap/>
            <w:vAlign w:val="center"/>
            <w:hideMark/>
          </w:tcPr>
          <w:p w14:paraId="52B97344" w14:textId="77777777" w:rsidR="00C03F39" w:rsidRPr="00C03F39" w:rsidRDefault="00C03F39" w:rsidP="00C03F39">
            <w:pPr>
              <w:spacing w:after="0"/>
              <w:jc w:val="center"/>
              <w:rPr>
                <w:color w:val="000000"/>
                <w:lang w:val="en-US"/>
              </w:rPr>
            </w:pPr>
            <w:r w:rsidRPr="00C03F39">
              <w:rPr>
                <w:color w:val="000000"/>
                <w:lang w:val="en-US"/>
              </w:rPr>
              <w:t>#27</w:t>
            </w:r>
          </w:p>
        </w:tc>
        <w:tc>
          <w:tcPr>
            <w:tcW w:w="722" w:type="dxa"/>
            <w:tcBorders>
              <w:top w:val="single" w:sz="4" w:space="0" w:color="auto"/>
              <w:bottom w:val="single" w:sz="4" w:space="0" w:color="auto"/>
            </w:tcBorders>
            <w:shd w:val="clear" w:color="auto" w:fill="auto"/>
            <w:noWrap/>
            <w:vAlign w:val="center"/>
            <w:hideMark/>
          </w:tcPr>
          <w:p w14:paraId="2F87E0FB" w14:textId="77777777" w:rsidR="00C03F39" w:rsidRPr="00C03F39" w:rsidRDefault="00C03F39" w:rsidP="00C03F39">
            <w:pPr>
              <w:spacing w:after="0"/>
              <w:jc w:val="center"/>
              <w:rPr>
                <w:color w:val="000000"/>
                <w:lang w:val="en-US"/>
              </w:rPr>
            </w:pPr>
            <w:r w:rsidRPr="00C03F39">
              <w:rPr>
                <w:color w:val="000000"/>
                <w:lang w:val="en-US"/>
              </w:rPr>
              <w:t>#28</w:t>
            </w:r>
          </w:p>
        </w:tc>
        <w:tc>
          <w:tcPr>
            <w:tcW w:w="723" w:type="dxa"/>
            <w:tcBorders>
              <w:top w:val="single" w:sz="4" w:space="0" w:color="auto"/>
              <w:bottom w:val="single" w:sz="4" w:space="0" w:color="auto"/>
            </w:tcBorders>
            <w:shd w:val="clear" w:color="auto" w:fill="auto"/>
            <w:noWrap/>
            <w:vAlign w:val="center"/>
            <w:hideMark/>
          </w:tcPr>
          <w:p w14:paraId="0ACEB888" w14:textId="77777777" w:rsidR="00C03F39" w:rsidRPr="00C03F39" w:rsidRDefault="00C03F39" w:rsidP="00C03F39">
            <w:pPr>
              <w:spacing w:after="0"/>
              <w:jc w:val="center"/>
              <w:rPr>
                <w:color w:val="000000"/>
                <w:lang w:val="en-US"/>
              </w:rPr>
            </w:pPr>
            <w:r w:rsidRPr="00C03F39">
              <w:rPr>
                <w:color w:val="000000"/>
                <w:lang w:val="en-US"/>
              </w:rPr>
              <w:t>#29</w:t>
            </w:r>
          </w:p>
        </w:tc>
        <w:tc>
          <w:tcPr>
            <w:tcW w:w="723" w:type="dxa"/>
            <w:tcBorders>
              <w:top w:val="single" w:sz="4" w:space="0" w:color="auto"/>
              <w:bottom w:val="single" w:sz="4" w:space="0" w:color="auto"/>
            </w:tcBorders>
            <w:shd w:val="clear" w:color="auto" w:fill="auto"/>
            <w:noWrap/>
            <w:vAlign w:val="center"/>
            <w:hideMark/>
          </w:tcPr>
          <w:p w14:paraId="3789E77D" w14:textId="77777777" w:rsidR="00C03F39" w:rsidRPr="00C03F39" w:rsidRDefault="00C03F39" w:rsidP="00C03F39">
            <w:pPr>
              <w:spacing w:after="0"/>
              <w:jc w:val="center"/>
              <w:rPr>
                <w:color w:val="000000"/>
                <w:lang w:val="en-US"/>
              </w:rPr>
            </w:pPr>
            <w:r w:rsidRPr="00C03F39">
              <w:rPr>
                <w:color w:val="000000"/>
                <w:lang w:val="en-US"/>
              </w:rPr>
              <w:t>#30</w:t>
            </w:r>
          </w:p>
        </w:tc>
        <w:tc>
          <w:tcPr>
            <w:tcW w:w="723" w:type="dxa"/>
            <w:tcBorders>
              <w:top w:val="single" w:sz="4" w:space="0" w:color="auto"/>
              <w:bottom w:val="single" w:sz="4" w:space="0" w:color="auto"/>
            </w:tcBorders>
            <w:shd w:val="clear" w:color="auto" w:fill="auto"/>
            <w:noWrap/>
            <w:vAlign w:val="center"/>
            <w:hideMark/>
          </w:tcPr>
          <w:p w14:paraId="40827516" w14:textId="77777777" w:rsidR="00C03F39" w:rsidRPr="00C03F39" w:rsidRDefault="00C03F39" w:rsidP="00C03F39">
            <w:pPr>
              <w:spacing w:after="0"/>
              <w:jc w:val="center"/>
              <w:rPr>
                <w:color w:val="000000"/>
                <w:lang w:val="en-US"/>
              </w:rPr>
            </w:pPr>
            <w:r w:rsidRPr="00C03F39">
              <w:rPr>
                <w:color w:val="000000"/>
                <w:lang w:val="en-US"/>
              </w:rPr>
              <w:t>#31</w:t>
            </w:r>
          </w:p>
        </w:tc>
        <w:tc>
          <w:tcPr>
            <w:tcW w:w="722" w:type="dxa"/>
            <w:tcBorders>
              <w:top w:val="single" w:sz="4" w:space="0" w:color="auto"/>
              <w:bottom w:val="single" w:sz="4" w:space="0" w:color="auto"/>
            </w:tcBorders>
            <w:shd w:val="clear" w:color="auto" w:fill="auto"/>
            <w:noWrap/>
            <w:vAlign w:val="center"/>
            <w:hideMark/>
          </w:tcPr>
          <w:p w14:paraId="67D29C30" w14:textId="77777777" w:rsidR="00C03F39" w:rsidRPr="00C03F39" w:rsidRDefault="00C03F39" w:rsidP="00C03F39">
            <w:pPr>
              <w:spacing w:after="0"/>
              <w:jc w:val="center"/>
              <w:rPr>
                <w:color w:val="000000"/>
                <w:lang w:val="en-US"/>
              </w:rPr>
            </w:pPr>
            <w:r w:rsidRPr="00C03F39">
              <w:rPr>
                <w:color w:val="000000"/>
                <w:lang w:val="en-US"/>
              </w:rPr>
              <w:t>#32</w:t>
            </w:r>
          </w:p>
        </w:tc>
        <w:tc>
          <w:tcPr>
            <w:tcW w:w="723" w:type="dxa"/>
            <w:tcBorders>
              <w:top w:val="single" w:sz="4" w:space="0" w:color="auto"/>
              <w:bottom w:val="single" w:sz="4" w:space="0" w:color="auto"/>
            </w:tcBorders>
            <w:shd w:val="clear" w:color="auto" w:fill="auto"/>
            <w:noWrap/>
            <w:vAlign w:val="center"/>
            <w:hideMark/>
          </w:tcPr>
          <w:p w14:paraId="15BEDD6B" w14:textId="77777777" w:rsidR="00C03F39" w:rsidRPr="00C03F39" w:rsidRDefault="00C03F39" w:rsidP="00C03F39">
            <w:pPr>
              <w:spacing w:after="0"/>
              <w:jc w:val="center"/>
              <w:rPr>
                <w:color w:val="000000"/>
                <w:lang w:val="en-US"/>
              </w:rPr>
            </w:pPr>
            <w:r w:rsidRPr="00C03F39">
              <w:rPr>
                <w:color w:val="000000"/>
                <w:lang w:val="en-US"/>
              </w:rPr>
              <w:t>#33</w:t>
            </w:r>
          </w:p>
        </w:tc>
        <w:tc>
          <w:tcPr>
            <w:tcW w:w="723" w:type="dxa"/>
            <w:tcBorders>
              <w:top w:val="single" w:sz="4" w:space="0" w:color="auto"/>
              <w:bottom w:val="single" w:sz="4" w:space="0" w:color="auto"/>
            </w:tcBorders>
            <w:shd w:val="clear" w:color="auto" w:fill="auto"/>
            <w:noWrap/>
            <w:vAlign w:val="center"/>
            <w:hideMark/>
          </w:tcPr>
          <w:p w14:paraId="56410EA3" w14:textId="77777777" w:rsidR="00C03F39" w:rsidRPr="00C03F39" w:rsidRDefault="00C03F39" w:rsidP="00C03F39">
            <w:pPr>
              <w:spacing w:after="0"/>
              <w:jc w:val="center"/>
              <w:rPr>
                <w:color w:val="000000"/>
                <w:lang w:val="en-US"/>
              </w:rPr>
            </w:pPr>
            <w:r w:rsidRPr="00C03F39">
              <w:rPr>
                <w:color w:val="000000"/>
                <w:lang w:val="en-US"/>
              </w:rPr>
              <w:t>#34</w:t>
            </w:r>
          </w:p>
        </w:tc>
        <w:tc>
          <w:tcPr>
            <w:tcW w:w="723" w:type="dxa"/>
            <w:tcBorders>
              <w:top w:val="single" w:sz="4" w:space="0" w:color="auto"/>
              <w:bottom w:val="single" w:sz="4" w:space="0" w:color="auto"/>
            </w:tcBorders>
            <w:shd w:val="clear" w:color="auto" w:fill="auto"/>
            <w:noWrap/>
            <w:vAlign w:val="center"/>
            <w:hideMark/>
          </w:tcPr>
          <w:p w14:paraId="18DB68F8" w14:textId="77777777" w:rsidR="00C03F39" w:rsidRPr="00C03F39" w:rsidRDefault="00C03F39" w:rsidP="00C03F39">
            <w:pPr>
              <w:spacing w:after="0"/>
              <w:jc w:val="center"/>
              <w:rPr>
                <w:color w:val="000000"/>
                <w:lang w:val="en-US"/>
              </w:rPr>
            </w:pPr>
            <w:r w:rsidRPr="00C03F39">
              <w:rPr>
                <w:color w:val="000000"/>
                <w:lang w:val="en-US"/>
              </w:rPr>
              <w:t>#35</w:t>
            </w:r>
          </w:p>
        </w:tc>
        <w:tc>
          <w:tcPr>
            <w:tcW w:w="723" w:type="dxa"/>
            <w:tcBorders>
              <w:top w:val="single" w:sz="4" w:space="0" w:color="auto"/>
              <w:bottom w:val="single" w:sz="4" w:space="0" w:color="auto"/>
            </w:tcBorders>
            <w:shd w:val="clear" w:color="auto" w:fill="auto"/>
            <w:noWrap/>
            <w:vAlign w:val="center"/>
            <w:hideMark/>
          </w:tcPr>
          <w:p w14:paraId="3456BF32" w14:textId="77777777" w:rsidR="00C03F39" w:rsidRPr="00C03F39" w:rsidRDefault="00C03F39" w:rsidP="00C03F39">
            <w:pPr>
              <w:spacing w:after="0"/>
              <w:jc w:val="center"/>
              <w:rPr>
                <w:color w:val="000000"/>
                <w:lang w:val="en-US"/>
              </w:rPr>
            </w:pPr>
            <w:r w:rsidRPr="00C03F39">
              <w:rPr>
                <w:color w:val="000000"/>
                <w:lang w:val="en-US"/>
              </w:rPr>
              <w:t>#36</w:t>
            </w:r>
          </w:p>
        </w:tc>
        <w:tc>
          <w:tcPr>
            <w:tcW w:w="723" w:type="dxa"/>
            <w:tcBorders>
              <w:top w:val="single" w:sz="4" w:space="0" w:color="auto"/>
              <w:bottom w:val="single" w:sz="4" w:space="0" w:color="auto"/>
            </w:tcBorders>
          </w:tcPr>
          <w:p w14:paraId="7EF1B77A" w14:textId="77777777" w:rsidR="00C03F39" w:rsidRPr="00C03F39" w:rsidRDefault="00C03F39" w:rsidP="00C03F39">
            <w:pPr>
              <w:spacing w:after="0"/>
              <w:jc w:val="center"/>
              <w:rPr>
                <w:color w:val="000000"/>
                <w:lang w:val="en-US"/>
              </w:rPr>
            </w:pPr>
            <w:r w:rsidRPr="00C03F39">
              <w:rPr>
                <w:rFonts w:hint="eastAsia"/>
                <w:color w:val="000000"/>
                <w:lang w:val="en-US"/>
              </w:rPr>
              <w:t>#3</w:t>
            </w:r>
            <w:r w:rsidRPr="00C03F39">
              <w:rPr>
                <w:color w:val="000000"/>
                <w:lang w:val="en-US"/>
              </w:rPr>
              <w:t>7</w:t>
            </w:r>
          </w:p>
        </w:tc>
      </w:tr>
      <w:tr w:rsidR="00C03F39" w:rsidRPr="00491A77" w14:paraId="2224BB90" w14:textId="77777777" w:rsidTr="005F45A4">
        <w:trPr>
          <w:trHeight w:val="266"/>
          <w:jc w:val="center"/>
        </w:trPr>
        <w:tc>
          <w:tcPr>
            <w:tcW w:w="1134" w:type="dxa"/>
            <w:shd w:val="clear" w:color="auto" w:fill="auto"/>
            <w:noWrap/>
            <w:vAlign w:val="center"/>
            <w:hideMark/>
          </w:tcPr>
          <w:p w14:paraId="4481ACDF" w14:textId="77777777" w:rsidR="00C03F39" w:rsidRPr="00C03F39" w:rsidRDefault="00C03F39" w:rsidP="00C03F39">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3DD1D0F6" w14:textId="77777777" w:rsidR="00C03F39" w:rsidRPr="00C03F39" w:rsidRDefault="00C03F39" w:rsidP="00C03F39">
            <w:pPr>
              <w:spacing w:after="0"/>
              <w:jc w:val="center"/>
              <w:rPr>
                <w:color w:val="000000"/>
                <w:lang w:val="en-US"/>
              </w:rPr>
            </w:pPr>
            <w:r w:rsidRPr="00C03F39">
              <w:rPr>
                <w:rFonts w:hint="eastAsia"/>
                <w:color w:val="000000"/>
                <w:lang w:val="en-US"/>
              </w:rPr>
              <w:t>2.95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54A4110" w14:textId="77777777" w:rsidR="00C03F39" w:rsidRPr="00C03F39" w:rsidRDefault="00C03F39" w:rsidP="00C03F39">
            <w:pPr>
              <w:spacing w:after="0"/>
              <w:jc w:val="center"/>
              <w:rPr>
                <w:color w:val="000000"/>
                <w:lang w:val="en-US"/>
              </w:rPr>
            </w:pPr>
            <w:r w:rsidRPr="00C03F39">
              <w:rPr>
                <w:rFonts w:hint="eastAsia"/>
                <w:color w:val="000000"/>
                <w:lang w:val="en-US"/>
              </w:rPr>
              <w:t>3.63</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7CAED887" w14:textId="77777777" w:rsidR="00C03F39" w:rsidRPr="00C03F39" w:rsidRDefault="00C03F39" w:rsidP="00C03F39">
            <w:pPr>
              <w:spacing w:after="0"/>
              <w:jc w:val="center"/>
              <w:rPr>
                <w:color w:val="000000"/>
                <w:lang w:val="en-US"/>
              </w:rPr>
            </w:pPr>
            <w:r w:rsidRPr="00C03F39">
              <w:rPr>
                <w:rFonts w:hint="eastAsia"/>
                <w:color w:val="000000"/>
                <w:lang w:val="en-US"/>
              </w:rPr>
              <w:t>3.88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AB5AB74"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67F5716" w14:textId="77777777" w:rsidR="00C03F39" w:rsidRPr="00C03F39" w:rsidRDefault="00C03F39" w:rsidP="00C03F39">
            <w:pPr>
              <w:spacing w:after="0"/>
              <w:jc w:val="center"/>
              <w:rPr>
                <w:color w:val="000000"/>
                <w:lang w:val="en-US"/>
              </w:rPr>
            </w:pPr>
            <w:r w:rsidRPr="00C03F39">
              <w:rPr>
                <w:rFonts w:hint="eastAsia"/>
                <w:color w:val="000000"/>
                <w:lang w:val="en-US"/>
              </w:rPr>
              <w:t>5.65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3CA794" w14:textId="77777777" w:rsidR="00C03F39" w:rsidRPr="00C03F39" w:rsidRDefault="00C03F39" w:rsidP="00C03F39">
            <w:pPr>
              <w:spacing w:after="0"/>
              <w:jc w:val="center"/>
              <w:rPr>
                <w:color w:val="000000"/>
                <w:lang w:val="en-US"/>
              </w:rPr>
            </w:pPr>
            <w:r w:rsidRPr="00C03F39">
              <w:rPr>
                <w:rFonts w:hint="eastAsia"/>
                <w:color w:val="000000"/>
                <w:lang w:val="en-US"/>
              </w:rPr>
              <w:t>2.31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7F5C8A2" w14:textId="77777777" w:rsidR="00C03F39" w:rsidRPr="00C03F39" w:rsidRDefault="00C03F39" w:rsidP="00C03F39">
            <w:pPr>
              <w:spacing w:after="0"/>
              <w:jc w:val="center"/>
              <w:rPr>
                <w:color w:val="000000"/>
                <w:lang w:val="en-US"/>
              </w:rPr>
            </w:pPr>
            <w:r w:rsidRPr="00C03F39">
              <w:rPr>
                <w:rFonts w:hint="eastAsia"/>
                <w:color w:val="000000"/>
                <w:lang w:val="en-US"/>
              </w:rPr>
              <w:t>2.60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1ECFF6" w14:textId="77777777" w:rsidR="00C03F39" w:rsidRPr="00C03F39" w:rsidRDefault="00C03F39" w:rsidP="00C03F39">
            <w:pPr>
              <w:spacing w:after="0"/>
              <w:jc w:val="center"/>
              <w:rPr>
                <w:color w:val="000000"/>
                <w:lang w:val="en-US"/>
              </w:rPr>
            </w:pPr>
            <w:r w:rsidRPr="00C03F39">
              <w:rPr>
                <w:rFonts w:hint="eastAsia"/>
                <w:color w:val="000000"/>
                <w:lang w:val="en-US"/>
              </w:rPr>
              <w:t>5.62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81CD36E" w14:textId="77777777" w:rsidR="00C03F39" w:rsidRPr="00C03F39" w:rsidRDefault="00C03F39" w:rsidP="00C03F39">
            <w:pPr>
              <w:spacing w:after="0"/>
              <w:jc w:val="center"/>
              <w:rPr>
                <w:color w:val="000000"/>
                <w:lang w:val="en-US"/>
              </w:rPr>
            </w:pPr>
            <w:r w:rsidRPr="00C03F39">
              <w:rPr>
                <w:rFonts w:hint="eastAsia"/>
                <w:color w:val="000000"/>
                <w:lang w:val="en-US"/>
              </w:rPr>
              <w:t>5.51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E7EC3E" w14:textId="77777777" w:rsidR="00C03F39" w:rsidRPr="00C03F39" w:rsidRDefault="00C03F39" w:rsidP="00C03F39">
            <w:pPr>
              <w:spacing w:after="0"/>
              <w:jc w:val="center"/>
              <w:rPr>
                <w:color w:val="000000"/>
                <w:lang w:val="en-US"/>
              </w:rPr>
            </w:pPr>
            <w:r w:rsidRPr="00C03F39">
              <w:rPr>
                <w:rFonts w:hint="eastAsia"/>
                <w:color w:val="000000"/>
                <w:lang w:val="en-US"/>
              </w:rPr>
              <w:t>3.04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05ED2BB" w14:textId="77777777" w:rsidR="00C03F39" w:rsidRPr="00C03F39" w:rsidRDefault="00C03F39" w:rsidP="00C03F39">
            <w:pPr>
              <w:spacing w:after="0"/>
              <w:jc w:val="center"/>
              <w:rPr>
                <w:color w:val="000000"/>
                <w:lang w:val="en-US"/>
              </w:rPr>
            </w:pPr>
            <w:r w:rsidRPr="00C03F39">
              <w:rPr>
                <w:rFonts w:hint="eastAsia"/>
                <w:color w:val="000000"/>
                <w:lang w:val="en-US"/>
              </w:rPr>
              <w:t>3.23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0C6F8FF" w14:textId="77777777" w:rsidR="00C03F39" w:rsidRPr="00C03F39" w:rsidRDefault="00C03F39" w:rsidP="00C03F39">
            <w:pPr>
              <w:spacing w:after="0"/>
              <w:jc w:val="center"/>
              <w:rPr>
                <w:color w:val="000000"/>
                <w:lang w:val="en-US"/>
              </w:rPr>
            </w:pPr>
            <w:r w:rsidRPr="00C03F39">
              <w:rPr>
                <w:rFonts w:hint="eastAsia"/>
                <w:color w:val="000000"/>
                <w:lang w:val="en-US"/>
              </w:rPr>
              <w:t>3.22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C4B16CC"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B64084" w14:textId="77777777" w:rsidR="00C03F39" w:rsidRPr="00C03F39" w:rsidRDefault="00C03F39" w:rsidP="00C03F39">
            <w:pPr>
              <w:spacing w:after="0"/>
              <w:jc w:val="center"/>
              <w:rPr>
                <w:color w:val="000000"/>
                <w:lang w:val="en-US"/>
              </w:rPr>
            </w:pPr>
            <w:r w:rsidRPr="00C03F39">
              <w:rPr>
                <w:rFonts w:hint="eastAsia"/>
                <w:color w:val="000000"/>
                <w:lang w:val="en-US"/>
              </w:rPr>
              <w:t>3.48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5D5C877" w14:textId="77777777" w:rsidR="00C03F39" w:rsidRPr="00C03F39" w:rsidRDefault="00C03F39" w:rsidP="00C03F39">
            <w:pPr>
              <w:spacing w:after="0"/>
              <w:jc w:val="center"/>
              <w:rPr>
                <w:color w:val="000000"/>
                <w:lang w:val="en-US"/>
              </w:rPr>
            </w:pPr>
            <w:r w:rsidRPr="00C03F39">
              <w:rPr>
                <w:rFonts w:hint="eastAsia"/>
                <w:color w:val="000000"/>
                <w:lang w:val="en-US"/>
              </w:rPr>
              <w:t>3.12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5786621" w14:textId="77777777" w:rsidR="00C03F39" w:rsidRPr="00C03F39" w:rsidRDefault="00C03F39" w:rsidP="00C03F39">
            <w:pPr>
              <w:spacing w:after="0"/>
              <w:jc w:val="center"/>
              <w:rPr>
                <w:color w:val="000000"/>
                <w:lang w:val="en-US"/>
              </w:rPr>
            </w:pPr>
            <w:r w:rsidRPr="00C03F39">
              <w:rPr>
                <w:rFonts w:hint="eastAsia"/>
                <w:color w:val="000000"/>
                <w:lang w:val="en-US"/>
              </w:rPr>
              <w:t>3.14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6F2E538" w14:textId="77777777" w:rsidR="00C03F39" w:rsidRPr="00C03F39" w:rsidRDefault="00C03F39" w:rsidP="00C03F39">
            <w:pPr>
              <w:spacing w:after="0"/>
              <w:jc w:val="center"/>
              <w:rPr>
                <w:color w:val="000000"/>
                <w:lang w:val="en-US"/>
              </w:rPr>
            </w:pPr>
            <w:r w:rsidRPr="00C03F39">
              <w:rPr>
                <w:rFonts w:hint="eastAsia"/>
                <w:color w:val="000000"/>
                <w:lang w:val="en-US"/>
              </w:rPr>
              <w:t>3.13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F505808" w14:textId="77777777" w:rsidR="00C03F39" w:rsidRPr="00C03F39" w:rsidRDefault="00C03F39" w:rsidP="00C03F39">
            <w:pPr>
              <w:spacing w:after="0"/>
              <w:jc w:val="center"/>
              <w:rPr>
                <w:color w:val="000000"/>
                <w:lang w:val="en-US"/>
              </w:rPr>
            </w:pPr>
            <w:r w:rsidRPr="00C03F39">
              <w:rPr>
                <w:rFonts w:hint="eastAsia"/>
                <w:color w:val="000000"/>
                <w:lang w:val="en-US"/>
              </w:rPr>
              <w:t>3.19</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384DF7B5" w14:textId="77777777" w:rsidR="00C03F39" w:rsidRPr="00C03F39" w:rsidRDefault="00C03F39" w:rsidP="00C03F39">
            <w:pPr>
              <w:spacing w:after="0"/>
              <w:jc w:val="center"/>
              <w:rPr>
                <w:color w:val="000000"/>
                <w:lang w:val="en-US"/>
              </w:rPr>
            </w:pPr>
            <w:r w:rsidRPr="00C03F39">
              <w:rPr>
                <w:rFonts w:hint="eastAsia"/>
                <w:color w:val="000000"/>
                <w:lang w:val="en-US"/>
              </w:rPr>
              <w:t>3.55</w:t>
            </w:r>
          </w:p>
        </w:tc>
      </w:tr>
    </w:tbl>
    <w:p w14:paraId="1CA5CEFE" w14:textId="77777777" w:rsidR="00AC3EA2" w:rsidRDefault="00AC3EA2" w:rsidP="00C03F39">
      <w:pPr>
        <w:spacing w:line="276" w:lineRule="auto"/>
        <w:ind w:left="100" w:hangingChars="50" w:hanging="100"/>
        <w:rPr>
          <w:lang w:val="en-US"/>
        </w:rPr>
      </w:pPr>
    </w:p>
    <w:p w14:paraId="7F355B8C" w14:textId="5C33EE80" w:rsidR="00C03F39" w:rsidRDefault="00C03F39" w:rsidP="00AC3EA2">
      <w:pPr>
        <w:spacing w:line="276" w:lineRule="auto"/>
        <w:ind w:left="100" w:hangingChars="50" w:hanging="100"/>
        <w:jc w:val="center"/>
        <w:rPr>
          <w:lang w:val="en-US"/>
        </w:rPr>
      </w:pPr>
      <w:r>
        <w:rPr>
          <w:noProof/>
          <w:lang w:val="en-US" w:eastAsia="ko-KR"/>
        </w:rPr>
        <w:drawing>
          <wp:inline distT="0" distB="0" distL="0" distR="0" wp14:anchorId="011258CA" wp14:editId="052C3BDF">
            <wp:extent cx="7741017" cy="2616200"/>
            <wp:effectExtent l="0" t="0" r="0" b="0"/>
            <wp:docPr id="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71134" cy="2626379"/>
                    </a:xfrm>
                    <a:prstGeom prst="rect">
                      <a:avLst/>
                    </a:prstGeom>
                    <a:solidFill>
                      <a:schemeClr val="bg1"/>
                    </a:solidFill>
                  </pic:spPr>
                </pic:pic>
              </a:graphicData>
            </a:graphic>
          </wp:inline>
        </w:drawing>
      </w:r>
    </w:p>
    <w:p w14:paraId="3D0604AB" w14:textId="7AAD97C0" w:rsidR="00C03F39" w:rsidRPr="000C68ED" w:rsidRDefault="00C03F39" w:rsidP="00C03F39">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7</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2AEDE2DF" w14:textId="77777777" w:rsidR="00C03F39" w:rsidRPr="000C68ED" w:rsidRDefault="00C03F39" w:rsidP="00C03F39">
      <w:pPr>
        <w:spacing w:after="0"/>
        <w:rPr>
          <w:lang w:val="en-US" w:eastAsia="zh-CN"/>
        </w:rPr>
        <w:sectPr w:rsidR="00C03F3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3255B2F" w14:textId="33C9B28F" w:rsidR="00C03F39" w:rsidRPr="000C68ED" w:rsidRDefault="00C03F39" w:rsidP="00C03F39">
      <w:pPr>
        <w:pStyle w:val="BodyText"/>
        <w:rPr>
          <w:rFonts w:eastAsiaTheme="minorEastAsia"/>
          <w:lang w:val="en-US" w:eastAsia="ko-KR"/>
        </w:rPr>
      </w:pPr>
      <w:r w:rsidRPr="000C68ED">
        <w:rPr>
          <w:rFonts w:eastAsiaTheme="minorEastAsia"/>
          <w:lang w:val="en-US" w:eastAsia="ko-KR"/>
        </w:rPr>
        <w:lastRenderedPageBreak/>
        <w:t>Table 2-</w:t>
      </w:r>
      <w:r w:rsidR="007A6BCB">
        <w:rPr>
          <w:rFonts w:eastAsiaTheme="minorEastAsia"/>
          <w:lang w:val="en-US" w:eastAsia="ko-KR"/>
        </w:rPr>
        <w:t>28</w:t>
      </w:r>
      <w:r w:rsidRPr="000C68ED">
        <w:rPr>
          <w:rFonts w:eastAsiaTheme="minorEastAsia"/>
          <w:lang w:val="en-US" w:eastAsia="ko-KR"/>
        </w:rPr>
        <w:t xml:space="preserve"> shows the maximum value of simulation results considering combinations of Outer/Inner sub-band configuration.</w:t>
      </w:r>
    </w:p>
    <w:p w14:paraId="700FB7DB" w14:textId="414849FA" w:rsidR="007A6BCB" w:rsidRDefault="007A6BCB" w:rsidP="007A6BC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28</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NS_31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3E5E2832" w14:textId="77777777" w:rsidTr="005F45A4">
        <w:trPr>
          <w:trHeight w:val="237"/>
          <w:jc w:val="center"/>
        </w:trPr>
        <w:tc>
          <w:tcPr>
            <w:tcW w:w="3240" w:type="dxa"/>
            <w:vMerge w:val="restart"/>
            <w:shd w:val="clear" w:color="auto" w:fill="auto"/>
          </w:tcPr>
          <w:p w14:paraId="260D3B4E" w14:textId="77777777" w:rsidR="007A6BCB" w:rsidRPr="00A1115A" w:rsidRDefault="007A6BCB" w:rsidP="005F45A4">
            <w:pPr>
              <w:pStyle w:val="TAH"/>
            </w:pPr>
          </w:p>
        </w:tc>
        <w:tc>
          <w:tcPr>
            <w:tcW w:w="5670" w:type="dxa"/>
            <w:gridSpan w:val="2"/>
          </w:tcPr>
          <w:p w14:paraId="64A8E4CB" w14:textId="77777777" w:rsidR="007A6BCB" w:rsidRPr="00A1115A" w:rsidRDefault="007A6BCB" w:rsidP="005F45A4">
            <w:pPr>
              <w:pStyle w:val="TAH"/>
            </w:pPr>
            <w:r w:rsidRPr="00A1115A">
              <w:t>RB Allocation</w:t>
            </w:r>
          </w:p>
        </w:tc>
      </w:tr>
      <w:tr w:rsidR="007A6BCB" w:rsidRPr="00D70CD0" w14:paraId="01B6991E" w14:textId="77777777" w:rsidTr="005F45A4">
        <w:trPr>
          <w:trHeight w:val="237"/>
          <w:jc w:val="center"/>
        </w:trPr>
        <w:tc>
          <w:tcPr>
            <w:tcW w:w="3240" w:type="dxa"/>
            <w:vMerge/>
            <w:shd w:val="clear" w:color="auto" w:fill="auto"/>
          </w:tcPr>
          <w:p w14:paraId="3D38E7F2" w14:textId="77777777" w:rsidR="007A6BCB" w:rsidRPr="00A1115A" w:rsidRDefault="007A6BCB" w:rsidP="005F45A4">
            <w:pPr>
              <w:pStyle w:val="TAH"/>
            </w:pPr>
          </w:p>
        </w:tc>
        <w:tc>
          <w:tcPr>
            <w:tcW w:w="2790" w:type="dxa"/>
          </w:tcPr>
          <w:p w14:paraId="4B270A54" w14:textId="520345D3"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33C40312" w14:textId="5E51702B"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7A6BCB" w14:paraId="2E2AEEA3" w14:textId="77777777" w:rsidTr="005F45A4">
        <w:trPr>
          <w:trHeight w:val="237"/>
          <w:jc w:val="center"/>
        </w:trPr>
        <w:tc>
          <w:tcPr>
            <w:tcW w:w="3240" w:type="dxa"/>
            <w:shd w:val="clear" w:color="auto" w:fill="auto"/>
          </w:tcPr>
          <w:p w14:paraId="551CC3A0" w14:textId="77777777" w:rsidR="007A6BCB" w:rsidRPr="00A1115A" w:rsidRDefault="007A6BCB" w:rsidP="007A6BCB">
            <w:pPr>
              <w:pStyle w:val="TAH"/>
            </w:pPr>
            <w:r>
              <w:rPr>
                <w:b w:val="0"/>
                <w:bCs/>
                <w:szCs w:val="18"/>
              </w:rPr>
              <w:t>Contiguous sub-band RB sets</w:t>
            </w:r>
          </w:p>
        </w:tc>
        <w:tc>
          <w:tcPr>
            <w:tcW w:w="2790" w:type="dxa"/>
            <w:vAlign w:val="center"/>
          </w:tcPr>
          <w:p w14:paraId="4B89C604" w14:textId="5E2AB0C1" w:rsidR="007A6BCB" w:rsidRDefault="007A6BCB" w:rsidP="007A6BCB">
            <w:pPr>
              <w:pStyle w:val="TAH"/>
              <w:rPr>
                <w:rFonts w:eastAsiaTheme="minorEastAsia"/>
                <w:lang w:eastAsia="ko-KR"/>
              </w:rPr>
            </w:pPr>
            <w:r w:rsidRPr="007917A1">
              <w:rPr>
                <w:b w:val="0"/>
                <w:bCs/>
                <w:szCs w:val="18"/>
              </w:rPr>
              <w:t>5.65</w:t>
            </w:r>
          </w:p>
        </w:tc>
        <w:tc>
          <w:tcPr>
            <w:tcW w:w="2880" w:type="dxa"/>
            <w:vAlign w:val="center"/>
          </w:tcPr>
          <w:p w14:paraId="7F7E5FB7" w14:textId="709D40A6" w:rsidR="007A6BCB" w:rsidRDefault="007A6BCB" w:rsidP="007A6BCB">
            <w:pPr>
              <w:pStyle w:val="TAH"/>
              <w:rPr>
                <w:rFonts w:eastAsiaTheme="minorEastAsia"/>
                <w:lang w:eastAsia="ko-KR"/>
              </w:rPr>
            </w:pPr>
            <w:r w:rsidRPr="007917A1">
              <w:rPr>
                <w:b w:val="0"/>
                <w:bCs/>
                <w:szCs w:val="18"/>
              </w:rPr>
              <w:t>5.64</w:t>
            </w:r>
          </w:p>
        </w:tc>
      </w:tr>
      <w:tr w:rsidR="007A6BCB" w14:paraId="73B1EEAE" w14:textId="77777777" w:rsidTr="005F45A4">
        <w:trPr>
          <w:trHeight w:val="237"/>
          <w:jc w:val="center"/>
        </w:trPr>
        <w:tc>
          <w:tcPr>
            <w:tcW w:w="3240" w:type="dxa"/>
            <w:shd w:val="clear" w:color="auto" w:fill="auto"/>
          </w:tcPr>
          <w:p w14:paraId="4011A022" w14:textId="77777777" w:rsidR="007A6BCB" w:rsidRPr="00A1115A" w:rsidRDefault="007A6BCB" w:rsidP="007A6BCB">
            <w:pPr>
              <w:pStyle w:val="TAH"/>
            </w:pPr>
            <w:r>
              <w:rPr>
                <w:b w:val="0"/>
                <w:bCs/>
                <w:szCs w:val="18"/>
              </w:rPr>
              <w:t>Non-contiguous sub-band RB sets</w:t>
            </w:r>
          </w:p>
        </w:tc>
        <w:tc>
          <w:tcPr>
            <w:tcW w:w="2790" w:type="dxa"/>
            <w:vAlign w:val="center"/>
          </w:tcPr>
          <w:p w14:paraId="7F3905AD" w14:textId="71E78E1A" w:rsidR="007A6BCB" w:rsidRDefault="007A6BCB" w:rsidP="007A6BCB">
            <w:pPr>
              <w:pStyle w:val="TAH"/>
              <w:rPr>
                <w:rFonts w:eastAsiaTheme="minorEastAsia"/>
                <w:lang w:eastAsia="ko-KR"/>
              </w:rPr>
            </w:pPr>
            <w:r>
              <w:rPr>
                <w:b w:val="0"/>
                <w:bCs/>
                <w:szCs w:val="18"/>
              </w:rPr>
              <w:t>3.55</w:t>
            </w:r>
          </w:p>
        </w:tc>
        <w:tc>
          <w:tcPr>
            <w:tcW w:w="2880" w:type="dxa"/>
            <w:vAlign w:val="center"/>
          </w:tcPr>
          <w:p w14:paraId="499BA912" w14:textId="5B416851" w:rsidR="007A6BCB" w:rsidRDefault="007A6BCB" w:rsidP="007A6BCB">
            <w:pPr>
              <w:pStyle w:val="TAH"/>
              <w:rPr>
                <w:rFonts w:eastAsiaTheme="minorEastAsia"/>
                <w:lang w:eastAsia="ko-KR"/>
              </w:rPr>
            </w:pPr>
            <w:r w:rsidRPr="007917A1">
              <w:rPr>
                <w:b w:val="0"/>
                <w:bCs/>
                <w:szCs w:val="18"/>
              </w:rPr>
              <w:t>3.</w:t>
            </w:r>
            <w:r>
              <w:rPr>
                <w:b w:val="0"/>
                <w:bCs/>
                <w:szCs w:val="18"/>
              </w:rPr>
              <w:t>19</w:t>
            </w:r>
          </w:p>
        </w:tc>
      </w:tr>
    </w:tbl>
    <w:p w14:paraId="0C1E6C92" w14:textId="77777777" w:rsidR="007A6BCB" w:rsidRDefault="007A6BCB" w:rsidP="007A6BCB">
      <w:pPr>
        <w:pStyle w:val="TH"/>
        <w:rPr>
          <w:rFonts w:ascii="Times New Roman" w:hAnsi="Times New Roman"/>
        </w:rPr>
      </w:pPr>
    </w:p>
    <w:p w14:paraId="0637CB20" w14:textId="6421FC56" w:rsidR="007A6BCB" w:rsidRDefault="007A6BCB" w:rsidP="007A6BCB">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2-2</w:t>
      </w:r>
      <w:r w:rsidR="00B5046B">
        <w:rPr>
          <w:rFonts w:eastAsiaTheme="minorEastAsia"/>
          <w:lang w:eastAsia="ko-KR"/>
        </w:rPr>
        <w:t>9</w:t>
      </w:r>
      <w:r>
        <w:rPr>
          <w:rFonts w:eastAsiaTheme="minorEastAsia"/>
          <w:lang w:eastAsia="ko-KR"/>
        </w:rPr>
        <w:t xml:space="preserve"> or Table 2-</w:t>
      </w:r>
      <w:r w:rsidR="00B5046B">
        <w:rPr>
          <w:rFonts w:eastAsiaTheme="minorEastAsia"/>
          <w:lang w:eastAsia="ko-KR"/>
        </w:rPr>
        <w:t>30</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57832F0" w14:textId="7FFE931D" w:rsidR="007A6BCB" w:rsidRPr="00B5046B" w:rsidRDefault="007A6BCB" w:rsidP="007A6BCB">
      <w:pPr>
        <w:pStyle w:val="TH"/>
        <w:rPr>
          <w:rFonts w:ascii="Times New Roman" w:hAnsi="Times New Roman"/>
          <w:lang w:val="en-US"/>
        </w:rPr>
      </w:pPr>
      <w:r w:rsidRPr="00B5046B">
        <w:rPr>
          <w:rFonts w:ascii="Times New Roman" w:hAnsi="Times New Roman"/>
          <w:lang w:val="en-US"/>
        </w:rPr>
        <w:t>Table 2-2</w:t>
      </w:r>
      <w:r w:rsidR="00B5046B">
        <w:rPr>
          <w:rFonts w:ascii="Times New Roman" w:hAnsi="Times New Roman"/>
          <w:lang w:val="en-US"/>
        </w:rPr>
        <w:t>9</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7E0E13E4" w14:textId="77777777" w:rsidTr="005F45A4">
        <w:trPr>
          <w:trHeight w:val="237"/>
          <w:jc w:val="center"/>
        </w:trPr>
        <w:tc>
          <w:tcPr>
            <w:tcW w:w="3240" w:type="dxa"/>
            <w:vMerge w:val="restart"/>
            <w:shd w:val="clear" w:color="auto" w:fill="auto"/>
          </w:tcPr>
          <w:p w14:paraId="0F46F064" w14:textId="77777777" w:rsidR="007A6BCB" w:rsidRPr="00A1115A" w:rsidRDefault="007A6BCB" w:rsidP="005F45A4">
            <w:pPr>
              <w:pStyle w:val="TAH"/>
            </w:pPr>
          </w:p>
        </w:tc>
        <w:tc>
          <w:tcPr>
            <w:tcW w:w="5670" w:type="dxa"/>
            <w:gridSpan w:val="2"/>
          </w:tcPr>
          <w:p w14:paraId="2F80DF95" w14:textId="77777777" w:rsidR="007A6BCB" w:rsidRPr="00A1115A" w:rsidRDefault="007A6BCB" w:rsidP="005F45A4">
            <w:pPr>
              <w:pStyle w:val="TAH"/>
            </w:pPr>
            <w:r w:rsidRPr="00A1115A">
              <w:t>RB Allocation</w:t>
            </w:r>
          </w:p>
        </w:tc>
      </w:tr>
      <w:tr w:rsidR="007A6BCB" w:rsidRPr="00A1115A" w14:paraId="6B6759A5" w14:textId="77777777" w:rsidTr="005F45A4">
        <w:trPr>
          <w:trHeight w:val="237"/>
          <w:jc w:val="center"/>
        </w:trPr>
        <w:tc>
          <w:tcPr>
            <w:tcW w:w="3240" w:type="dxa"/>
            <w:vMerge/>
            <w:shd w:val="clear" w:color="auto" w:fill="auto"/>
          </w:tcPr>
          <w:p w14:paraId="7D1E1DF1" w14:textId="77777777" w:rsidR="007A6BCB" w:rsidRPr="00A1115A" w:rsidRDefault="007A6BCB" w:rsidP="005F45A4">
            <w:pPr>
              <w:pStyle w:val="TAH"/>
            </w:pPr>
          </w:p>
        </w:tc>
        <w:tc>
          <w:tcPr>
            <w:tcW w:w="2790" w:type="dxa"/>
          </w:tcPr>
          <w:p w14:paraId="076F9A2B"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F7A2196"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7C8D93CF" w14:textId="77777777" w:rsidTr="005F45A4">
        <w:trPr>
          <w:trHeight w:val="237"/>
          <w:jc w:val="center"/>
        </w:trPr>
        <w:tc>
          <w:tcPr>
            <w:tcW w:w="3240" w:type="dxa"/>
            <w:shd w:val="clear" w:color="auto" w:fill="auto"/>
          </w:tcPr>
          <w:p w14:paraId="76E70D31" w14:textId="77777777" w:rsidR="007A6BCB" w:rsidRPr="00A1115A" w:rsidRDefault="007A6BCB" w:rsidP="005F45A4">
            <w:pPr>
              <w:pStyle w:val="TAH"/>
            </w:pPr>
            <w:r>
              <w:rPr>
                <w:b w:val="0"/>
                <w:bCs/>
                <w:szCs w:val="18"/>
              </w:rPr>
              <w:t>Contiguous sub-band RB sets</w:t>
            </w:r>
          </w:p>
        </w:tc>
        <w:tc>
          <w:tcPr>
            <w:tcW w:w="2790" w:type="dxa"/>
          </w:tcPr>
          <w:p w14:paraId="18F2138E" w14:textId="2E1BF757"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sidRPr="00A1115A">
              <w:rPr>
                <w:b w:val="0"/>
                <w:bCs/>
                <w:szCs w:val="18"/>
              </w:rPr>
              <w:t>.5</w:t>
            </w:r>
          </w:p>
        </w:tc>
        <w:tc>
          <w:tcPr>
            <w:tcW w:w="2880" w:type="dxa"/>
          </w:tcPr>
          <w:p w14:paraId="19E4E0B7" w14:textId="1294A1B1"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Pr>
                <w:b w:val="0"/>
                <w:bCs/>
                <w:szCs w:val="18"/>
              </w:rPr>
              <w:t>.5</w:t>
            </w:r>
          </w:p>
        </w:tc>
      </w:tr>
      <w:tr w:rsidR="007A6BCB" w:rsidRPr="00A1115A" w14:paraId="7A3AB364" w14:textId="77777777" w:rsidTr="005F45A4">
        <w:trPr>
          <w:trHeight w:val="237"/>
          <w:jc w:val="center"/>
        </w:trPr>
        <w:tc>
          <w:tcPr>
            <w:tcW w:w="3240" w:type="dxa"/>
            <w:shd w:val="clear" w:color="auto" w:fill="auto"/>
          </w:tcPr>
          <w:p w14:paraId="5E6C6967" w14:textId="77777777" w:rsidR="007A6BCB" w:rsidRPr="00A1115A" w:rsidRDefault="007A6BCB" w:rsidP="005F45A4">
            <w:pPr>
              <w:pStyle w:val="TAH"/>
            </w:pPr>
            <w:r>
              <w:rPr>
                <w:b w:val="0"/>
                <w:bCs/>
                <w:szCs w:val="18"/>
              </w:rPr>
              <w:t>Non-contiguous sub-band RB sets</w:t>
            </w:r>
          </w:p>
        </w:tc>
        <w:tc>
          <w:tcPr>
            <w:tcW w:w="2790" w:type="dxa"/>
          </w:tcPr>
          <w:p w14:paraId="00148258" w14:textId="6C22DD1F"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w:t>
            </w:r>
            <w:r w:rsidR="00B5046B">
              <w:rPr>
                <w:b w:val="0"/>
                <w:bCs/>
                <w:szCs w:val="18"/>
              </w:rPr>
              <w:t>5</w:t>
            </w:r>
          </w:p>
        </w:tc>
        <w:tc>
          <w:tcPr>
            <w:tcW w:w="2880" w:type="dxa"/>
          </w:tcPr>
          <w:p w14:paraId="2DD908FE" w14:textId="198BBE73"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5</w:t>
            </w:r>
            <w:r>
              <w:rPr>
                <w:b w:val="0"/>
                <w:bCs/>
                <w:szCs w:val="18"/>
              </w:rPr>
              <w:t>.</w:t>
            </w:r>
            <w:r w:rsidR="00B5046B">
              <w:rPr>
                <w:b w:val="0"/>
                <w:bCs/>
                <w:szCs w:val="18"/>
              </w:rPr>
              <w:t>0</w:t>
            </w:r>
          </w:p>
        </w:tc>
      </w:tr>
      <w:tr w:rsidR="007A6BCB" w:rsidRPr="00A1115A" w14:paraId="553D92E0" w14:textId="77777777" w:rsidTr="005F45A4">
        <w:trPr>
          <w:trHeight w:val="20"/>
          <w:jc w:val="center"/>
        </w:trPr>
        <w:tc>
          <w:tcPr>
            <w:tcW w:w="8910" w:type="dxa"/>
            <w:gridSpan w:val="3"/>
          </w:tcPr>
          <w:p w14:paraId="3900F6D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73AE2FD" w14:textId="77777777" w:rsidR="007A6BCB" w:rsidRDefault="007A6BCB" w:rsidP="005F45A4">
            <w:pPr>
              <w:pStyle w:val="TAN"/>
            </w:pPr>
            <w:r>
              <w:t>NOTE 2:  Outer sub-band configuration and inner sub-band configuration in Table 2-5 apply.</w:t>
            </w:r>
          </w:p>
          <w:p w14:paraId="7922C3D2" w14:textId="77777777" w:rsidR="009F6531" w:rsidRPr="000C68ED" w:rsidRDefault="009F6531" w:rsidP="009F6531">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750B8015" w14:textId="57004A74" w:rsidR="009F6531" w:rsidRPr="00A1115A" w:rsidRDefault="009F6531" w:rsidP="009F6531">
            <w:pPr>
              <w:pStyle w:val="TAN"/>
            </w:pPr>
            <w:r w:rsidRPr="000C68ED">
              <w:rPr>
                <w:lang w:val="en-US"/>
              </w:rPr>
              <w:t>NOTE 4: Applicable for all valid channels and bandwidths other than those enumerated in NOTE 3.</w:t>
            </w:r>
          </w:p>
        </w:tc>
      </w:tr>
    </w:tbl>
    <w:p w14:paraId="36386EEC" w14:textId="77777777" w:rsidR="007A6BCB" w:rsidRDefault="007A6BCB" w:rsidP="007A6BCB">
      <w:pPr>
        <w:pStyle w:val="TH"/>
        <w:rPr>
          <w:lang w:val="en-GB"/>
        </w:rPr>
      </w:pPr>
    </w:p>
    <w:p w14:paraId="2E041B84" w14:textId="07AD270B" w:rsidR="007A6BCB" w:rsidRPr="00B5046B" w:rsidRDefault="007A6BCB" w:rsidP="007A6BCB">
      <w:pPr>
        <w:pStyle w:val="TH"/>
        <w:rPr>
          <w:rFonts w:ascii="Times New Roman" w:hAnsi="Times New Roman"/>
          <w:lang w:val="en-US"/>
        </w:rPr>
      </w:pPr>
      <w:r w:rsidRPr="00B5046B">
        <w:rPr>
          <w:rFonts w:ascii="Times New Roman" w:hAnsi="Times New Roman"/>
          <w:lang w:val="en-US"/>
        </w:rPr>
        <w:t>Table 2-</w:t>
      </w:r>
      <w:r w:rsidR="00B5046B">
        <w:rPr>
          <w:rFonts w:ascii="Times New Roman" w:hAnsi="Times New Roman"/>
          <w:lang w:val="en-US"/>
        </w:rPr>
        <w:t>30</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592E769A" w14:textId="77777777" w:rsidTr="005F45A4">
        <w:trPr>
          <w:trHeight w:val="237"/>
          <w:jc w:val="center"/>
        </w:trPr>
        <w:tc>
          <w:tcPr>
            <w:tcW w:w="3240" w:type="dxa"/>
            <w:vMerge w:val="restart"/>
            <w:shd w:val="clear" w:color="auto" w:fill="auto"/>
          </w:tcPr>
          <w:p w14:paraId="6EA0713D" w14:textId="77777777" w:rsidR="007A6BCB" w:rsidRPr="00A1115A" w:rsidRDefault="007A6BCB" w:rsidP="005F45A4">
            <w:pPr>
              <w:pStyle w:val="TAH"/>
            </w:pPr>
          </w:p>
        </w:tc>
        <w:tc>
          <w:tcPr>
            <w:tcW w:w="5670" w:type="dxa"/>
            <w:gridSpan w:val="2"/>
          </w:tcPr>
          <w:p w14:paraId="1C252CA5" w14:textId="77777777" w:rsidR="007A6BCB" w:rsidRPr="00A1115A" w:rsidRDefault="007A6BCB" w:rsidP="005F45A4">
            <w:pPr>
              <w:pStyle w:val="TAH"/>
            </w:pPr>
            <w:r w:rsidRPr="00A1115A">
              <w:t>RB Allocation</w:t>
            </w:r>
          </w:p>
        </w:tc>
      </w:tr>
      <w:tr w:rsidR="007A6BCB" w:rsidRPr="00A1115A" w14:paraId="15167D00" w14:textId="77777777" w:rsidTr="005F45A4">
        <w:trPr>
          <w:trHeight w:val="237"/>
          <w:jc w:val="center"/>
        </w:trPr>
        <w:tc>
          <w:tcPr>
            <w:tcW w:w="3240" w:type="dxa"/>
            <w:vMerge/>
            <w:shd w:val="clear" w:color="auto" w:fill="auto"/>
          </w:tcPr>
          <w:p w14:paraId="6688E8C8" w14:textId="77777777" w:rsidR="007A6BCB" w:rsidRPr="00A1115A" w:rsidRDefault="007A6BCB" w:rsidP="005F45A4">
            <w:pPr>
              <w:pStyle w:val="TAH"/>
            </w:pPr>
          </w:p>
        </w:tc>
        <w:tc>
          <w:tcPr>
            <w:tcW w:w="2790" w:type="dxa"/>
          </w:tcPr>
          <w:p w14:paraId="2D571DA5"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2190662"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46AF5192" w14:textId="77777777" w:rsidTr="005F45A4">
        <w:trPr>
          <w:trHeight w:val="237"/>
          <w:jc w:val="center"/>
        </w:trPr>
        <w:tc>
          <w:tcPr>
            <w:tcW w:w="3240" w:type="dxa"/>
            <w:shd w:val="clear" w:color="auto" w:fill="auto"/>
          </w:tcPr>
          <w:p w14:paraId="1AC6209A" w14:textId="77777777" w:rsidR="007A6BCB" w:rsidRPr="00A1115A" w:rsidRDefault="007A6BCB" w:rsidP="005F45A4">
            <w:pPr>
              <w:pStyle w:val="TAH"/>
            </w:pPr>
            <w:r>
              <w:rPr>
                <w:b w:val="0"/>
                <w:bCs/>
                <w:szCs w:val="18"/>
              </w:rPr>
              <w:t>Contiguous/Non-contiguous sub-band RB sets</w:t>
            </w:r>
          </w:p>
        </w:tc>
        <w:tc>
          <w:tcPr>
            <w:tcW w:w="2790" w:type="dxa"/>
          </w:tcPr>
          <w:p w14:paraId="3DDD75E2" w14:textId="28488354"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7.5</w:t>
            </w:r>
          </w:p>
        </w:tc>
        <w:tc>
          <w:tcPr>
            <w:tcW w:w="2880" w:type="dxa"/>
          </w:tcPr>
          <w:p w14:paraId="740032F2" w14:textId="1D34270C"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Pr>
                <w:b w:val="0"/>
                <w:bCs/>
                <w:szCs w:val="18"/>
              </w:rPr>
              <w:t>.5</w:t>
            </w:r>
          </w:p>
        </w:tc>
      </w:tr>
      <w:tr w:rsidR="007A6BCB" w:rsidRPr="00A1115A" w14:paraId="645548B6" w14:textId="77777777" w:rsidTr="005F45A4">
        <w:trPr>
          <w:trHeight w:val="20"/>
          <w:jc w:val="center"/>
        </w:trPr>
        <w:tc>
          <w:tcPr>
            <w:tcW w:w="8910" w:type="dxa"/>
            <w:gridSpan w:val="3"/>
          </w:tcPr>
          <w:p w14:paraId="4ED917F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2FA082C7" w14:textId="77777777" w:rsidR="007A6BCB" w:rsidRDefault="007A6BCB" w:rsidP="005F45A4">
            <w:pPr>
              <w:pStyle w:val="TAN"/>
            </w:pPr>
            <w:r>
              <w:t>NOTE 2:  Outer sub-band configuration and inner sub-band configuration in Table 2-5 apply.</w:t>
            </w:r>
          </w:p>
          <w:p w14:paraId="3BC5D220" w14:textId="77777777" w:rsidR="009F6531" w:rsidRPr="000C68ED" w:rsidRDefault="009F6531" w:rsidP="009F6531">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797A4FD3" w14:textId="390AE6C3" w:rsidR="009F6531" w:rsidRPr="00A1115A" w:rsidRDefault="009F6531" w:rsidP="009F6531">
            <w:pPr>
              <w:pStyle w:val="TAN"/>
            </w:pPr>
            <w:r w:rsidRPr="000C68ED">
              <w:rPr>
                <w:lang w:val="en-US"/>
              </w:rPr>
              <w:t>NOTE 4: Applicable for all valid channels and bandwidths other than those enumerated in NOTE 3.</w:t>
            </w:r>
          </w:p>
        </w:tc>
      </w:tr>
    </w:tbl>
    <w:p w14:paraId="36D36016" w14:textId="77777777" w:rsidR="007A6BCB" w:rsidRPr="000C68ED" w:rsidRDefault="007A6BCB" w:rsidP="007A6BCB">
      <w:pPr>
        <w:pStyle w:val="BodyText"/>
        <w:rPr>
          <w:lang w:val="en-US"/>
        </w:rPr>
      </w:pPr>
    </w:p>
    <w:p w14:paraId="071F2A4C" w14:textId="0513B8F7" w:rsidR="00B5046B" w:rsidRPr="000C68ED" w:rsidRDefault="00B5046B" w:rsidP="00B5046B">
      <w:pPr>
        <w:pStyle w:val="Heading4"/>
        <w:rPr>
          <w:lang w:val="en-US"/>
        </w:rPr>
      </w:pPr>
      <w:r>
        <w:rPr>
          <w:lang w:val="en-US"/>
        </w:rPr>
        <w:t>Proposal 1</w:t>
      </w:r>
      <w:r w:rsidR="00030E05">
        <w:rPr>
          <w:lang w:val="en-US"/>
        </w:rPr>
        <w:t>4</w:t>
      </w:r>
      <w:r>
        <w:rPr>
          <w:lang w:val="en-US"/>
        </w:rPr>
        <w:t xml:space="preserve">: </w:t>
      </w:r>
      <w:r w:rsidR="00763891">
        <w:rPr>
          <w:lang w:val="en-US"/>
        </w:rPr>
        <w:t>F</w:t>
      </w:r>
      <w:r w:rsidR="00763891" w:rsidRPr="000C68ED">
        <w:rPr>
          <w:lang w:val="en-US"/>
        </w:rPr>
        <w:t xml:space="preserve">or SL-U </w:t>
      </w:r>
      <w:r w:rsidR="00763891">
        <w:rPr>
          <w:lang w:val="en-US"/>
        </w:rPr>
        <w:t xml:space="preserve">NS_31 </w:t>
      </w:r>
      <w:r w:rsidR="00763891" w:rsidRPr="000C68ED">
        <w:rPr>
          <w:lang w:val="en-US"/>
        </w:rPr>
        <w:t>PS</w:t>
      </w:r>
      <w:r w:rsidR="00763891">
        <w:rPr>
          <w:lang w:val="en-US"/>
        </w:rPr>
        <w:t>FCH</w:t>
      </w:r>
      <w:r w:rsidR="00763891" w:rsidRPr="000C68ED">
        <w:rPr>
          <w:lang w:val="en-US"/>
        </w:rPr>
        <w:t xml:space="preserve"> </w:t>
      </w:r>
      <w:r w:rsidR="00763891">
        <w:rPr>
          <w:lang w:val="en-US"/>
        </w:rPr>
        <w:t>A-</w:t>
      </w:r>
      <w:r w:rsidR="00763891" w:rsidRPr="000C68ED">
        <w:rPr>
          <w:lang w:val="en-US"/>
        </w:rPr>
        <w:t>MPR</w:t>
      </w:r>
      <w:r w:rsidR="00763891">
        <w:rPr>
          <w:lang w:val="en-US"/>
        </w:rPr>
        <w:t>, c</w:t>
      </w:r>
      <w:r>
        <w:rPr>
          <w:lang w:val="en-US"/>
        </w:rPr>
        <w:t>onsider</w:t>
      </w:r>
      <w:r w:rsidRPr="000C68ED">
        <w:rPr>
          <w:lang w:val="en-US"/>
        </w:rPr>
        <w:t xml:space="preserve"> Table 2-</w:t>
      </w:r>
      <w:r>
        <w:rPr>
          <w:lang w:val="en-US"/>
        </w:rPr>
        <w:t>29 or Table 2-30</w:t>
      </w:r>
      <w:r w:rsidRPr="000C68ED">
        <w:rPr>
          <w:lang w:val="en-US"/>
        </w:rPr>
        <w:t xml:space="preserve"> for SL-U </w:t>
      </w:r>
      <w:r w:rsidR="00763891">
        <w:rPr>
          <w:lang w:val="en-US"/>
        </w:rPr>
        <w:t>UE</w:t>
      </w:r>
      <w:r w:rsidRPr="000C68ED">
        <w:rPr>
          <w:lang w:val="en-US"/>
        </w:rPr>
        <w:t xml:space="preserve"> power class 5. </w:t>
      </w:r>
    </w:p>
    <w:p w14:paraId="6C666DA7" w14:textId="29F6DC24" w:rsidR="00C03F39" w:rsidRPr="00B5046B" w:rsidRDefault="00C03F39" w:rsidP="00C03F39">
      <w:pPr>
        <w:rPr>
          <w:color w:val="000000" w:themeColor="text1"/>
          <w:lang w:val="en-US" w:eastAsia="zh-CN"/>
        </w:rPr>
      </w:pPr>
    </w:p>
    <w:p w14:paraId="1AC2DB56" w14:textId="77777777" w:rsidR="005F45A4" w:rsidRPr="000C68ED" w:rsidRDefault="005F45A4" w:rsidP="005F45A4">
      <w:pPr>
        <w:spacing w:line="276" w:lineRule="auto"/>
        <w:rPr>
          <w:lang w:val="en-US"/>
        </w:rPr>
        <w:sectPr w:rsidR="005F45A4" w:rsidRPr="000C68ED" w:rsidSect="0041627D">
          <w:footnotePr>
            <w:numRestart w:val="eachSect"/>
          </w:footnotePr>
          <w:pgSz w:w="11907" w:h="16840" w:code="9"/>
          <w:pgMar w:top="1133" w:right="1133" w:bottom="1416" w:left="1133" w:header="850" w:footer="340" w:gutter="0"/>
          <w:cols w:space="720"/>
          <w:formProt w:val="0"/>
          <w:docGrid w:linePitch="272"/>
        </w:sectPr>
      </w:pPr>
    </w:p>
    <w:p w14:paraId="40653D3F" w14:textId="5AD737EF" w:rsidR="005F45A4" w:rsidRPr="000C68ED" w:rsidRDefault="005F45A4" w:rsidP="005F45A4">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2</w:t>
      </w:r>
      <w:r w:rsidRPr="000C68ED">
        <w:rPr>
          <w:lang w:val="en-US"/>
        </w:rPr>
        <w:t xml:space="preserve"> NS_</w:t>
      </w:r>
      <w:r>
        <w:rPr>
          <w:lang w:val="en-US"/>
        </w:rPr>
        <w:t>5</w:t>
      </w:r>
      <w:r w:rsidRPr="000C68ED">
        <w:rPr>
          <w:lang w:val="en-US"/>
        </w:rPr>
        <w:t>3 (A-MPR)</w:t>
      </w:r>
    </w:p>
    <w:p w14:paraId="06EB6CE9" w14:textId="190EA070" w:rsidR="005F45A4" w:rsidRPr="000C68ED" w:rsidRDefault="005F45A4" w:rsidP="005F45A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31</w:t>
      </w:r>
      <w:r w:rsidRPr="000C68ED">
        <w:rPr>
          <w:rFonts w:eastAsiaTheme="minorEastAsia"/>
          <w:lang w:val="en-US" w:eastAsia="ko-KR"/>
        </w:rPr>
        <w:t xml:space="preserve"> and Figure 2-</w:t>
      </w:r>
      <w:r>
        <w:rPr>
          <w:rFonts w:eastAsiaTheme="minorEastAsia"/>
          <w:lang w:val="en-US" w:eastAsia="ko-KR"/>
        </w:rPr>
        <w:t>9</w:t>
      </w:r>
      <w:r w:rsidRPr="000C68ED">
        <w:rPr>
          <w:rFonts w:eastAsiaTheme="minorEastAsia"/>
          <w:lang w:val="en-US" w:eastAsia="ko-KR"/>
        </w:rPr>
        <w:t xml:space="preserve"> show the A-MPR simulation results for the scenarios.</w:t>
      </w:r>
    </w:p>
    <w:p w14:paraId="10BDE404" w14:textId="05705FED" w:rsidR="005F45A4" w:rsidRDefault="005F45A4" w:rsidP="005F45A4">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31</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5F45A4" w:rsidRPr="00491A77" w14:paraId="270385BD" w14:textId="77777777" w:rsidTr="005F45A4">
        <w:trPr>
          <w:trHeight w:val="266"/>
          <w:jc w:val="center"/>
        </w:trPr>
        <w:tc>
          <w:tcPr>
            <w:tcW w:w="1134" w:type="dxa"/>
            <w:shd w:val="clear" w:color="auto" w:fill="auto"/>
            <w:noWrap/>
            <w:vAlign w:val="center"/>
            <w:hideMark/>
          </w:tcPr>
          <w:p w14:paraId="5FE117DC" w14:textId="77777777" w:rsidR="005F45A4" w:rsidRPr="00C03F39" w:rsidRDefault="005F45A4" w:rsidP="005F45A4">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95D4BC8" w14:textId="77777777" w:rsidR="005F45A4" w:rsidRPr="00C03F39" w:rsidRDefault="005F45A4" w:rsidP="005F45A4">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6B3110F8" w14:textId="77777777" w:rsidR="005F45A4" w:rsidRPr="00C03F39" w:rsidRDefault="005F45A4" w:rsidP="005F45A4">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5464E7B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1A276E"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77989"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E36B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74E77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DF83EF"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5645"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5B650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3F1D0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494F76"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7A4B5D"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FAA256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69823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B5287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DFE6C"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7660FA"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tcPr>
          <w:p w14:paraId="2A735EAB" w14:textId="77777777" w:rsidR="005F45A4" w:rsidRPr="00C03F39" w:rsidRDefault="005F45A4" w:rsidP="005F45A4">
            <w:pPr>
              <w:spacing w:after="0"/>
              <w:jc w:val="center"/>
              <w:rPr>
                <w:color w:val="000000"/>
                <w:lang w:val="en-US"/>
              </w:rPr>
            </w:pPr>
          </w:p>
        </w:tc>
      </w:tr>
      <w:tr w:rsidR="00C7704A" w:rsidRPr="00491A77" w14:paraId="22B08018" w14:textId="77777777" w:rsidTr="005F45A4">
        <w:trPr>
          <w:trHeight w:val="266"/>
          <w:jc w:val="center"/>
        </w:trPr>
        <w:tc>
          <w:tcPr>
            <w:tcW w:w="1134" w:type="dxa"/>
            <w:shd w:val="clear" w:color="auto" w:fill="auto"/>
            <w:noWrap/>
            <w:vAlign w:val="center"/>
            <w:hideMark/>
          </w:tcPr>
          <w:p w14:paraId="4D2E5F4D" w14:textId="77777777" w:rsidR="00C7704A" w:rsidRPr="00C03F39" w:rsidRDefault="00C7704A" w:rsidP="00C7704A">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70AFD4B" w14:textId="2754F618" w:rsidR="00C7704A" w:rsidRPr="00C03F39" w:rsidRDefault="00C7704A" w:rsidP="00C7704A">
            <w:pPr>
              <w:spacing w:after="0"/>
              <w:jc w:val="center"/>
              <w:rPr>
                <w:color w:val="000000"/>
                <w:lang w:val="en-US"/>
              </w:rPr>
            </w:pPr>
            <w:r w:rsidRPr="00A45633">
              <w:rPr>
                <w:rFonts w:hint="eastAsia"/>
                <w:color w:val="000000"/>
              </w:rPr>
              <w:t>10.33</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4BA3E470" w14:textId="01C60464" w:rsidR="00C7704A" w:rsidRPr="00C03F39" w:rsidRDefault="00C7704A" w:rsidP="00C7704A">
            <w:pPr>
              <w:spacing w:after="0"/>
              <w:jc w:val="center"/>
              <w:rPr>
                <w:color w:val="000000"/>
                <w:lang w:val="en-US"/>
              </w:rPr>
            </w:pPr>
            <w:r w:rsidRPr="00A45633">
              <w:rPr>
                <w:rFonts w:hint="eastAsia"/>
                <w:color w:val="000000"/>
              </w:rPr>
              <w:t>10.74</w:t>
            </w:r>
          </w:p>
        </w:tc>
        <w:tc>
          <w:tcPr>
            <w:tcW w:w="723" w:type="dxa"/>
            <w:tcBorders>
              <w:top w:val="nil"/>
              <w:left w:val="single" w:sz="4" w:space="0" w:color="auto"/>
              <w:bottom w:val="nil"/>
              <w:right w:val="nil"/>
            </w:tcBorders>
            <w:shd w:val="clear" w:color="auto" w:fill="auto"/>
            <w:noWrap/>
            <w:vAlign w:val="center"/>
          </w:tcPr>
          <w:p w14:paraId="697F6D6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943A7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4D13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2ACB7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DC0E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6DF17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D59876"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690C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2C043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A9C1F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82E55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AA6095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C0047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778711"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5887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D12FA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241DB4DE" w14:textId="77777777" w:rsidR="00C7704A" w:rsidRPr="00C03F39" w:rsidRDefault="00C7704A" w:rsidP="00C7704A">
            <w:pPr>
              <w:spacing w:after="0"/>
              <w:jc w:val="center"/>
              <w:rPr>
                <w:color w:val="000000"/>
                <w:lang w:val="en-US"/>
              </w:rPr>
            </w:pPr>
          </w:p>
        </w:tc>
      </w:tr>
      <w:tr w:rsidR="00C7704A" w:rsidRPr="00491A77" w14:paraId="593D801E" w14:textId="77777777" w:rsidTr="005F45A4">
        <w:trPr>
          <w:trHeight w:val="266"/>
          <w:jc w:val="center"/>
        </w:trPr>
        <w:tc>
          <w:tcPr>
            <w:tcW w:w="1134" w:type="dxa"/>
            <w:shd w:val="clear" w:color="auto" w:fill="auto"/>
            <w:noWrap/>
            <w:vAlign w:val="center"/>
            <w:hideMark/>
          </w:tcPr>
          <w:p w14:paraId="682ECB38"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370D84" w14:textId="20933F2A" w:rsidR="00C7704A" w:rsidRPr="00C03F39" w:rsidRDefault="00C7704A" w:rsidP="00C7704A">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90E698D" w14:textId="11E0717D" w:rsidR="00C7704A" w:rsidRPr="00C03F39" w:rsidRDefault="00C7704A" w:rsidP="00C7704A">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68F435F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C631B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6E518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9D73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017374"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6FE4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451102"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BAA23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2DA5B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BD15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DBB09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12843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6C44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5946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9B0E1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80D3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7A03C7D" w14:textId="77777777" w:rsidR="00C7704A" w:rsidRPr="00C03F39" w:rsidRDefault="00C7704A" w:rsidP="00C7704A">
            <w:pPr>
              <w:spacing w:after="0"/>
              <w:jc w:val="center"/>
              <w:rPr>
                <w:color w:val="000000"/>
                <w:lang w:val="en-US"/>
              </w:rPr>
            </w:pPr>
          </w:p>
        </w:tc>
      </w:tr>
      <w:tr w:rsidR="00C7704A" w:rsidRPr="00491A77" w14:paraId="308021AA" w14:textId="77777777" w:rsidTr="005F45A4">
        <w:trPr>
          <w:trHeight w:val="266"/>
          <w:jc w:val="center"/>
        </w:trPr>
        <w:tc>
          <w:tcPr>
            <w:tcW w:w="1134" w:type="dxa"/>
            <w:shd w:val="clear" w:color="auto" w:fill="auto"/>
            <w:noWrap/>
            <w:vAlign w:val="center"/>
            <w:hideMark/>
          </w:tcPr>
          <w:p w14:paraId="2768F0B7" w14:textId="77777777" w:rsidR="00C7704A" w:rsidRPr="00C03F39" w:rsidRDefault="00C7704A" w:rsidP="00C7704A">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7FE772F2" w14:textId="2A153657" w:rsidR="00C7704A" w:rsidRPr="00C03F39" w:rsidRDefault="00C7704A" w:rsidP="00C7704A">
            <w:pPr>
              <w:spacing w:after="0"/>
              <w:jc w:val="center"/>
              <w:rPr>
                <w:color w:val="000000"/>
                <w:lang w:val="en-US"/>
              </w:rPr>
            </w:pPr>
            <w:r w:rsidRPr="00A45633">
              <w:rPr>
                <w:rFonts w:hint="eastAsia"/>
                <w:color w:val="000000"/>
              </w:rPr>
              <w:t>7.29</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D319F47" w14:textId="44925411" w:rsidR="00C7704A" w:rsidRPr="00C03F39" w:rsidRDefault="00C7704A" w:rsidP="00C7704A">
            <w:pPr>
              <w:spacing w:after="0"/>
              <w:jc w:val="center"/>
              <w:rPr>
                <w:color w:val="000000"/>
                <w:lang w:val="en-US"/>
              </w:rPr>
            </w:pPr>
            <w:r w:rsidRPr="00A45633">
              <w:rPr>
                <w:rFonts w:hint="eastAsia"/>
                <w:color w:val="000000"/>
              </w:rPr>
              <w:t>10.32</w:t>
            </w:r>
          </w:p>
        </w:tc>
        <w:tc>
          <w:tcPr>
            <w:tcW w:w="723" w:type="dxa"/>
            <w:tcBorders>
              <w:top w:val="nil"/>
              <w:left w:val="single" w:sz="4" w:space="0" w:color="auto"/>
              <w:bottom w:val="single" w:sz="4" w:space="0" w:color="auto"/>
              <w:right w:val="nil"/>
            </w:tcBorders>
            <w:shd w:val="clear" w:color="auto" w:fill="auto"/>
            <w:noWrap/>
            <w:vAlign w:val="center"/>
          </w:tcPr>
          <w:p w14:paraId="23B86041"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3516205" w14:textId="77777777" w:rsidR="00C7704A" w:rsidRPr="00C03F39" w:rsidRDefault="00C7704A" w:rsidP="00C7704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42A53CD"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DAE3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7196D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B5E4D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19FC3B"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DEE264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3EFFC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E85A68"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E0EFB7"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359389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DBDA8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5B74A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976EC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80C98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6BBF99E7" w14:textId="77777777" w:rsidR="00C7704A" w:rsidRPr="00C03F39" w:rsidRDefault="00C7704A" w:rsidP="00C7704A">
            <w:pPr>
              <w:spacing w:after="0"/>
              <w:jc w:val="center"/>
              <w:rPr>
                <w:color w:val="000000"/>
                <w:lang w:val="en-US"/>
              </w:rPr>
            </w:pPr>
          </w:p>
        </w:tc>
      </w:tr>
      <w:tr w:rsidR="00C7704A" w:rsidRPr="00491A77" w14:paraId="541671A9" w14:textId="77777777" w:rsidTr="005F45A4">
        <w:trPr>
          <w:trHeight w:val="266"/>
          <w:jc w:val="center"/>
        </w:trPr>
        <w:tc>
          <w:tcPr>
            <w:tcW w:w="1134" w:type="dxa"/>
            <w:shd w:val="clear" w:color="auto" w:fill="auto"/>
            <w:noWrap/>
            <w:vAlign w:val="center"/>
            <w:hideMark/>
          </w:tcPr>
          <w:p w14:paraId="3E983C37"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14AF26E" w14:textId="42C8979A" w:rsidR="00C7704A" w:rsidRPr="00C03F39" w:rsidRDefault="00C7704A" w:rsidP="00C7704A">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34347BE" w14:textId="7A968D40" w:rsidR="00C7704A" w:rsidRPr="00C03F39" w:rsidRDefault="00C7704A" w:rsidP="00C7704A">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27241F83" w14:textId="666F5F6F" w:rsidR="00C7704A" w:rsidRPr="00C03F39" w:rsidRDefault="00C7704A" w:rsidP="00C7704A">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2FD9B61D" w14:textId="602F989D" w:rsidR="00C7704A" w:rsidRPr="00C03F39" w:rsidRDefault="00C7704A" w:rsidP="00C7704A">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E2C41FD" w14:textId="7024450F" w:rsidR="00C7704A" w:rsidRPr="00C03F39" w:rsidRDefault="00C7704A" w:rsidP="00C7704A">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12EC5D61"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71D3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B9A68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063B"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F6AF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C4C3F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EB41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70D77D"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07A22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4F13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076BA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BAC6C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9A97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B9667BB" w14:textId="77777777" w:rsidR="00C7704A" w:rsidRPr="00C03F39" w:rsidRDefault="00C7704A" w:rsidP="00C7704A">
            <w:pPr>
              <w:spacing w:after="0"/>
              <w:jc w:val="center"/>
              <w:rPr>
                <w:color w:val="000000"/>
                <w:lang w:val="en-US"/>
              </w:rPr>
            </w:pPr>
          </w:p>
        </w:tc>
      </w:tr>
      <w:tr w:rsidR="00C7704A" w:rsidRPr="00491A77" w14:paraId="70585684" w14:textId="77777777" w:rsidTr="005F45A4">
        <w:trPr>
          <w:trHeight w:val="266"/>
          <w:jc w:val="center"/>
        </w:trPr>
        <w:tc>
          <w:tcPr>
            <w:tcW w:w="1134" w:type="dxa"/>
            <w:shd w:val="clear" w:color="auto" w:fill="auto"/>
            <w:noWrap/>
            <w:vAlign w:val="center"/>
            <w:hideMark/>
          </w:tcPr>
          <w:p w14:paraId="7C133CA1" w14:textId="77777777" w:rsidR="00C7704A" w:rsidRPr="00C03F39" w:rsidRDefault="00C7704A" w:rsidP="00C7704A">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0909DD55" w14:textId="7FE27A84"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A7CCEA2" w14:textId="77C2D483"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100502" w14:textId="57965802" w:rsidR="00C7704A" w:rsidRPr="00C03F39" w:rsidRDefault="00C7704A" w:rsidP="00C7704A">
            <w:pPr>
              <w:spacing w:after="0"/>
              <w:jc w:val="center"/>
              <w:rPr>
                <w:color w:val="000000"/>
                <w:lang w:val="en-US"/>
              </w:rPr>
            </w:pPr>
            <w:r w:rsidRPr="00A45633">
              <w:rPr>
                <w:rFonts w:hint="eastAsia"/>
                <w:color w:val="000000"/>
              </w:rPr>
              <w:t>10.73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E9CBD45" w14:textId="4FAD058B" w:rsidR="00C7704A" w:rsidRPr="00C03F39" w:rsidRDefault="00C7704A" w:rsidP="00C7704A">
            <w:pPr>
              <w:spacing w:after="0"/>
              <w:jc w:val="center"/>
              <w:rPr>
                <w:color w:val="000000"/>
                <w:lang w:val="en-US"/>
              </w:rPr>
            </w:pPr>
            <w:r w:rsidRPr="00A45633">
              <w:rPr>
                <w:rFonts w:hint="eastAsia"/>
                <w:color w:val="000000"/>
              </w:rPr>
              <w:t>10.72</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E15EBF7" w14:textId="7EBC2081" w:rsidR="00C7704A" w:rsidRPr="00C03F39" w:rsidRDefault="00C7704A" w:rsidP="00C7704A">
            <w:pPr>
              <w:spacing w:after="0"/>
              <w:jc w:val="center"/>
              <w:rPr>
                <w:color w:val="000000"/>
                <w:lang w:val="en-US"/>
              </w:rPr>
            </w:pPr>
            <w:r w:rsidRPr="00A45633">
              <w:rPr>
                <w:rFonts w:hint="eastAsia"/>
                <w:color w:val="000000"/>
              </w:rPr>
              <w:t>7.64</w:t>
            </w:r>
          </w:p>
        </w:tc>
        <w:tc>
          <w:tcPr>
            <w:tcW w:w="723" w:type="dxa"/>
            <w:tcBorders>
              <w:top w:val="nil"/>
              <w:left w:val="single" w:sz="4" w:space="0" w:color="auto"/>
              <w:bottom w:val="single" w:sz="4" w:space="0" w:color="auto"/>
              <w:right w:val="nil"/>
            </w:tcBorders>
            <w:shd w:val="clear" w:color="auto" w:fill="auto"/>
            <w:noWrap/>
            <w:vAlign w:val="center"/>
          </w:tcPr>
          <w:p w14:paraId="6A0A373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667E5"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FC8746"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DE3C0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B2C4B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30B1D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22478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F3DD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94509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E4E23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C7094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BBFCE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E2EDE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0BCDC702" w14:textId="77777777" w:rsidR="00C7704A" w:rsidRPr="00C03F39" w:rsidRDefault="00C7704A" w:rsidP="00C7704A">
            <w:pPr>
              <w:spacing w:after="0"/>
              <w:jc w:val="center"/>
              <w:rPr>
                <w:color w:val="000000"/>
                <w:lang w:val="en-US"/>
              </w:rPr>
            </w:pPr>
          </w:p>
        </w:tc>
      </w:tr>
      <w:tr w:rsidR="00C7704A" w:rsidRPr="00491A77" w14:paraId="237EF13D" w14:textId="77777777" w:rsidTr="005F45A4">
        <w:trPr>
          <w:trHeight w:val="266"/>
          <w:jc w:val="center"/>
        </w:trPr>
        <w:tc>
          <w:tcPr>
            <w:tcW w:w="1134" w:type="dxa"/>
            <w:shd w:val="clear" w:color="auto" w:fill="auto"/>
            <w:noWrap/>
            <w:vAlign w:val="center"/>
            <w:hideMark/>
          </w:tcPr>
          <w:p w14:paraId="07FBE80A"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017244" w14:textId="05239D22" w:rsidR="00C7704A" w:rsidRPr="00C03F39" w:rsidRDefault="00C7704A" w:rsidP="00C7704A">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089821A" w14:textId="0DD52179" w:rsidR="00C7704A" w:rsidRPr="00C03F39" w:rsidRDefault="00C7704A" w:rsidP="00C7704A">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65112C3" w14:textId="5DDF1B47" w:rsidR="00C7704A" w:rsidRPr="00C03F39" w:rsidRDefault="00C7704A" w:rsidP="00C7704A">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3F498B39" w14:textId="038CA408" w:rsidR="00C7704A" w:rsidRPr="00C03F39" w:rsidRDefault="00C7704A" w:rsidP="00C7704A">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036ECF05" w14:textId="781AC6CC" w:rsidR="00C7704A" w:rsidRPr="00C03F39" w:rsidRDefault="00C7704A" w:rsidP="00C7704A">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4D08A6F7" w14:textId="3DFFE10C" w:rsidR="00C7704A" w:rsidRPr="00C03F39" w:rsidRDefault="00C7704A" w:rsidP="00C7704A">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5FFA3BC1" w14:textId="113D96A5" w:rsidR="00C7704A" w:rsidRPr="00C03F39" w:rsidRDefault="00C7704A" w:rsidP="00C7704A">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DD335C7" w14:textId="700224CB" w:rsidR="00C7704A" w:rsidRPr="00C03F39" w:rsidRDefault="00C7704A" w:rsidP="00C7704A">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E4E4" w14:textId="4A474220" w:rsidR="00C7704A" w:rsidRPr="00C03F39" w:rsidRDefault="00C7704A" w:rsidP="00C7704A">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31D3D14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0F569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9F6F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40AD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D21B5C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473F9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5ED1B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0B8E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E2DBE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5319E54F" w14:textId="77777777" w:rsidR="00C7704A" w:rsidRPr="00C03F39" w:rsidRDefault="00C7704A" w:rsidP="00C7704A">
            <w:pPr>
              <w:spacing w:after="0"/>
              <w:jc w:val="center"/>
              <w:rPr>
                <w:color w:val="000000"/>
                <w:lang w:val="en-US"/>
              </w:rPr>
            </w:pPr>
          </w:p>
        </w:tc>
      </w:tr>
      <w:tr w:rsidR="00C7704A" w:rsidRPr="00491A77" w14:paraId="3CAEABAE" w14:textId="77777777" w:rsidTr="005F45A4">
        <w:trPr>
          <w:trHeight w:val="266"/>
          <w:jc w:val="center"/>
        </w:trPr>
        <w:tc>
          <w:tcPr>
            <w:tcW w:w="1134" w:type="dxa"/>
            <w:shd w:val="clear" w:color="auto" w:fill="auto"/>
            <w:noWrap/>
            <w:vAlign w:val="center"/>
            <w:hideMark/>
          </w:tcPr>
          <w:p w14:paraId="57F971BF" w14:textId="77777777" w:rsidR="00C7704A" w:rsidRPr="00C03F39" w:rsidRDefault="00C7704A" w:rsidP="00C7704A">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178D9C42" w14:textId="3DF12487" w:rsidR="00C7704A" w:rsidRPr="00C03F39" w:rsidRDefault="00C7704A" w:rsidP="00C7704A">
            <w:pPr>
              <w:spacing w:after="0"/>
              <w:jc w:val="center"/>
              <w:rPr>
                <w:color w:val="000000"/>
                <w:lang w:val="en-US"/>
              </w:rPr>
            </w:pPr>
            <w:r w:rsidRPr="00A45633">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EB04AB9" w14:textId="64C0DB86"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C2F5E45" w14:textId="3C1E8222"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40465A" w14:textId="542531F2" w:rsidR="00C7704A" w:rsidRPr="00C03F39" w:rsidRDefault="00C7704A" w:rsidP="00C7704A">
            <w:pPr>
              <w:spacing w:after="0"/>
              <w:jc w:val="center"/>
              <w:rPr>
                <w:color w:val="000000"/>
                <w:lang w:val="en-US"/>
              </w:rPr>
            </w:pPr>
            <w:r w:rsidRPr="00A45633">
              <w:rPr>
                <w:rFonts w:hint="eastAsia"/>
                <w:color w:val="000000"/>
              </w:rPr>
              <w:t>10.65</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CD79089" w14:textId="5A5C8F0B"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D0A732" w14:textId="135BA172" w:rsidR="00C7704A" w:rsidRPr="00C03F39" w:rsidRDefault="00C7704A" w:rsidP="00C7704A">
            <w:pPr>
              <w:spacing w:after="0"/>
              <w:jc w:val="center"/>
              <w:rPr>
                <w:color w:val="000000"/>
                <w:lang w:val="en-US"/>
              </w:rPr>
            </w:pPr>
            <w:r w:rsidRPr="00A45633">
              <w:rPr>
                <w:rFonts w:hint="eastAsia"/>
                <w:color w:val="000000"/>
              </w:rPr>
              <w:t>10.63</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3AAFFB5" w14:textId="5B2B2EB8"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22094BB" w14:textId="43284950"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06F67279" w14:textId="11434CD2" w:rsidR="00C7704A" w:rsidRPr="00C03F39" w:rsidRDefault="00C7704A" w:rsidP="00C7704A">
            <w:pPr>
              <w:spacing w:after="0"/>
              <w:jc w:val="center"/>
              <w:rPr>
                <w:color w:val="000000"/>
                <w:lang w:val="en-US"/>
              </w:rPr>
            </w:pPr>
            <w:r w:rsidRPr="00A45633">
              <w:rPr>
                <w:rFonts w:hint="eastAsia"/>
                <w:color w:val="000000"/>
              </w:rPr>
              <w:t>7.64</w:t>
            </w:r>
          </w:p>
        </w:tc>
        <w:tc>
          <w:tcPr>
            <w:tcW w:w="722" w:type="dxa"/>
            <w:tcBorders>
              <w:top w:val="nil"/>
              <w:left w:val="single" w:sz="4" w:space="0" w:color="auto"/>
              <w:bottom w:val="single" w:sz="4" w:space="0" w:color="auto"/>
              <w:right w:val="nil"/>
            </w:tcBorders>
            <w:shd w:val="clear" w:color="auto" w:fill="auto"/>
            <w:noWrap/>
            <w:vAlign w:val="center"/>
          </w:tcPr>
          <w:p w14:paraId="379249B3"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222548"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FCF90B"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DEB1C8C" w14:textId="77777777" w:rsidR="00C7704A" w:rsidRPr="00C03F39" w:rsidRDefault="00C7704A" w:rsidP="00C7704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FB319D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4F47952"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1DF1B9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733A4FD"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34D4C10"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tcPr>
          <w:p w14:paraId="376BC699" w14:textId="77777777" w:rsidR="00C7704A" w:rsidRPr="00C03F39" w:rsidRDefault="00C7704A" w:rsidP="00C7704A">
            <w:pPr>
              <w:spacing w:after="0"/>
              <w:jc w:val="center"/>
              <w:rPr>
                <w:color w:val="000000"/>
                <w:lang w:val="en-US"/>
              </w:rPr>
            </w:pPr>
          </w:p>
        </w:tc>
      </w:tr>
      <w:tr w:rsidR="00C7704A" w:rsidRPr="00491A77" w14:paraId="2967320B" w14:textId="77777777" w:rsidTr="005F45A4">
        <w:trPr>
          <w:trHeight w:val="266"/>
          <w:jc w:val="center"/>
        </w:trPr>
        <w:tc>
          <w:tcPr>
            <w:tcW w:w="1134" w:type="dxa"/>
            <w:shd w:val="clear" w:color="auto" w:fill="auto"/>
            <w:noWrap/>
            <w:vAlign w:val="center"/>
            <w:hideMark/>
          </w:tcPr>
          <w:p w14:paraId="13FD12B9"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C3F4E2" w14:textId="786B08CE" w:rsidR="00C7704A" w:rsidRPr="00C03F39" w:rsidRDefault="00C7704A" w:rsidP="00C7704A">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E966C59" w14:textId="047CEE3B" w:rsidR="00C7704A" w:rsidRPr="00C03F39" w:rsidRDefault="00C7704A" w:rsidP="00C7704A">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BC7820D" w14:textId="78431CB4" w:rsidR="00C7704A" w:rsidRPr="00C03F39" w:rsidRDefault="00C7704A" w:rsidP="00C7704A">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FD4FFF8" w14:textId="400557B1" w:rsidR="00C7704A" w:rsidRPr="00C03F39" w:rsidRDefault="00C7704A" w:rsidP="00C7704A">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6C9F5E" w14:textId="709BF3C5" w:rsidR="00C7704A" w:rsidRPr="00C03F39" w:rsidRDefault="00C7704A" w:rsidP="00C7704A">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172A9D90" w14:textId="2386CF7D" w:rsidR="00C7704A" w:rsidRPr="00C03F39" w:rsidRDefault="00C7704A" w:rsidP="00C7704A">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58EB4A91" w14:textId="019E3955" w:rsidR="00C7704A" w:rsidRPr="00C03F39" w:rsidRDefault="00C7704A" w:rsidP="00C7704A">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559891CA" w14:textId="561CC7AC" w:rsidR="00C7704A" w:rsidRPr="00C03F39" w:rsidRDefault="00C7704A" w:rsidP="00C7704A">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591DC88D" w14:textId="07D09773" w:rsidR="00C7704A" w:rsidRPr="00C03F39" w:rsidRDefault="00C7704A" w:rsidP="00C7704A">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6A39EB7" w14:textId="342A54D6" w:rsidR="00C7704A" w:rsidRPr="00C03F39" w:rsidRDefault="00C7704A" w:rsidP="00C7704A">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2E0CB5FD" w14:textId="02E1E37B" w:rsidR="00C7704A" w:rsidRPr="00C03F39" w:rsidRDefault="00C7704A" w:rsidP="00C7704A">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38AE66C7" w14:textId="7BE46E99" w:rsidR="00C7704A" w:rsidRPr="00C03F39" w:rsidRDefault="00C7704A" w:rsidP="00C7704A">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5A9BF28" w14:textId="473BE71E" w:rsidR="00C7704A" w:rsidRPr="00C03F39" w:rsidRDefault="00C7704A" w:rsidP="00C7704A">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2C17135C" w14:textId="04A09542" w:rsidR="00C7704A" w:rsidRPr="00C03F39" w:rsidRDefault="00C7704A" w:rsidP="00C7704A">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C4E823F" w14:textId="2779EFD3" w:rsidR="00C7704A" w:rsidRPr="00C03F39" w:rsidRDefault="00C7704A" w:rsidP="00C7704A">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3AE76BDA" w14:textId="655BBF94" w:rsidR="00C7704A" w:rsidRPr="00C03F39" w:rsidRDefault="00C7704A" w:rsidP="00C7704A">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5B21502D" w14:textId="7EB3CE4B" w:rsidR="00C7704A" w:rsidRPr="00C03F39" w:rsidRDefault="00C7704A" w:rsidP="00C7704A">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280DC137" w14:textId="76572A74" w:rsidR="00C7704A" w:rsidRPr="00C03F39" w:rsidRDefault="00C7704A" w:rsidP="00C7704A">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2BA1FEA" w14:textId="0F4A5683" w:rsidR="00C7704A" w:rsidRPr="00C03F39" w:rsidRDefault="00C7704A" w:rsidP="00C7704A">
            <w:pPr>
              <w:spacing w:after="0"/>
              <w:jc w:val="center"/>
              <w:rPr>
                <w:color w:val="000000"/>
                <w:lang w:val="en-US"/>
              </w:rPr>
            </w:pPr>
            <w:r>
              <w:rPr>
                <w:rFonts w:hint="eastAsia"/>
                <w:color w:val="000000"/>
              </w:rPr>
              <w:t>#3</w:t>
            </w:r>
            <w:r>
              <w:rPr>
                <w:color w:val="000000"/>
              </w:rPr>
              <w:t>7</w:t>
            </w:r>
          </w:p>
        </w:tc>
      </w:tr>
      <w:tr w:rsidR="00C7704A" w:rsidRPr="00491A77" w14:paraId="6C2EE694" w14:textId="77777777" w:rsidTr="005F45A4">
        <w:trPr>
          <w:trHeight w:val="266"/>
          <w:jc w:val="center"/>
        </w:trPr>
        <w:tc>
          <w:tcPr>
            <w:tcW w:w="1134" w:type="dxa"/>
            <w:shd w:val="clear" w:color="auto" w:fill="auto"/>
            <w:noWrap/>
            <w:vAlign w:val="center"/>
            <w:hideMark/>
          </w:tcPr>
          <w:p w14:paraId="76F7A842" w14:textId="77777777" w:rsidR="00C7704A" w:rsidRPr="00C03F39" w:rsidRDefault="00C7704A" w:rsidP="00C7704A">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5FEEB22" w14:textId="5252C1CD" w:rsidR="00C7704A" w:rsidRPr="00C03F39" w:rsidRDefault="00C7704A" w:rsidP="00C7704A">
            <w:pPr>
              <w:spacing w:after="0"/>
              <w:jc w:val="center"/>
              <w:rPr>
                <w:color w:val="000000"/>
                <w:lang w:val="en-US"/>
              </w:rPr>
            </w:pPr>
            <w:r w:rsidRPr="00A45633">
              <w:rPr>
                <w:rFonts w:hint="eastAsia"/>
                <w:color w:val="000000"/>
              </w:rPr>
              <w:t>3.70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F8F3444" w14:textId="2B5A49E2" w:rsidR="00C7704A" w:rsidRPr="00C03F39" w:rsidRDefault="00C7704A" w:rsidP="00C7704A">
            <w:pPr>
              <w:spacing w:after="0"/>
              <w:jc w:val="center"/>
              <w:rPr>
                <w:color w:val="000000"/>
                <w:lang w:val="en-US"/>
              </w:rPr>
            </w:pPr>
            <w:r w:rsidRPr="00A45633">
              <w:rPr>
                <w:rFonts w:hint="eastAsia"/>
                <w:color w:val="000000"/>
              </w:rPr>
              <w:t>4.59</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63D50864" w14:textId="11B46B64" w:rsidR="00C7704A" w:rsidRPr="00C03F39" w:rsidRDefault="00C7704A" w:rsidP="00C7704A">
            <w:pPr>
              <w:spacing w:after="0"/>
              <w:jc w:val="center"/>
              <w:rPr>
                <w:color w:val="000000"/>
                <w:lang w:val="en-US"/>
              </w:rPr>
            </w:pPr>
            <w:r w:rsidRPr="00A45633">
              <w:rPr>
                <w:rFonts w:hint="eastAsia"/>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EAFCF8C" w14:textId="013F8AF7" w:rsidR="00C7704A" w:rsidRPr="00C03F39" w:rsidRDefault="00C7704A" w:rsidP="00C7704A">
            <w:pPr>
              <w:spacing w:after="0"/>
              <w:jc w:val="center"/>
              <w:rPr>
                <w:color w:val="000000"/>
                <w:lang w:val="en-US"/>
              </w:rPr>
            </w:pPr>
            <w:r w:rsidRPr="00A45633">
              <w:rPr>
                <w:rFonts w:hint="eastAsia"/>
                <w:color w:val="000000"/>
              </w:rPr>
              <w:t>7.63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9BA2B4A" w14:textId="37B1B0D1" w:rsidR="00C7704A" w:rsidRPr="00C03F39" w:rsidRDefault="00C7704A" w:rsidP="00C7704A">
            <w:pPr>
              <w:spacing w:after="0"/>
              <w:jc w:val="center"/>
              <w:rPr>
                <w:color w:val="000000"/>
                <w:lang w:val="en-US"/>
              </w:rPr>
            </w:pPr>
            <w:r w:rsidRPr="00A45633">
              <w:rPr>
                <w:rFonts w:hint="eastAsia"/>
                <w:color w:val="000000"/>
              </w:rPr>
              <w:t>10.73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1B926C" w14:textId="3E7EA8BE"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ACCF939" w14:textId="0674E65C" w:rsidR="00C7704A" w:rsidRPr="00C03F39" w:rsidRDefault="00C7704A" w:rsidP="00C7704A">
            <w:pPr>
              <w:spacing w:after="0"/>
              <w:jc w:val="center"/>
              <w:rPr>
                <w:color w:val="000000"/>
                <w:lang w:val="en-US"/>
              </w:rPr>
            </w:pPr>
            <w:r w:rsidRPr="00A45633">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81DE32" w14:textId="59BC0305" w:rsidR="00C7704A" w:rsidRPr="00C03F39" w:rsidRDefault="00C7704A" w:rsidP="00C7704A">
            <w:pPr>
              <w:spacing w:after="0"/>
              <w:jc w:val="center"/>
              <w:rPr>
                <w:color w:val="000000"/>
                <w:lang w:val="en-US"/>
              </w:rPr>
            </w:pPr>
            <w:r w:rsidRPr="00A45633">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535D984" w14:textId="77F77CC8" w:rsidR="00C7704A" w:rsidRPr="00C03F39" w:rsidRDefault="00C7704A" w:rsidP="00C7704A">
            <w:pPr>
              <w:spacing w:after="0"/>
              <w:jc w:val="center"/>
              <w:rPr>
                <w:color w:val="000000"/>
                <w:lang w:val="en-US"/>
              </w:rPr>
            </w:pPr>
            <w:r w:rsidRPr="00A45633">
              <w:rPr>
                <w:rFonts w:hint="eastAsia"/>
                <w:color w:val="000000"/>
              </w:rPr>
              <w:t>10.54</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DE65D03" w14:textId="43B8DD39" w:rsidR="00C7704A" w:rsidRPr="00C03F39" w:rsidRDefault="00C7704A" w:rsidP="00C7704A">
            <w:pPr>
              <w:spacing w:after="0"/>
              <w:jc w:val="center"/>
              <w:rPr>
                <w:color w:val="000000"/>
                <w:lang w:val="en-US"/>
              </w:rPr>
            </w:pPr>
            <w:r w:rsidRPr="00A45633">
              <w:rPr>
                <w:rFonts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098B47E9" w14:textId="2B410C2F"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F526706" w14:textId="54CE6713" w:rsidR="00C7704A" w:rsidRPr="00C03F39" w:rsidRDefault="00C7704A" w:rsidP="00C7704A">
            <w:pPr>
              <w:spacing w:after="0"/>
              <w:jc w:val="center"/>
              <w:rPr>
                <w:color w:val="000000"/>
                <w:lang w:val="en-US"/>
              </w:rPr>
            </w:pPr>
            <w:r w:rsidRPr="00A45633">
              <w:rPr>
                <w:rFonts w:hint="eastAsia"/>
                <w:color w:val="000000"/>
              </w:rPr>
              <w:t>5.86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7471F8E" w14:textId="1911A947" w:rsidR="00C7704A" w:rsidRPr="00C03F39" w:rsidRDefault="00C7704A" w:rsidP="00C7704A">
            <w:pPr>
              <w:spacing w:after="0"/>
              <w:jc w:val="center"/>
              <w:rPr>
                <w:color w:val="000000"/>
                <w:lang w:val="en-US"/>
              </w:rPr>
            </w:pPr>
            <w:r w:rsidRPr="00A45633">
              <w:rPr>
                <w:rFonts w:hint="eastAsia"/>
                <w:color w:val="000000"/>
              </w:rPr>
              <w:t>5.85</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926446" w14:textId="3D7402D2"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11DBB88" w14:textId="6F29BF37"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CB00BAC" w14:textId="2F2ECED9"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8BCB952" w14:textId="7DE51045" w:rsidR="00C7704A" w:rsidRPr="00C03F39" w:rsidRDefault="00C7704A" w:rsidP="00C7704A">
            <w:pPr>
              <w:spacing w:after="0"/>
              <w:jc w:val="center"/>
              <w:rPr>
                <w:color w:val="000000"/>
                <w:lang w:val="en-US"/>
              </w:rPr>
            </w:pPr>
            <w:r w:rsidRPr="00A45633">
              <w:rPr>
                <w:rFonts w:hint="eastAsia"/>
                <w:color w:val="000000"/>
              </w:rPr>
              <w:t>7.64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B1E77F3" w14:textId="50C06165" w:rsidR="00C7704A" w:rsidRPr="00C03F39" w:rsidRDefault="00C7704A" w:rsidP="00C7704A">
            <w:pPr>
              <w:spacing w:after="0"/>
              <w:jc w:val="center"/>
              <w:rPr>
                <w:color w:val="000000"/>
                <w:lang w:val="en-US"/>
              </w:rPr>
            </w:pPr>
            <w:r w:rsidRPr="00A45633">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4AEC741A" w14:textId="694E88B9" w:rsidR="00C7704A" w:rsidRPr="00C03F39" w:rsidRDefault="00C7704A" w:rsidP="00C7704A">
            <w:pPr>
              <w:spacing w:after="0"/>
              <w:jc w:val="center"/>
              <w:rPr>
                <w:color w:val="000000"/>
                <w:lang w:val="en-US"/>
              </w:rPr>
            </w:pPr>
            <w:r w:rsidRPr="00A45633">
              <w:rPr>
                <w:rFonts w:hint="eastAsia"/>
                <w:color w:val="000000"/>
              </w:rPr>
              <w:t>4.64</w:t>
            </w:r>
          </w:p>
        </w:tc>
      </w:tr>
    </w:tbl>
    <w:p w14:paraId="5E50B380" w14:textId="77777777" w:rsidR="005F45A4" w:rsidRDefault="005F45A4" w:rsidP="005F45A4">
      <w:pPr>
        <w:spacing w:line="276" w:lineRule="auto"/>
        <w:ind w:left="100" w:hangingChars="50" w:hanging="100"/>
        <w:rPr>
          <w:lang w:val="en-US"/>
        </w:rPr>
      </w:pPr>
    </w:p>
    <w:p w14:paraId="59031987" w14:textId="2DEF256F" w:rsidR="005F45A4" w:rsidRDefault="00C7704A" w:rsidP="005F45A4">
      <w:pPr>
        <w:spacing w:line="276" w:lineRule="auto"/>
        <w:ind w:left="100" w:hangingChars="50" w:hanging="100"/>
        <w:jc w:val="center"/>
        <w:rPr>
          <w:lang w:val="en-US"/>
        </w:rPr>
      </w:pPr>
      <w:r>
        <w:rPr>
          <w:noProof/>
          <w:lang w:val="en-US" w:eastAsia="ko-KR"/>
        </w:rPr>
        <w:drawing>
          <wp:inline distT="0" distB="0" distL="0" distR="0" wp14:anchorId="4A7BD1BD" wp14:editId="180539B1">
            <wp:extent cx="7943850" cy="2650089"/>
            <wp:effectExtent l="0" t="0" r="0" b="0"/>
            <wp:docPr id="2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959535" cy="2655321"/>
                    </a:xfrm>
                    <a:prstGeom prst="rect">
                      <a:avLst/>
                    </a:prstGeom>
                    <a:noFill/>
                    <a:extLst/>
                  </pic:spPr>
                </pic:pic>
              </a:graphicData>
            </a:graphic>
          </wp:inline>
        </w:drawing>
      </w:r>
    </w:p>
    <w:p w14:paraId="66F73CB0" w14:textId="6ECEA61E" w:rsidR="005F45A4" w:rsidRPr="000C68ED" w:rsidRDefault="005F45A4" w:rsidP="005F45A4">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8</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35E01450" w14:textId="77777777" w:rsidR="005F45A4" w:rsidRPr="000C68ED" w:rsidRDefault="005F45A4" w:rsidP="005F45A4">
      <w:pPr>
        <w:spacing w:after="0"/>
        <w:rPr>
          <w:lang w:val="en-US" w:eastAsia="zh-CN"/>
        </w:rPr>
        <w:sectPr w:rsidR="005F45A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0781BDF" w14:textId="5E647DBF" w:rsidR="005F45A4" w:rsidRPr="000C68ED" w:rsidRDefault="005F45A4" w:rsidP="005F45A4">
      <w:pPr>
        <w:pStyle w:val="BodyText"/>
        <w:rPr>
          <w:rFonts w:eastAsiaTheme="minorEastAsia"/>
          <w:lang w:val="en-US" w:eastAsia="ko-KR"/>
        </w:rPr>
      </w:pPr>
      <w:r w:rsidRPr="000C68ED">
        <w:rPr>
          <w:rFonts w:eastAsiaTheme="minorEastAsia"/>
          <w:lang w:val="en-US" w:eastAsia="ko-KR"/>
        </w:rPr>
        <w:lastRenderedPageBreak/>
        <w:t>Table 2-</w:t>
      </w:r>
      <w:r w:rsidR="00C7704A">
        <w:rPr>
          <w:rFonts w:eastAsiaTheme="minorEastAsia"/>
          <w:lang w:val="en-US" w:eastAsia="ko-KR"/>
        </w:rPr>
        <w:t>32</w:t>
      </w:r>
      <w:r w:rsidRPr="000C68ED">
        <w:rPr>
          <w:rFonts w:eastAsiaTheme="minorEastAsia"/>
          <w:lang w:val="en-US" w:eastAsia="ko-KR"/>
        </w:rPr>
        <w:t xml:space="preserve"> shows the maximum value of simulation results considering combinations of Outer/Inner sub-band configuration.</w:t>
      </w:r>
    </w:p>
    <w:p w14:paraId="4AD23FE9" w14:textId="7548FFCE" w:rsidR="005F45A4" w:rsidRDefault="005F45A4" w:rsidP="005F45A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7704A">
        <w:rPr>
          <w:rFonts w:ascii="Times New Roman" w:hAnsi="Times New Roman"/>
        </w:rPr>
        <w:t>32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C7704A">
        <w:rPr>
          <w:rFonts w:ascii="Times New Roman" w:hAnsi="Times New Roman"/>
        </w:rPr>
        <w:t>53</w:t>
      </w:r>
      <w:r>
        <w:rPr>
          <w:rFonts w:ascii="Times New Roman" w:hAnsi="Times New Roman"/>
        </w:rPr>
        <w:t xml:space="preserve">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C7704A" w14:paraId="15924170" w14:textId="77777777" w:rsidTr="00D90A36">
        <w:trPr>
          <w:trHeight w:val="237"/>
          <w:jc w:val="center"/>
        </w:trPr>
        <w:tc>
          <w:tcPr>
            <w:tcW w:w="1797" w:type="dxa"/>
            <w:vMerge w:val="restart"/>
            <w:tcBorders>
              <w:top w:val="single" w:sz="4" w:space="0" w:color="auto"/>
            </w:tcBorders>
            <w:shd w:val="clear" w:color="auto" w:fill="auto"/>
          </w:tcPr>
          <w:p w14:paraId="1623B74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33A105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27769D59" w14:textId="77777777" w:rsidTr="00D90A36">
        <w:trPr>
          <w:trHeight w:val="237"/>
          <w:jc w:val="center"/>
        </w:trPr>
        <w:tc>
          <w:tcPr>
            <w:tcW w:w="1797" w:type="dxa"/>
            <w:vMerge/>
            <w:shd w:val="clear" w:color="auto" w:fill="auto"/>
          </w:tcPr>
          <w:p w14:paraId="26E5192A" w14:textId="77777777" w:rsidR="00C7704A" w:rsidRPr="00A1115A" w:rsidRDefault="00C7704A" w:rsidP="00D90A36">
            <w:pPr>
              <w:pStyle w:val="TAH"/>
            </w:pPr>
          </w:p>
        </w:tc>
        <w:tc>
          <w:tcPr>
            <w:tcW w:w="1700" w:type="dxa"/>
          </w:tcPr>
          <w:p w14:paraId="3E0331EE"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B9F50DA" w14:textId="77777777" w:rsidR="00C7704A" w:rsidRPr="00A1115A" w:rsidRDefault="00C7704A" w:rsidP="00D90A36">
            <w:pPr>
              <w:pStyle w:val="TAH"/>
            </w:pPr>
            <w:r>
              <w:rPr>
                <w:rFonts w:eastAsiaTheme="minorEastAsia" w:hint="eastAsia"/>
                <w:lang w:eastAsia="ko-KR"/>
              </w:rPr>
              <w:t>40MHz</w:t>
            </w:r>
          </w:p>
        </w:tc>
        <w:tc>
          <w:tcPr>
            <w:tcW w:w="1700" w:type="dxa"/>
          </w:tcPr>
          <w:p w14:paraId="49ED896C" w14:textId="77777777" w:rsidR="00C7704A" w:rsidRPr="00A1115A" w:rsidRDefault="00C7704A" w:rsidP="00D90A36">
            <w:pPr>
              <w:pStyle w:val="TAH"/>
            </w:pPr>
            <w:r>
              <w:rPr>
                <w:rFonts w:eastAsiaTheme="minorEastAsia" w:hint="eastAsia"/>
                <w:lang w:eastAsia="ko-KR"/>
              </w:rPr>
              <w:t>60MHz</w:t>
            </w:r>
          </w:p>
        </w:tc>
        <w:tc>
          <w:tcPr>
            <w:tcW w:w="1700" w:type="dxa"/>
          </w:tcPr>
          <w:p w14:paraId="38BDBFFD" w14:textId="77777777" w:rsidR="00C7704A" w:rsidRPr="00A1115A" w:rsidRDefault="00C7704A" w:rsidP="00D90A36">
            <w:pPr>
              <w:pStyle w:val="TAH"/>
            </w:pPr>
            <w:r>
              <w:rPr>
                <w:rFonts w:eastAsiaTheme="minorEastAsia" w:hint="eastAsia"/>
                <w:lang w:eastAsia="ko-KR"/>
              </w:rPr>
              <w:t>80MHz</w:t>
            </w:r>
          </w:p>
        </w:tc>
        <w:tc>
          <w:tcPr>
            <w:tcW w:w="1737" w:type="dxa"/>
          </w:tcPr>
          <w:p w14:paraId="627B18E3"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14:paraId="6585DECA" w14:textId="77777777" w:rsidTr="00D90A36">
        <w:trPr>
          <w:trHeight w:val="237"/>
          <w:jc w:val="center"/>
        </w:trPr>
        <w:tc>
          <w:tcPr>
            <w:tcW w:w="1797" w:type="dxa"/>
            <w:shd w:val="clear" w:color="auto" w:fill="auto"/>
          </w:tcPr>
          <w:p w14:paraId="0C7F33DB" w14:textId="77777777" w:rsidR="00C7704A" w:rsidRPr="00A1115A" w:rsidRDefault="00C7704A" w:rsidP="00D90A36">
            <w:pPr>
              <w:pStyle w:val="TAH"/>
            </w:pPr>
            <w:r>
              <w:rPr>
                <w:b w:val="0"/>
                <w:bCs/>
                <w:szCs w:val="18"/>
              </w:rPr>
              <w:t>Contiguous</w:t>
            </w:r>
          </w:p>
        </w:tc>
        <w:tc>
          <w:tcPr>
            <w:tcW w:w="1700" w:type="dxa"/>
          </w:tcPr>
          <w:p w14:paraId="06F507D8" w14:textId="521C396C" w:rsidR="00C7704A" w:rsidRDefault="00C7704A" w:rsidP="00C7704A">
            <w:pPr>
              <w:pStyle w:val="TAH"/>
              <w:rPr>
                <w:rFonts w:eastAsiaTheme="minorEastAsia"/>
                <w:lang w:eastAsia="ko-KR"/>
              </w:rPr>
            </w:pPr>
            <w:r>
              <w:rPr>
                <w:rFonts w:cs="Arial"/>
                <w:b w:val="0"/>
                <w:bCs/>
                <w:szCs w:val="18"/>
              </w:rPr>
              <w:t>10.74</w:t>
            </w:r>
          </w:p>
        </w:tc>
        <w:tc>
          <w:tcPr>
            <w:tcW w:w="1637" w:type="dxa"/>
          </w:tcPr>
          <w:p w14:paraId="013A8E30" w14:textId="1FD3C2F2" w:rsidR="00C7704A" w:rsidRDefault="00C7704A" w:rsidP="00C7704A">
            <w:pPr>
              <w:pStyle w:val="TAH"/>
              <w:rPr>
                <w:rFonts w:eastAsiaTheme="minorEastAsia"/>
                <w:lang w:eastAsia="ko-KR"/>
              </w:rPr>
            </w:pPr>
            <w:r>
              <w:rPr>
                <w:b w:val="0"/>
                <w:bCs/>
                <w:szCs w:val="18"/>
              </w:rPr>
              <w:t>7.63</w:t>
            </w:r>
          </w:p>
        </w:tc>
        <w:tc>
          <w:tcPr>
            <w:tcW w:w="1700" w:type="dxa"/>
          </w:tcPr>
          <w:p w14:paraId="3E6D7B10" w14:textId="5576B3AF" w:rsidR="00C7704A" w:rsidRDefault="00C7704A" w:rsidP="00C7704A">
            <w:pPr>
              <w:pStyle w:val="TAH"/>
              <w:rPr>
                <w:rFonts w:eastAsiaTheme="minorEastAsia"/>
                <w:lang w:eastAsia="ko-KR"/>
              </w:rPr>
            </w:pPr>
            <w:r>
              <w:rPr>
                <w:b w:val="0"/>
                <w:bCs/>
                <w:szCs w:val="18"/>
              </w:rPr>
              <w:t>5.88</w:t>
            </w:r>
          </w:p>
        </w:tc>
        <w:tc>
          <w:tcPr>
            <w:tcW w:w="1700" w:type="dxa"/>
          </w:tcPr>
          <w:p w14:paraId="0916F46D" w14:textId="1062D033" w:rsidR="00C7704A" w:rsidRDefault="00C7704A" w:rsidP="00C7704A">
            <w:pPr>
              <w:pStyle w:val="TAH"/>
              <w:rPr>
                <w:rFonts w:eastAsiaTheme="minorEastAsia"/>
                <w:lang w:eastAsia="ko-KR"/>
              </w:rPr>
            </w:pPr>
            <w:r>
              <w:rPr>
                <w:rFonts w:cs="Arial"/>
                <w:b w:val="0"/>
                <w:bCs/>
                <w:szCs w:val="18"/>
              </w:rPr>
              <w:t>4.66</w:t>
            </w:r>
          </w:p>
        </w:tc>
        <w:tc>
          <w:tcPr>
            <w:tcW w:w="1737" w:type="dxa"/>
          </w:tcPr>
          <w:p w14:paraId="50ABAFD8" w14:textId="7613D223" w:rsidR="00C7704A" w:rsidRDefault="00C7704A" w:rsidP="00C7704A">
            <w:pPr>
              <w:pStyle w:val="TAH"/>
              <w:rPr>
                <w:rFonts w:eastAsiaTheme="minorEastAsia"/>
                <w:lang w:eastAsia="ko-KR"/>
              </w:rPr>
            </w:pPr>
            <w:r>
              <w:rPr>
                <w:rFonts w:cs="Arial"/>
                <w:b w:val="0"/>
                <w:bCs/>
                <w:szCs w:val="18"/>
              </w:rPr>
              <w:t>3.70</w:t>
            </w:r>
          </w:p>
        </w:tc>
      </w:tr>
      <w:tr w:rsidR="00C7704A" w14:paraId="705945C8" w14:textId="77777777" w:rsidTr="00D90A36">
        <w:trPr>
          <w:trHeight w:val="237"/>
          <w:jc w:val="center"/>
        </w:trPr>
        <w:tc>
          <w:tcPr>
            <w:tcW w:w="1797" w:type="dxa"/>
            <w:shd w:val="clear" w:color="auto" w:fill="auto"/>
          </w:tcPr>
          <w:p w14:paraId="5BC0C5BF" w14:textId="77777777" w:rsidR="00C7704A" w:rsidRPr="00A1115A" w:rsidRDefault="00C7704A" w:rsidP="00D90A36">
            <w:pPr>
              <w:pStyle w:val="TAH"/>
            </w:pPr>
            <w:r>
              <w:rPr>
                <w:b w:val="0"/>
                <w:bCs/>
                <w:szCs w:val="18"/>
              </w:rPr>
              <w:t>Non-contiguous</w:t>
            </w:r>
          </w:p>
        </w:tc>
        <w:tc>
          <w:tcPr>
            <w:tcW w:w="1700" w:type="dxa"/>
          </w:tcPr>
          <w:p w14:paraId="0D6F0C7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783E60DC" w14:textId="19EA882C" w:rsidR="00C7704A" w:rsidRDefault="00C7704A" w:rsidP="00C7704A">
            <w:pPr>
              <w:pStyle w:val="TAH"/>
              <w:rPr>
                <w:rFonts w:eastAsiaTheme="minorEastAsia"/>
                <w:lang w:eastAsia="ko-KR"/>
              </w:rPr>
            </w:pPr>
            <w:r>
              <w:rPr>
                <w:rFonts w:cs="Arial"/>
                <w:b w:val="0"/>
                <w:bCs/>
                <w:szCs w:val="18"/>
              </w:rPr>
              <w:t>7.74</w:t>
            </w:r>
          </w:p>
        </w:tc>
        <w:tc>
          <w:tcPr>
            <w:tcW w:w="1700" w:type="dxa"/>
          </w:tcPr>
          <w:p w14:paraId="0C16CF23" w14:textId="45D82727" w:rsidR="00C7704A" w:rsidRDefault="00C7704A" w:rsidP="00C7704A">
            <w:pPr>
              <w:pStyle w:val="TAH"/>
              <w:rPr>
                <w:rFonts w:eastAsiaTheme="minorEastAsia"/>
                <w:lang w:eastAsia="ko-KR"/>
              </w:rPr>
            </w:pPr>
            <w:r>
              <w:rPr>
                <w:rFonts w:cs="Arial"/>
                <w:b w:val="0"/>
                <w:bCs/>
                <w:szCs w:val="18"/>
              </w:rPr>
              <w:t>5.88</w:t>
            </w:r>
          </w:p>
        </w:tc>
        <w:tc>
          <w:tcPr>
            <w:tcW w:w="1700" w:type="dxa"/>
          </w:tcPr>
          <w:p w14:paraId="621524E4" w14:textId="39D9DD84" w:rsidR="00C7704A" w:rsidRDefault="00C7704A" w:rsidP="00C7704A">
            <w:pPr>
              <w:pStyle w:val="TAH"/>
              <w:rPr>
                <w:rFonts w:eastAsiaTheme="minorEastAsia"/>
                <w:lang w:eastAsia="ko-KR"/>
              </w:rPr>
            </w:pPr>
            <w:r>
              <w:rPr>
                <w:rFonts w:cs="Arial"/>
                <w:b w:val="0"/>
                <w:bCs/>
                <w:szCs w:val="18"/>
              </w:rPr>
              <w:t>4.65</w:t>
            </w:r>
          </w:p>
        </w:tc>
        <w:tc>
          <w:tcPr>
            <w:tcW w:w="1737" w:type="dxa"/>
          </w:tcPr>
          <w:p w14:paraId="60351AFD" w14:textId="77777777" w:rsidR="00C7704A" w:rsidRDefault="00C7704A" w:rsidP="00D90A36">
            <w:pPr>
              <w:pStyle w:val="TAH"/>
              <w:rPr>
                <w:rFonts w:eastAsiaTheme="minorEastAsia"/>
                <w:lang w:eastAsia="ko-KR"/>
              </w:rPr>
            </w:pPr>
            <w:r w:rsidRPr="00565D70">
              <w:rPr>
                <w:b w:val="0"/>
                <w:bCs/>
                <w:szCs w:val="18"/>
              </w:rPr>
              <w:t>N/A</w:t>
            </w:r>
          </w:p>
        </w:tc>
      </w:tr>
    </w:tbl>
    <w:p w14:paraId="0C8A680B" w14:textId="34C6182F" w:rsidR="00C7704A" w:rsidRDefault="00C7704A" w:rsidP="005F45A4">
      <w:pPr>
        <w:pStyle w:val="TH"/>
        <w:rPr>
          <w:rFonts w:ascii="Times New Roman" w:hAnsi="Times New Roman"/>
        </w:rPr>
      </w:pPr>
    </w:p>
    <w:p w14:paraId="4596BC64" w14:textId="2AEA30A3" w:rsidR="005F45A4" w:rsidRDefault="005F45A4" w:rsidP="005F45A4">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00C7704A">
        <w:rPr>
          <w:rFonts w:eastAsiaTheme="minorEastAsia"/>
          <w:lang w:eastAsia="ko-KR"/>
        </w:rPr>
        <w:t>2</w:t>
      </w:r>
      <w:r>
        <w:rPr>
          <w:rFonts w:eastAsiaTheme="minorEastAsia"/>
          <w:lang w:eastAsia="ko-KR"/>
        </w:rPr>
        <w:t>-</w:t>
      </w:r>
      <w:r w:rsidR="00C7704A">
        <w:rPr>
          <w:rFonts w:eastAsiaTheme="minorEastAsia"/>
          <w:lang w:eastAsia="ko-KR"/>
        </w:rPr>
        <w:t>33</w:t>
      </w:r>
      <w:r>
        <w:rPr>
          <w:rFonts w:eastAsiaTheme="minorEastAsia"/>
          <w:lang w:eastAsia="ko-KR"/>
        </w:rPr>
        <w:t xml:space="preserve"> or Table 2-</w:t>
      </w:r>
      <w:r w:rsidR="00C7704A">
        <w:rPr>
          <w:rFonts w:eastAsiaTheme="minorEastAsia"/>
          <w:lang w:eastAsia="ko-KR"/>
        </w:rPr>
        <w:t>34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42C613B5" w14:textId="720B11D6"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33</w:t>
      </w:r>
      <w:r w:rsidRPr="00B5046B">
        <w:rPr>
          <w:rFonts w:ascii="Times New Roman" w:hAnsi="Times New Roman"/>
          <w:lang w:val="en-US"/>
        </w:rPr>
        <w:t xml:space="preserve"> NS_</w:t>
      </w:r>
      <w:r w:rsidR="00C7704A">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C7704A" w:rsidRPr="00D70CD0" w14:paraId="62BC21DB" w14:textId="77777777" w:rsidTr="00D90A36">
        <w:trPr>
          <w:trHeight w:val="237"/>
          <w:jc w:val="center"/>
        </w:trPr>
        <w:tc>
          <w:tcPr>
            <w:tcW w:w="1797" w:type="dxa"/>
            <w:vMerge w:val="restart"/>
            <w:tcBorders>
              <w:top w:val="single" w:sz="4" w:space="0" w:color="auto"/>
            </w:tcBorders>
            <w:shd w:val="clear" w:color="auto" w:fill="auto"/>
          </w:tcPr>
          <w:p w14:paraId="6BCA7B33"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51E53F59"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1748B8F2" w14:textId="77777777" w:rsidTr="00D90A36">
        <w:trPr>
          <w:trHeight w:val="237"/>
          <w:jc w:val="center"/>
        </w:trPr>
        <w:tc>
          <w:tcPr>
            <w:tcW w:w="1797" w:type="dxa"/>
            <w:vMerge/>
            <w:shd w:val="clear" w:color="auto" w:fill="auto"/>
          </w:tcPr>
          <w:p w14:paraId="666BB74E" w14:textId="77777777" w:rsidR="00C7704A" w:rsidRPr="00A1115A" w:rsidRDefault="00C7704A" w:rsidP="00D90A36">
            <w:pPr>
              <w:pStyle w:val="TAH"/>
            </w:pPr>
          </w:p>
        </w:tc>
        <w:tc>
          <w:tcPr>
            <w:tcW w:w="1700" w:type="dxa"/>
          </w:tcPr>
          <w:p w14:paraId="4D6428FD"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6856334" w14:textId="77777777" w:rsidR="00C7704A" w:rsidRPr="00A1115A" w:rsidRDefault="00C7704A" w:rsidP="00D90A36">
            <w:pPr>
              <w:pStyle w:val="TAH"/>
            </w:pPr>
            <w:r>
              <w:rPr>
                <w:rFonts w:eastAsiaTheme="minorEastAsia" w:hint="eastAsia"/>
                <w:lang w:eastAsia="ko-KR"/>
              </w:rPr>
              <w:t>40MHz</w:t>
            </w:r>
          </w:p>
        </w:tc>
        <w:tc>
          <w:tcPr>
            <w:tcW w:w="1700" w:type="dxa"/>
          </w:tcPr>
          <w:p w14:paraId="163B8DF2" w14:textId="77777777" w:rsidR="00C7704A" w:rsidRPr="00A1115A" w:rsidRDefault="00C7704A" w:rsidP="00D90A36">
            <w:pPr>
              <w:pStyle w:val="TAH"/>
            </w:pPr>
            <w:r>
              <w:rPr>
                <w:rFonts w:eastAsiaTheme="minorEastAsia" w:hint="eastAsia"/>
                <w:lang w:eastAsia="ko-KR"/>
              </w:rPr>
              <w:t>60MHz</w:t>
            </w:r>
          </w:p>
        </w:tc>
        <w:tc>
          <w:tcPr>
            <w:tcW w:w="1700" w:type="dxa"/>
          </w:tcPr>
          <w:p w14:paraId="05C13E68" w14:textId="77777777" w:rsidR="00C7704A" w:rsidRPr="00A1115A" w:rsidRDefault="00C7704A" w:rsidP="00D90A36">
            <w:pPr>
              <w:pStyle w:val="TAH"/>
            </w:pPr>
            <w:r>
              <w:rPr>
                <w:rFonts w:eastAsiaTheme="minorEastAsia" w:hint="eastAsia"/>
                <w:lang w:eastAsia="ko-KR"/>
              </w:rPr>
              <w:t>80MHz</w:t>
            </w:r>
          </w:p>
        </w:tc>
        <w:tc>
          <w:tcPr>
            <w:tcW w:w="1737" w:type="dxa"/>
          </w:tcPr>
          <w:p w14:paraId="6183C5D0"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070B925B" w14:textId="77777777" w:rsidTr="00D90A36">
        <w:trPr>
          <w:trHeight w:val="237"/>
          <w:jc w:val="center"/>
        </w:trPr>
        <w:tc>
          <w:tcPr>
            <w:tcW w:w="1797" w:type="dxa"/>
            <w:shd w:val="clear" w:color="auto" w:fill="auto"/>
          </w:tcPr>
          <w:p w14:paraId="5BEBE378" w14:textId="77777777" w:rsidR="00C7704A" w:rsidRPr="00A1115A" w:rsidRDefault="00C7704A" w:rsidP="00D90A36">
            <w:pPr>
              <w:pStyle w:val="TAH"/>
            </w:pPr>
            <w:r>
              <w:rPr>
                <w:b w:val="0"/>
                <w:bCs/>
                <w:szCs w:val="18"/>
              </w:rPr>
              <w:t>Contiguous</w:t>
            </w:r>
          </w:p>
        </w:tc>
        <w:tc>
          <w:tcPr>
            <w:tcW w:w="1700" w:type="dxa"/>
          </w:tcPr>
          <w:p w14:paraId="03825E58"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3B6A1116"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6F1E5EE4" w14:textId="77AE2733"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7B2B523A" w14:textId="77D5F606"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47FE6F95" w14:textId="511E158A" w:rsidR="00C7704A" w:rsidRDefault="00C7704A" w:rsidP="00C7704A">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C7704A" w:rsidRPr="00A1115A" w14:paraId="34E2FFE9" w14:textId="77777777" w:rsidTr="00D90A36">
        <w:trPr>
          <w:trHeight w:val="237"/>
          <w:jc w:val="center"/>
        </w:trPr>
        <w:tc>
          <w:tcPr>
            <w:tcW w:w="1797" w:type="dxa"/>
            <w:shd w:val="clear" w:color="auto" w:fill="auto"/>
          </w:tcPr>
          <w:p w14:paraId="61FA5DC3" w14:textId="77777777" w:rsidR="00C7704A" w:rsidRPr="00A1115A" w:rsidRDefault="00C7704A" w:rsidP="00D90A36">
            <w:pPr>
              <w:pStyle w:val="TAH"/>
            </w:pPr>
            <w:r>
              <w:rPr>
                <w:b w:val="0"/>
                <w:bCs/>
                <w:szCs w:val="18"/>
              </w:rPr>
              <w:t>Non-contiguous</w:t>
            </w:r>
          </w:p>
        </w:tc>
        <w:tc>
          <w:tcPr>
            <w:tcW w:w="1700" w:type="dxa"/>
          </w:tcPr>
          <w:p w14:paraId="5CEBDE3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5FB92F7C"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5E5F8EC6" w14:textId="3D7596E4"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12F51CE5" w14:textId="30E54E1B"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6062444C" w14:textId="77777777" w:rsidR="00C7704A" w:rsidRDefault="00C7704A" w:rsidP="00D90A36">
            <w:pPr>
              <w:pStyle w:val="TAH"/>
              <w:rPr>
                <w:rFonts w:eastAsiaTheme="minorEastAsia"/>
                <w:lang w:eastAsia="ko-KR"/>
              </w:rPr>
            </w:pPr>
            <w:r w:rsidRPr="00565D70">
              <w:rPr>
                <w:b w:val="0"/>
                <w:bCs/>
                <w:szCs w:val="18"/>
              </w:rPr>
              <w:t>N/A</w:t>
            </w:r>
          </w:p>
        </w:tc>
      </w:tr>
      <w:tr w:rsidR="00C7704A" w:rsidRPr="00765700" w14:paraId="0D8F41FC" w14:textId="77777777" w:rsidTr="00D90A36">
        <w:trPr>
          <w:trHeight w:val="20"/>
          <w:jc w:val="center"/>
        </w:trPr>
        <w:tc>
          <w:tcPr>
            <w:tcW w:w="10271" w:type="dxa"/>
            <w:gridSpan w:val="6"/>
          </w:tcPr>
          <w:p w14:paraId="6F28DC10" w14:textId="7EF54400"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7E04081" w14:textId="77777777" w:rsidR="005F45A4" w:rsidRDefault="005F45A4" w:rsidP="00C7704A">
      <w:pPr>
        <w:pStyle w:val="BodyText"/>
      </w:pPr>
    </w:p>
    <w:p w14:paraId="31175BBF" w14:textId="55A03705"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C7704A" w:rsidRPr="00D70CD0" w14:paraId="4A6AF22B" w14:textId="77777777" w:rsidTr="00C7704A">
        <w:trPr>
          <w:trHeight w:val="237"/>
          <w:jc w:val="center"/>
        </w:trPr>
        <w:tc>
          <w:tcPr>
            <w:tcW w:w="1766" w:type="dxa"/>
            <w:vMerge w:val="restart"/>
            <w:tcBorders>
              <w:top w:val="single" w:sz="4" w:space="0" w:color="auto"/>
            </w:tcBorders>
            <w:shd w:val="clear" w:color="auto" w:fill="auto"/>
          </w:tcPr>
          <w:p w14:paraId="0FBF01C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2DB3164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6EB1EC0B" w14:textId="77777777" w:rsidTr="00C7704A">
        <w:trPr>
          <w:trHeight w:val="237"/>
          <w:jc w:val="center"/>
        </w:trPr>
        <w:tc>
          <w:tcPr>
            <w:tcW w:w="1766" w:type="dxa"/>
            <w:vMerge/>
            <w:shd w:val="clear" w:color="auto" w:fill="auto"/>
          </w:tcPr>
          <w:p w14:paraId="03D93AEF" w14:textId="77777777" w:rsidR="00C7704A" w:rsidRPr="00A1115A" w:rsidRDefault="00C7704A" w:rsidP="00D90A36">
            <w:pPr>
              <w:pStyle w:val="TAH"/>
            </w:pPr>
          </w:p>
        </w:tc>
        <w:tc>
          <w:tcPr>
            <w:tcW w:w="1575" w:type="dxa"/>
          </w:tcPr>
          <w:p w14:paraId="3FB69819"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520" w:type="dxa"/>
          </w:tcPr>
          <w:p w14:paraId="5AF5D68A" w14:textId="77777777" w:rsidR="00C7704A" w:rsidRPr="00A1115A" w:rsidRDefault="00C7704A" w:rsidP="00D90A36">
            <w:pPr>
              <w:pStyle w:val="TAH"/>
            </w:pPr>
            <w:r>
              <w:rPr>
                <w:rFonts w:eastAsiaTheme="minorEastAsia" w:hint="eastAsia"/>
                <w:lang w:eastAsia="ko-KR"/>
              </w:rPr>
              <w:t>40MHz</w:t>
            </w:r>
          </w:p>
        </w:tc>
        <w:tc>
          <w:tcPr>
            <w:tcW w:w="1575" w:type="dxa"/>
          </w:tcPr>
          <w:p w14:paraId="243455B5" w14:textId="77777777" w:rsidR="00C7704A" w:rsidRPr="00A1115A" w:rsidRDefault="00C7704A" w:rsidP="00D90A36">
            <w:pPr>
              <w:pStyle w:val="TAH"/>
            </w:pPr>
            <w:r>
              <w:rPr>
                <w:rFonts w:eastAsiaTheme="minorEastAsia" w:hint="eastAsia"/>
                <w:lang w:eastAsia="ko-KR"/>
              </w:rPr>
              <w:t>60MHz</w:t>
            </w:r>
          </w:p>
        </w:tc>
        <w:tc>
          <w:tcPr>
            <w:tcW w:w="1575" w:type="dxa"/>
          </w:tcPr>
          <w:p w14:paraId="06C8D7F9" w14:textId="77777777" w:rsidR="00C7704A" w:rsidRPr="00A1115A" w:rsidRDefault="00C7704A" w:rsidP="00D90A36">
            <w:pPr>
              <w:pStyle w:val="TAH"/>
            </w:pPr>
            <w:r>
              <w:rPr>
                <w:rFonts w:eastAsiaTheme="minorEastAsia" w:hint="eastAsia"/>
                <w:lang w:eastAsia="ko-KR"/>
              </w:rPr>
              <w:t>80MHz</w:t>
            </w:r>
          </w:p>
        </w:tc>
        <w:tc>
          <w:tcPr>
            <w:tcW w:w="1620" w:type="dxa"/>
          </w:tcPr>
          <w:p w14:paraId="62122F6A"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3E23090D" w14:textId="77777777" w:rsidTr="00C7704A">
        <w:trPr>
          <w:trHeight w:val="237"/>
          <w:jc w:val="center"/>
        </w:trPr>
        <w:tc>
          <w:tcPr>
            <w:tcW w:w="1766" w:type="dxa"/>
            <w:shd w:val="clear" w:color="auto" w:fill="auto"/>
          </w:tcPr>
          <w:p w14:paraId="3AB94979" w14:textId="77777777" w:rsidR="00C7704A" w:rsidRPr="00A1115A" w:rsidRDefault="00C7704A" w:rsidP="00C7704A">
            <w:pPr>
              <w:pStyle w:val="TAH"/>
            </w:pPr>
            <w:r>
              <w:rPr>
                <w:b w:val="0"/>
                <w:bCs/>
                <w:szCs w:val="18"/>
              </w:rPr>
              <w:t>Contiguous/Non-contiguous</w:t>
            </w:r>
          </w:p>
        </w:tc>
        <w:tc>
          <w:tcPr>
            <w:tcW w:w="1575" w:type="dxa"/>
          </w:tcPr>
          <w:p w14:paraId="71447AF3" w14:textId="71161D99" w:rsidR="00C7704A" w:rsidRDefault="00C7704A" w:rsidP="00C7704A">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6B2DADDE" w14:textId="0CB8D3F1" w:rsidR="00C7704A" w:rsidRDefault="00C7704A" w:rsidP="00C7704A">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575" w:type="dxa"/>
          </w:tcPr>
          <w:p w14:paraId="52740593" w14:textId="1B66572E"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575" w:type="dxa"/>
          </w:tcPr>
          <w:p w14:paraId="4806AFD8" w14:textId="55883C66"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620" w:type="dxa"/>
          </w:tcPr>
          <w:p w14:paraId="4394CA55" w14:textId="252BF108" w:rsidR="00C7704A" w:rsidRDefault="00C7704A" w:rsidP="00C7704A">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C7704A" w:rsidRPr="00765700" w14:paraId="0227D983" w14:textId="77777777" w:rsidTr="00C7704A">
        <w:trPr>
          <w:trHeight w:val="20"/>
          <w:jc w:val="center"/>
        </w:trPr>
        <w:tc>
          <w:tcPr>
            <w:tcW w:w="9631" w:type="dxa"/>
            <w:gridSpan w:val="6"/>
          </w:tcPr>
          <w:p w14:paraId="611F2052" w14:textId="77777777"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73E94C86" w14:textId="77777777" w:rsidR="00C7704A" w:rsidRDefault="00C7704A" w:rsidP="00C7704A">
      <w:pPr>
        <w:rPr>
          <w:lang w:val="en-US"/>
        </w:rPr>
      </w:pPr>
    </w:p>
    <w:p w14:paraId="0E154232" w14:textId="007D7F58" w:rsidR="005F45A4" w:rsidRPr="000C68ED" w:rsidRDefault="005F45A4" w:rsidP="005F45A4">
      <w:pPr>
        <w:pStyle w:val="Heading4"/>
        <w:rPr>
          <w:lang w:val="en-US"/>
        </w:rPr>
      </w:pPr>
      <w:r>
        <w:rPr>
          <w:lang w:val="en-US"/>
        </w:rPr>
        <w:t>Proposal 1</w:t>
      </w:r>
      <w:r w:rsidR="00030E05">
        <w:rPr>
          <w:lang w:val="en-US"/>
        </w:rPr>
        <w:t>5</w:t>
      </w:r>
      <w:r>
        <w:rPr>
          <w:lang w:val="en-US"/>
        </w:rPr>
        <w:t xml:space="preserve">: </w:t>
      </w:r>
      <w:r w:rsidR="009F1C9E">
        <w:rPr>
          <w:lang w:val="en-US"/>
        </w:rPr>
        <w:t>F</w:t>
      </w:r>
      <w:r w:rsidR="009F1C9E" w:rsidRPr="000C68ED">
        <w:rPr>
          <w:lang w:val="en-US"/>
        </w:rPr>
        <w:t xml:space="preserve">or SL-U </w:t>
      </w:r>
      <w:r w:rsidR="009F1C9E">
        <w:rPr>
          <w:lang w:val="en-US"/>
        </w:rPr>
        <w:t>NS_</w:t>
      </w:r>
      <w:r w:rsidR="00D42330">
        <w:rPr>
          <w:lang w:val="en-US"/>
        </w:rPr>
        <w:t xml:space="preserve">53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 c</w:t>
      </w:r>
      <w:r>
        <w:rPr>
          <w:lang w:val="en-US"/>
        </w:rPr>
        <w:t>onsider</w:t>
      </w:r>
      <w:r w:rsidRPr="000C68ED">
        <w:rPr>
          <w:lang w:val="en-US"/>
        </w:rPr>
        <w:t xml:space="preserve"> Table 2-</w:t>
      </w:r>
      <w:r w:rsidR="00C7704A">
        <w:rPr>
          <w:lang w:val="en-US"/>
        </w:rPr>
        <w:t>33</w:t>
      </w:r>
      <w:r>
        <w:rPr>
          <w:lang w:val="en-US"/>
        </w:rPr>
        <w:t xml:space="preserve"> or Table 2-</w:t>
      </w:r>
      <w:r w:rsidR="00C7704A">
        <w:rPr>
          <w:lang w:val="en-US"/>
        </w:rPr>
        <w:t>34</w:t>
      </w:r>
      <w:r w:rsidRPr="000C68ED">
        <w:rPr>
          <w:lang w:val="en-US"/>
        </w:rPr>
        <w:t xml:space="preserve"> for SL-U </w:t>
      </w:r>
      <w:r w:rsidR="009F1C9E">
        <w:rPr>
          <w:lang w:val="en-US"/>
        </w:rPr>
        <w:t>UE</w:t>
      </w:r>
      <w:r w:rsidRPr="000C68ED">
        <w:rPr>
          <w:lang w:val="en-US"/>
        </w:rPr>
        <w:t xml:space="preserve"> power class 5. </w:t>
      </w:r>
    </w:p>
    <w:p w14:paraId="60993993" w14:textId="77777777" w:rsidR="005F45A4" w:rsidRPr="00B5046B" w:rsidRDefault="005F45A4" w:rsidP="005F45A4">
      <w:pPr>
        <w:rPr>
          <w:color w:val="000000" w:themeColor="text1"/>
          <w:lang w:val="en-US" w:eastAsia="zh-CN"/>
        </w:rPr>
      </w:pPr>
    </w:p>
    <w:p w14:paraId="77AC504C" w14:textId="77777777" w:rsidR="006525BD" w:rsidRPr="00E5734C" w:rsidRDefault="006525BD" w:rsidP="006525BD">
      <w:pPr>
        <w:pStyle w:val="BodyText"/>
        <w:rPr>
          <w:lang w:val="en-US" w:eastAsia="ko-KR"/>
        </w:rPr>
      </w:pPr>
    </w:p>
    <w:p w14:paraId="289166DA" w14:textId="77777777" w:rsidR="006525BD" w:rsidRPr="000C68ED" w:rsidRDefault="006525BD" w:rsidP="006525BD">
      <w:pPr>
        <w:spacing w:line="276" w:lineRule="auto"/>
        <w:rPr>
          <w:lang w:val="en-US"/>
        </w:rPr>
        <w:sectPr w:rsidR="006525BD" w:rsidRPr="000C68ED" w:rsidSect="0041627D">
          <w:footnotePr>
            <w:numRestart w:val="eachSect"/>
          </w:footnotePr>
          <w:pgSz w:w="11907" w:h="16840" w:code="9"/>
          <w:pgMar w:top="1133" w:right="1133" w:bottom="1416" w:left="1133" w:header="850" w:footer="340" w:gutter="0"/>
          <w:cols w:space="720"/>
          <w:formProt w:val="0"/>
          <w:docGrid w:linePitch="272"/>
        </w:sectPr>
      </w:pPr>
    </w:p>
    <w:p w14:paraId="6D237AC1" w14:textId="0F8FAE8C" w:rsidR="006525BD" w:rsidRPr="000C68ED" w:rsidRDefault="006525BD" w:rsidP="006525BD">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3</w:t>
      </w:r>
      <w:r w:rsidRPr="000C68ED">
        <w:rPr>
          <w:lang w:val="en-US"/>
        </w:rPr>
        <w:t xml:space="preserve"> NS_</w:t>
      </w:r>
      <w:r>
        <w:rPr>
          <w:lang w:val="en-US"/>
        </w:rPr>
        <w:t>58</w:t>
      </w:r>
      <w:r w:rsidRPr="000C68ED">
        <w:rPr>
          <w:lang w:val="en-US"/>
        </w:rPr>
        <w:t xml:space="preserve"> (A-MPR)</w:t>
      </w:r>
    </w:p>
    <w:p w14:paraId="05293BD9" w14:textId="5BD6614E" w:rsidR="006525BD" w:rsidRPr="000C68ED" w:rsidRDefault="006525BD" w:rsidP="006525BD">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35</w:t>
      </w:r>
      <w:r w:rsidRPr="000C68ED">
        <w:rPr>
          <w:rFonts w:eastAsiaTheme="minorEastAsia"/>
          <w:lang w:val="en-US" w:eastAsia="ko-KR"/>
        </w:rPr>
        <w:t xml:space="preserve"> and Figure 2-</w:t>
      </w:r>
      <w:r>
        <w:rPr>
          <w:rFonts w:eastAsiaTheme="minorEastAsia"/>
          <w:lang w:val="en-US" w:eastAsia="ko-KR"/>
        </w:rPr>
        <w:t>9</w:t>
      </w:r>
      <w:r w:rsidRPr="000C68ED">
        <w:rPr>
          <w:rFonts w:eastAsiaTheme="minorEastAsia"/>
          <w:lang w:val="en-US" w:eastAsia="ko-KR"/>
        </w:rPr>
        <w:t xml:space="preserve"> show the A-MPR simulation results for the scenarios.</w:t>
      </w:r>
    </w:p>
    <w:p w14:paraId="19E99F85" w14:textId="40F54ADE" w:rsidR="006525BD" w:rsidRDefault="006525BD" w:rsidP="006525BD">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525BD" w:rsidRPr="00491A77" w14:paraId="7092BA47" w14:textId="77777777" w:rsidTr="00D90A36">
        <w:trPr>
          <w:trHeight w:val="266"/>
          <w:jc w:val="center"/>
        </w:trPr>
        <w:tc>
          <w:tcPr>
            <w:tcW w:w="1134" w:type="dxa"/>
            <w:shd w:val="clear" w:color="auto" w:fill="auto"/>
            <w:noWrap/>
            <w:vAlign w:val="center"/>
            <w:hideMark/>
          </w:tcPr>
          <w:p w14:paraId="329960D2" w14:textId="77777777" w:rsidR="006525BD" w:rsidRPr="00C03F39" w:rsidRDefault="006525BD"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1243846" w14:textId="77777777" w:rsidR="006525BD" w:rsidRPr="00C03F39" w:rsidRDefault="006525BD"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258FA30F" w14:textId="77777777" w:rsidR="006525BD" w:rsidRPr="00C03F39" w:rsidRDefault="006525BD"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126F30D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0AEDF"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17EE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DE07E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E14A2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5DCC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54BE9A"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20E5C7"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1BAFE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370124"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33709C"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73E2CA"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0629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62CA1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EEC326"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C13BA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tcPr>
          <w:p w14:paraId="021B68DE" w14:textId="77777777" w:rsidR="006525BD" w:rsidRPr="00C03F39" w:rsidRDefault="006525BD" w:rsidP="00D90A36">
            <w:pPr>
              <w:spacing w:after="0"/>
              <w:jc w:val="center"/>
              <w:rPr>
                <w:color w:val="000000"/>
                <w:lang w:val="en-US"/>
              </w:rPr>
            </w:pPr>
          </w:p>
        </w:tc>
      </w:tr>
      <w:tr w:rsidR="006525BD" w:rsidRPr="00491A77" w14:paraId="5A6B9746" w14:textId="77777777" w:rsidTr="00D90A36">
        <w:trPr>
          <w:trHeight w:val="266"/>
          <w:jc w:val="center"/>
        </w:trPr>
        <w:tc>
          <w:tcPr>
            <w:tcW w:w="1134" w:type="dxa"/>
            <w:shd w:val="clear" w:color="auto" w:fill="auto"/>
            <w:noWrap/>
            <w:vAlign w:val="center"/>
            <w:hideMark/>
          </w:tcPr>
          <w:p w14:paraId="48012763" w14:textId="77777777" w:rsidR="006525BD" w:rsidRPr="00C03F39" w:rsidRDefault="006525BD" w:rsidP="006525BD">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F50D99A" w14:textId="4A83CD1F" w:rsidR="006525BD" w:rsidRPr="00C03F39" w:rsidRDefault="006525BD" w:rsidP="006525BD">
            <w:pPr>
              <w:spacing w:after="0"/>
              <w:jc w:val="center"/>
              <w:rPr>
                <w:color w:val="000000"/>
                <w:lang w:val="en-US"/>
              </w:rPr>
            </w:pPr>
            <w:r w:rsidRPr="00A45633">
              <w:rPr>
                <w:rFonts w:hint="eastAsia"/>
                <w:color w:val="000000"/>
              </w:rPr>
              <w:t>1.73</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BB8E495" w14:textId="4F62295A" w:rsidR="006525BD" w:rsidRPr="00C03F39" w:rsidRDefault="006525BD" w:rsidP="006525BD">
            <w:pPr>
              <w:spacing w:after="0"/>
              <w:jc w:val="center"/>
              <w:rPr>
                <w:color w:val="000000"/>
                <w:lang w:val="en-US"/>
              </w:rPr>
            </w:pPr>
            <w:r w:rsidRPr="00A45633">
              <w:rPr>
                <w:rFonts w:hint="eastAsia"/>
                <w:color w:val="000000"/>
              </w:rPr>
              <w:t>1.16</w:t>
            </w:r>
          </w:p>
        </w:tc>
        <w:tc>
          <w:tcPr>
            <w:tcW w:w="723" w:type="dxa"/>
            <w:tcBorders>
              <w:top w:val="nil"/>
              <w:left w:val="single" w:sz="4" w:space="0" w:color="auto"/>
              <w:bottom w:val="nil"/>
              <w:right w:val="nil"/>
            </w:tcBorders>
            <w:shd w:val="clear" w:color="auto" w:fill="auto"/>
            <w:noWrap/>
            <w:vAlign w:val="center"/>
          </w:tcPr>
          <w:p w14:paraId="4F25D08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BD2E1E"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9F30C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1E3FB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7E527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2FD33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C7A3CD"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E3C4B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FF7B9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36715B"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78DCC"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F7878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1622C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40E7A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032CA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D51E1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6BEF67BC" w14:textId="77777777" w:rsidR="006525BD" w:rsidRPr="00C03F39" w:rsidRDefault="006525BD" w:rsidP="006525BD">
            <w:pPr>
              <w:spacing w:after="0"/>
              <w:jc w:val="center"/>
              <w:rPr>
                <w:color w:val="000000"/>
                <w:lang w:val="en-US"/>
              </w:rPr>
            </w:pPr>
          </w:p>
        </w:tc>
      </w:tr>
      <w:tr w:rsidR="006525BD" w:rsidRPr="00491A77" w14:paraId="0DF75CA2" w14:textId="77777777" w:rsidTr="00D90A36">
        <w:trPr>
          <w:trHeight w:val="266"/>
          <w:jc w:val="center"/>
        </w:trPr>
        <w:tc>
          <w:tcPr>
            <w:tcW w:w="1134" w:type="dxa"/>
            <w:shd w:val="clear" w:color="auto" w:fill="auto"/>
            <w:noWrap/>
            <w:vAlign w:val="center"/>
            <w:hideMark/>
          </w:tcPr>
          <w:p w14:paraId="6C973B8F"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0D4C2B5" w14:textId="435FDF51" w:rsidR="006525BD" w:rsidRPr="00C03F39" w:rsidRDefault="006525BD" w:rsidP="006525BD">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D3E40A3" w14:textId="36A50DC2" w:rsidR="006525BD" w:rsidRPr="00C03F39" w:rsidRDefault="006525BD" w:rsidP="006525BD">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842B7D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934D1C"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01DFC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2760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71F9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72F7E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9C7CC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6AFF4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0611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28C94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F800B"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9FDD2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F3A24B"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5E68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95CE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DC29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0DDF470" w14:textId="77777777" w:rsidR="006525BD" w:rsidRPr="00C03F39" w:rsidRDefault="006525BD" w:rsidP="006525BD">
            <w:pPr>
              <w:spacing w:after="0"/>
              <w:jc w:val="center"/>
              <w:rPr>
                <w:color w:val="000000"/>
                <w:lang w:val="en-US"/>
              </w:rPr>
            </w:pPr>
          </w:p>
        </w:tc>
      </w:tr>
      <w:tr w:rsidR="006525BD" w:rsidRPr="00491A77" w14:paraId="02F52D79" w14:textId="77777777" w:rsidTr="00D90A36">
        <w:trPr>
          <w:trHeight w:val="266"/>
          <w:jc w:val="center"/>
        </w:trPr>
        <w:tc>
          <w:tcPr>
            <w:tcW w:w="1134" w:type="dxa"/>
            <w:shd w:val="clear" w:color="auto" w:fill="auto"/>
            <w:noWrap/>
            <w:vAlign w:val="center"/>
            <w:hideMark/>
          </w:tcPr>
          <w:p w14:paraId="65A974B6" w14:textId="77777777" w:rsidR="006525BD" w:rsidRPr="00C03F39" w:rsidRDefault="006525BD" w:rsidP="006525BD">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30EF5D5C" w14:textId="2455CB16" w:rsidR="006525BD" w:rsidRPr="00C03F39" w:rsidRDefault="006525BD" w:rsidP="006525BD">
            <w:pPr>
              <w:spacing w:after="0"/>
              <w:jc w:val="center"/>
              <w:rPr>
                <w:color w:val="000000"/>
                <w:lang w:val="en-US"/>
              </w:rPr>
            </w:pPr>
            <w:r w:rsidRPr="00A45633">
              <w:rPr>
                <w:rFonts w:hint="eastAsia"/>
                <w:color w:val="000000"/>
              </w:rPr>
              <w:t>2.12</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9DD53D5" w14:textId="271A2431" w:rsidR="006525BD" w:rsidRPr="00C03F39" w:rsidRDefault="006525BD" w:rsidP="006525BD">
            <w:pPr>
              <w:spacing w:after="0"/>
              <w:jc w:val="center"/>
              <w:rPr>
                <w:color w:val="000000"/>
                <w:lang w:val="en-US"/>
              </w:rPr>
            </w:pPr>
            <w:r w:rsidRPr="00A45633">
              <w:rPr>
                <w:rFonts w:hint="eastAsia"/>
                <w:color w:val="000000"/>
              </w:rPr>
              <w:t>1.88</w:t>
            </w:r>
          </w:p>
        </w:tc>
        <w:tc>
          <w:tcPr>
            <w:tcW w:w="723" w:type="dxa"/>
            <w:tcBorders>
              <w:top w:val="nil"/>
              <w:left w:val="single" w:sz="4" w:space="0" w:color="auto"/>
              <w:bottom w:val="single" w:sz="4" w:space="0" w:color="auto"/>
              <w:right w:val="nil"/>
            </w:tcBorders>
            <w:shd w:val="clear" w:color="auto" w:fill="auto"/>
            <w:noWrap/>
            <w:vAlign w:val="center"/>
          </w:tcPr>
          <w:p w14:paraId="6AE6022B"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4EE2C20" w14:textId="77777777" w:rsidR="006525BD" w:rsidRPr="00C03F39" w:rsidRDefault="006525BD" w:rsidP="006525BD">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01F8EE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B943F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71996C"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17A8A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AD5E5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8090360"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D3568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CA03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8C1A6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0DDBDE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A571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7D402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13677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63DB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0297EDF" w14:textId="77777777" w:rsidR="006525BD" w:rsidRPr="00C03F39" w:rsidRDefault="006525BD" w:rsidP="006525BD">
            <w:pPr>
              <w:spacing w:after="0"/>
              <w:jc w:val="center"/>
              <w:rPr>
                <w:color w:val="000000"/>
                <w:lang w:val="en-US"/>
              </w:rPr>
            </w:pPr>
          </w:p>
        </w:tc>
      </w:tr>
      <w:tr w:rsidR="006525BD" w:rsidRPr="00491A77" w14:paraId="60F9CF94" w14:textId="77777777" w:rsidTr="00D90A36">
        <w:trPr>
          <w:trHeight w:val="266"/>
          <w:jc w:val="center"/>
        </w:trPr>
        <w:tc>
          <w:tcPr>
            <w:tcW w:w="1134" w:type="dxa"/>
            <w:shd w:val="clear" w:color="auto" w:fill="auto"/>
            <w:noWrap/>
            <w:vAlign w:val="center"/>
            <w:hideMark/>
          </w:tcPr>
          <w:p w14:paraId="12DE2332"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F8FD65" w14:textId="4C34BDC0" w:rsidR="006525BD" w:rsidRPr="00C03F39" w:rsidRDefault="006525BD" w:rsidP="006525BD">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11E006E" w14:textId="700F8C0A" w:rsidR="006525BD" w:rsidRPr="00C03F39" w:rsidRDefault="006525BD" w:rsidP="006525BD">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570355CD" w14:textId="009CB557" w:rsidR="006525BD" w:rsidRPr="00C03F39" w:rsidRDefault="006525BD" w:rsidP="006525BD">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5FF6B25" w14:textId="7A73BC35" w:rsidR="006525BD" w:rsidRPr="00C03F39" w:rsidRDefault="006525BD" w:rsidP="006525BD">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2BE43D5" w14:textId="67F275BC" w:rsidR="006525BD" w:rsidRPr="00C03F39" w:rsidRDefault="006525BD" w:rsidP="006525BD">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83D109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B2D60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CAEFD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60D923"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76E41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A028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E0C92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9155D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96612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193B5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05E79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2A98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7D9A4C"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5C9526AE" w14:textId="77777777" w:rsidR="006525BD" w:rsidRPr="00C03F39" w:rsidRDefault="006525BD" w:rsidP="006525BD">
            <w:pPr>
              <w:spacing w:after="0"/>
              <w:jc w:val="center"/>
              <w:rPr>
                <w:color w:val="000000"/>
                <w:lang w:val="en-US"/>
              </w:rPr>
            </w:pPr>
          </w:p>
        </w:tc>
      </w:tr>
      <w:tr w:rsidR="006525BD" w:rsidRPr="00491A77" w14:paraId="21DCC63E" w14:textId="77777777" w:rsidTr="00D90A36">
        <w:trPr>
          <w:trHeight w:val="266"/>
          <w:jc w:val="center"/>
        </w:trPr>
        <w:tc>
          <w:tcPr>
            <w:tcW w:w="1134" w:type="dxa"/>
            <w:shd w:val="clear" w:color="auto" w:fill="auto"/>
            <w:noWrap/>
            <w:vAlign w:val="center"/>
            <w:hideMark/>
          </w:tcPr>
          <w:p w14:paraId="6A9D4FF5" w14:textId="77777777" w:rsidR="006525BD" w:rsidRPr="00C03F39" w:rsidRDefault="006525BD" w:rsidP="006525BD">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30115920" w14:textId="799BEFE0" w:rsidR="006525BD" w:rsidRPr="00C03F39" w:rsidRDefault="006525BD" w:rsidP="006525BD">
            <w:pPr>
              <w:spacing w:after="0"/>
              <w:jc w:val="center"/>
              <w:rPr>
                <w:color w:val="000000"/>
                <w:lang w:val="en-US"/>
              </w:rPr>
            </w:pPr>
            <w:r w:rsidRPr="00A45633">
              <w:rPr>
                <w:rFonts w:hint="eastAsia"/>
                <w:color w:val="000000"/>
              </w:rPr>
              <w:t>2.59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494E26A" w14:textId="4D2B197B" w:rsidR="006525BD" w:rsidRPr="00C03F39" w:rsidRDefault="006525BD" w:rsidP="006525BD">
            <w:pPr>
              <w:spacing w:after="0"/>
              <w:jc w:val="center"/>
              <w:rPr>
                <w:color w:val="000000"/>
                <w:lang w:val="en-US"/>
              </w:rPr>
            </w:pPr>
            <w:r w:rsidRPr="00A45633">
              <w:rPr>
                <w:rFonts w:hint="eastAsia"/>
                <w:color w:val="000000"/>
              </w:rPr>
              <w:t>2.03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EBEC26A" w14:textId="287CBABC" w:rsidR="006525BD" w:rsidRPr="00C03F39" w:rsidRDefault="006525BD" w:rsidP="006525BD">
            <w:pPr>
              <w:spacing w:after="0"/>
              <w:jc w:val="center"/>
              <w:rPr>
                <w:color w:val="000000"/>
                <w:lang w:val="en-US"/>
              </w:rPr>
            </w:pPr>
            <w:r w:rsidRPr="00A45633">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354867" w14:textId="31E72D60" w:rsidR="006525BD" w:rsidRPr="00C03F39" w:rsidRDefault="006525BD" w:rsidP="006525BD">
            <w:pPr>
              <w:spacing w:after="0"/>
              <w:jc w:val="center"/>
              <w:rPr>
                <w:color w:val="000000"/>
                <w:lang w:val="en-US"/>
              </w:rPr>
            </w:pPr>
            <w:r w:rsidRPr="00A45633">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22786D6" w14:textId="6B06F24A" w:rsidR="006525BD" w:rsidRPr="00C03F39" w:rsidRDefault="006525BD" w:rsidP="006525BD">
            <w:pPr>
              <w:spacing w:after="0"/>
              <w:jc w:val="center"/>
              <w:rPr>
                <w:color w:val="000000"/>
                <w:lang w:val="en-US"/>
              </w:rPr>
            </w:pPr>
            <w:r w:rsidRPr="00A45633">
              <w:rPr>
                <w:rFonts w:hint="eastAsia"/>
                <w:color w:val="000000"/>
              </w:rPr>
              <w:t>1.99</w:t>
            </w:r>
          </w:p>
        </w:tc>
        <w:tc>
          <w:tcPr>
            <w:tcW w:w="723" w:type="dxa"/>
            <w:tcBorders>
              <w:top w:val="nil"/>
              <w:left w:val="single" w:sz="4" w:space="0" w:color="auto"/>
              <w:bottom w:val="single" w:sz="4" w:space="0" w:color="auto"/>
              <w:right w:val="nil"/>
            </w:tcBorders>
            <w:shd w:val="clear" w:color="auto" w:fill="auto"/>
            <w:noWrap/>
            <w:vAlign w:val="center"/>
          </w:tcPr>
          <w:p w14:paraId="516C9D7A"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E2341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6F4A62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97EE0F"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946388"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BB271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D736D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5F59ED"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09BD0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A6818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C4D24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C4597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A827E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3E10B42C" w14:textId="77777777" w:rsidR="006525BD" w:rsidRPr="00C03F39" w:rsidRDefault="006525BD" w:rsidP="006525BD">
            <w:pPr>
              <w:spacing w:after="0"/>
              <w:jc w:val="center"/>
              <w:rPr>
                <w:color w:val="000000"/>
                <w:lang w:val="en-US"/>
              </w:rPr>
            </w:pPr>
          </w:p>
        </w:tc>
      </w:tr>
      <w:tr w:rsidR="006525BD" w:rsidRPr="00491A77" w14:paraId="466B2CF3" w14:textId="77777777" w:rsidTr="00D90A36">
        <w:trPr>
          <w:trHeight w:val="266"/>
          <w:jc w:val="center"/>
        </w:trPr>
        <w:tc>
          <w:tcPr>
            <w:tcW w:w="1134" w:type="dxa"/>
            <w:shd w:val="clear" w:color="auto" w:fill="auto"/>
            <w:noWrap/>
            <w:vAlign w:val="center"/>
            <w:hideMark/>
          </w:tcPr>
          <w:p w14:paraId="2DADEC3A"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44C2D4A" w14:textId="3CB1C23E" w:rsidR="006525BD" w:rsidRPr="00C03F39" w:rsidRDefault="006525BD" w:rsidP="006525BD">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972168B" w14:textId="59D6AF29" w:rsidR="006525BD" w:rsidRPr="00C03F39" w:rsidRDefault="006525BD" w:rsidP="006525BD">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8D7C836" w14:textId="5C54CD2A" w:rsidR="006525BD" w:rsidRPr="00C03F39" w:rsidRDefault="006525BD" w:rsidP="006525BD">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92880E0" w14:textId="5A1FA0D3" w:rsidR="006525BD" w:rsidRPr="00C03F39" w:rsidRDefault="006525BD" w:rsidP="006525BD">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1E51999" w14:textId="11287EA5" w:rsidR="006525BD" w:rsidRPr="00C03F39" w:rsidRDefault="006525BD" w:rsidP="006525BD">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D13BEBF" w14:textId="67BCAA22" w:rsidR="006525BD" w:rsidRPr="00C03F39" w:rsidRDefault="006525BD" w:rsidP="006525BD">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989A01F" w14:textId="304A8964" w:rsidR="006525BD" w:rsidRPr="00C03F39" w:rsidRDefault="006525BD" w:rsidP="006525BD">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FD08D1F" w14:textId="3EB87121" w:rsidR="006525BD" w:rsidRPr="00C03F39" w:rsidRDefault="006525BD" w:rsidP="006525BD">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9928" w14:textId="4E22AD44" w:rsidR="006525BD" w:rsidRPr="00C03F39" w:rsidRDefault="006525BD" w:rsidP="006525BD">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2A7A6488"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6F767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FC05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39E8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858CB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7422F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6F544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1C24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86C90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6DAE409" w14:textId="77777777" w:rsidR="006525BD" w:rsidRPr="00C03F39" w:rsidRDefault="006525BD" w:rsidP="006525BD">
            <w:pPr>
              <w:spacing w:after="0"/>
              <w:jc w:val="center"/>
              <w:rPr>
                <w:color w:val="000000"/>
                <w:lang w:val="en-US"/>
              </w:rPr>
            </w:pPr>
          </w:p>
        </w:tc>
      </w:tr>
      <w:tr w:rsidR="006525BD" w:rsidRPr="00491A77" w14:paraId="1A89A024" w14:textId="77777777" w:rsidTr="00D90A36">
        <w:trPr>
          <w:trHeight w:val="266"/>
          <w:jc w:val="center"/>
        </w:trPr>
        <w:tc>
          <w:tcPr>
            <w:tcW w:w="1134" w:type="dxa"/>
            <w:shd w:val="clear" w:color="auto" w:fill="auto"/>
            <w:noWrap/>
            <w:vAlign w:val="center"/>
            <w:hideMark/>
          </w:tcPr>
          <w:p w14:paraId="18A82D89" w14:textId="77777777" w:rsidR="006525BD" w:rsidRPr="00C03F39" w:rsidRDefault="006525BD" w:rsidP="006525BD">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06E7B0A6" w14:textId="62D289F8" w:rsidR="006525BD" w:rsidRPr="00C03F39" w:rsidRDefault="006525BD" w:rsidP="006525BD">
            <w:pPr>
              <w:spacing w:after="0"/>
              <w:jc w:val="center"/>
              <w:rPr>
                <w:color w:val="000000"/>
                <w:lang w:val="en-US"/>
              </w:rPr>
            </w:pPr>
            <w:r w:rsidRPr="00A45633">
              <w:rPr>
                <w:rFonts w:hint="eastAsia"/>
                <w:color w:val="000000"/>
              </w:rPr>
              <w:t>2.24</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170758C" w14:textId="29D5413E" w:rsidR="006525BD" w:rsidRPr="00C03F39" w:rsidRDefault="006525BD" w:rsidP="006525BD">
            <w:pPr>
              <w:spacing w:after="0"/>
              <w:jc w:val="center"/>
              <w:rPr>
                <w:color w:val="000000"/>
                <w:lang w:val="en-US"/>
              </w:rPr>
            </w:pPr>
            <w:r w:rsidRPr="00A45633">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25A39E6" w14:textId="024FD0F4" w:rsidR="006525BD" w:rsidRPr="00C03F39" w:rsidRDefault="006525BD" w:rsidP="006525BD">
            <w:pPr>
              <w:spacing w:after="0"/>
              <w:jc w:val="center"/>
              <w:rPr>
                <w:color w:val="000000"/>
                <w:lang w:val="en-US"/>
              </w:rPr>
            </w:pPr>
            <w:r w:rsidRPr="00A45633">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6C15AE" w14:textId="3B4EBD4B" w:rsidR="006525BD" w:rsidRPr="00C03F39" w:rsidRDefault="006525BD" w:rsidP="006525BD">
            <w:pPr>
              <w:spacing w:after="0"/>
              <w:jc w:val="center"/>
              <w:rPr>
                <w:color w:val="000000"/>
                <w:lang w:val="en-US"/>
              </w:rPr>
            </w:pPr>
            <w:r w:rsidRPr="00A45633">
              <w:rPr>
                <w:rFonts w:hint="eastAsia"/>
                <w:color w:val="000000"/>
              </w:rPr>
              <w:t>1.09</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F889372" w14:textId="3D08ACFB" w:rsidR="006525BD" w:rsidRPr="00C03F39" w:rsidRDefault="006525BD" w:rsidP="006525BD">
            <w:pPr>
              <w:spacing w:after="0"/>
              <w:jc w:val="center"/>
              <w:rPr>
                <w:color w:val="000000"/>
                <w:lang w:val="en-US"/>
              </w:rPr>
            </w:pPr>
            <w:r w:rsidRPr="00A45633">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8D5115" w14:textId="21989630" w:rsidR="006525BD" w:rsidRPr="00C03F39" w:rsidRDefault="006525BD" w:rsidP="006525BD">
            <w:pPr>
              <w:spacing w:after="0"/>
              <w:jc w:val="center"/>
              <w:rPr>
                <w:color w:val="000000"/>
                <w:lang w:val="en-US"/>
              </w:rPr>
            </w:pPr>
            <w:r w:rsidRPr="00A45633">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96C7635" w14:textId="5B59A84D" w:rsidR="006525BD" w:rsidRPr="00C03F39" w:rsidRDefault="006525BD" w:rsidP="006525BD">
            <w:pPr>
              <w:spacing w:after="0"/>
              <w:jc w:val="center"/>
              <w:rPr>
                <w:color w:val="000000"/>
                <w:lang w:val="en-US"/>
              </w:rPr>
            </w:pPr>
            <w:r w:rsidRPr="00A45633">
              <w:rPr>
                <w:rFonts w:hint="eastAsia"/>
                <w:color w:val="000000"/>
              </w:rPr>
              <w:t>2.41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30FFB874" w14:textId="56EFBC29" w:rsidR="006525BD" w:rsidRPr="00C03F39" w:rsidRDefault="006525BD" w:rsidP="006525BD">
            <w:pPr>
              <w:spacing w:after="0"/>
              <w:jc w:val="center"/>
              <w:rPr>
                <w:color w:val="000000"/>
                <w:lang w:val="en-US"/>
              </w:rPr>
            </w:pPr>
            <w:r w:rsidRPr="00A45633">
              <w:rPr>
                <w:rFonts w:hint="eastAsia"/>
                <w:color w:val="000000"/>
              </w:rPr>
              <w:t>2.04</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D5414E1" w14:textId="48C988F3" w:rsidR="006525BD" w:rsidRPr="00C03F39" w:rsidRDefault="006525BD" w:rsidP="006525BD">
            <w:pPr>
              <w:spacing w:after="0"/>
              <w:jc w:val="center"/>
              <w:rPr>
                <w:color w:val="000000"/>
                <w:lang w:val="en-US"/>
              </w:rPr>
            </w:pPr>
            <w:r w:rsidRPr="00A45633">
              <w:rPr>
                <w:rFonts w:hint="eastAsia"/>
                <w:color w:val="000000"/>
              </w:rPr>
              <w:t>2.05</w:t>
            </w:r>
          </w:p>
        </w:tc>
        <w:tc>
          <w:tcPr>
            <w:tcW w:w="722" w:type="dxa"/>
            <w:tcBorders>
              <w:top w:val="nil"/>
              <w:left w:val="single" w:sz="4" w:space="0" w:color="auto"/>
              <w:bottom w:val="single" w:sz="4" w:space="0" w:color="auto"/>
              <w:right w:val="nil"/>
            </w:tcBorders>
            <w:shd w:val="clear" w:color="auto" w:fill="auto"/>
            <w:noWrap/>
            <w:vAlign w:val="center"/>
          </w:tcPr>
          <w:p w14:paraId="7DB1D44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2A82A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BE27A0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6F93E9" w14:textId="77777777" w:rsidR="006525BD" w:rsidRPr="00C03F39" w:rsidRDefault="006525BD" w:rsidP="006525BD">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58A5525"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6F13DE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E01850"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118FA7"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3C0C44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tcPr>
          <w:p w14:paraId="65376E26" w14:textId="77777777" w:rsidR="006525BD" w:rsidRPr="00C03F39" w:rsidRDefault="006525BD" w:rsidP="006525BD">
            <w:pPr>
              <w:spacing w:after="0"/>
              <w:jc w:val="center"/>
              <w:rPr>
                <w:color w:val="000000"/>
                <w:lang w:val="en-US"/>
              </w:rPr>
            </w:pPr>
          </w:p>
        </w:tc>
      </w:tr>
      <w:tr w:rsidR="006525BD" w:rsidRPr="00491A77" w14:paraId="638EC00D" w14:textId="77777777" w:rsidTr="00D90A36">
        <w:trPr>
          <w:trHeight w:val="266"/>
          <w:jc w:val="center"/>
        </w:trPr>
        <w:tc>
          <w:tcPr>
            <w:tcW w:w="1134" w:type="dxa"/>
            <w:shd w:val="clear" w:color="auto" w:fill="auto"/>
            <w:noWrap/>
            <w:vAlign w:val="center"/>
            <w:hideMark/>
          </w:tcPr>
          <w:p w14:paraId="2CD153FB"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58F81EC" w14:textId="32EF555E" w:rsidR="006525BD" w:rsidRPr="00C03F39" w:rsidRDefault="006525BD" w:rsidP="006525BD">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1D782E5A" w14:textId="0A157A25" w:rsidR="006525BD" w:rsidRPr="00C03F39" w:rsidRDefault="006525BD" w:rsidP="006525BD">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2696F0AA" w14:textId="6FFF2F8B" w:rsidR="006525BD" w:rsidRPr="00C03F39" w:rsidRDefault="006525BD" w:rsidP="006525BD">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079B658E" w14:textId="602124FB" w:rsidR="006525BD" w:rsidRPr="00C03F39" w:rsidRDefault="006525BD" w:rsidP="006525BD">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F93AA1C" w14:textId="4C2CA2BC" w:rsidR="006525BD" w:rsidRPr="00C03F39" w:rsidRDefault="006525BD" w:rsidP="006525BD">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0EF1F6DA" w14:textId="2EC7C44E" w:rsidR="006525BD" w:rsidRPr="00C03F39" w:rsidRDefault="006525BD" w:rsidP="006525BD">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397B447" w14:textId="0754B510" w:rsidR="006525BD" w:rsidRPr="00C03F39" w:rsidRDefault="006525BD" w:rsidP="006525BD">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1DEBF2A5" w14:textId="0219E9D2" w:rsidR="006525BD" w:rsidRPr="00C03F39" w:rsidRDefault="006525BD" w:rsidP="006525BD">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FC85850" w14:textId="25065720" w:rsidR="006525BD" w:rsidRPr="00C03F39" w:rsidRDefault="006525BD" w:rsidP="006525BD">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43F0F3FE" w14:textId="32DA04DA" w:rsidR="006525BD" w:rsidRPr="00C03F39" w:rsidRDefault="006525BD" w:rsidP="006525BD">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DCD25BA" w14:textId="174644AC" w:rsidR="006525BD" w:rsidRPr="00C03F39" w:rsidRDefault="006525BD" w:rsidP="006525BD">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122D0ADE" w14:textId="1360E6EF" w:rsidR="006525BD" w:rsidRPr="00C03F39" w:rsidRDefault="006525BD" w:rsidP="006525BD">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6506A643" w14:textId="0D07450F" w:rsidR="006525BD" w:rsidRPr="00C03F39" w:rsidRDefault="006525BD" w:rsidP="006525BD">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B253A58" w14:textId="3AB7B234" w:rsidR="006525BD" w:rsidRPr="00C03F39" w:rsidRDefault="006525BD" w:rsidP="006525BD">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3C3249" w14:textId="05C54EB7" w:rsidR="006525BD" w:rsidRPr="00C03F39" w:rsidRDefault="006525BD" w:rsidP="006525BD">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661FF14" w14:textId="54ADA958" w:rsidR="006525BD" w:rsidRPr="00C03F39" w:rsidRDefault="006525BD" w:rsidP="006525BD">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8834CC0" w14:textId="1AD94414" w:rsidR="006525BD" w:rsidRPr="00C03F39" w:rsidRDefault="006525BD" w:rsidP="006525BD">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70243B36" w14:textId="00016B6F" w:rsidR="006525BD" w:rsidRPr="00C03F39" w:rsidRDefault="006525BD" w:rsidP="006525BD">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900822D" w14:textId="33CC5448" w:rsidR="006525BD" w:rsidRPr="00C03F39" w:rsidRDefault="006525BD" w:rsidP="006525BD">
            <w:pPr>
              <w:spacing w:after="0"/>
              <w:jc w:val="center"/>
              <w:rPr>
                <w:color w:val="000000"/>
                <w:lang w:val="en-US"/>
              </w:rPr>
            </w:pPr>
            <w:r>
              <w:rPr>
                <w:rFonts w:hint="eastAsia"/>
                <w:color w:val="000000"/>
              </w:rPr>
              <w:t>#3</w:t>
            </w:r>
            <w:r>
              <w:rPr>
                <w:color w:val="000000"/>
              </w:rPr>
              <w:t>7</w:t>
            </w:r>
          </w:p>
        </w:tc>
      </w:tr>
      <w:tr w:rsidR="006525BD" w:rsidRPr="00491A77" w14:paraId="6098E706" w14:textId="77777777" w:rsidTr="00D90A36">
        <w:trPr>
          <w:trHeight w:val="266"/>
          <w:jc w:val="center"/>
        </w:trPr>
        <w:tc>
          <w:tcPr>
            <w:tcW w:w="1134" w:type="dxa"/>
            <w:shd w:val="clear" w:color="auto" w:fill="auto"/>
            <w:noWrap/>
            <w:vAlign w:val="center"/>
            <w:hideMark/>
          </w:tcPr>
          <w:p w14:paraId="766AAC67" w14:textId="77777777" w:rsidR="006525BD" w:rsidRPr="00C03F39" w:rsidRDefault="006525BD" w:rsidP="006525BD">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7564EB05" w14:textId="25A6DC3C" w:rsidR="006525BD" w:rsidRPr="00C03F39" w:rsidRDefault="006525BD" w:rsidP="006525BD">
            <w:pPr>
              <w:spacing w:after="0"/>
              <w:jc w:val="center"/>
              <w:rPr>
                <w:color w:val="000000"/>
                <w:lang w:val="en-US"/>
              </w:rPr>
            </w:pPr>
            <w:r w:rsidRPr="00A45633">
              <w:rPr>
                <w:rFonts w:hint="eastAsia"/>
                <w:color w:val="000000"/>
              </w:rPr>
              <w:t>1.85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B99058B" w14:textId="10FA9D98" w:rsidR="006525BD" w:rsidRPr="00C03F39" w:rsidRDefault="006525BD" w:rsidP="006525BD">
            <w:pPr>
              <w:spacing w:after="0"/>
              <w:jc w:val="center"/>
              <w:rPr>
                <w:color w:val="000000"/>
                <w:lang w:val="en-US"/>
              </w:rPr>
            </w:pPr>
            <w:r w:rsidRPr="00A45633">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78768088" w14:textId="38A43789" w:rsidR="006525BD" w:rsidRPr="00C03F39" w:rsidRDefault="006525BD" w:rsidP="006525BD">
            <w:pPr>
              <w:spacing w:after="0"/>
              <w:jc w:val="center"/>
              <w:rPr>
                <w:color w:val="000000"/>
                <w:lang w:val="en-US"/>
              </w:rPr>
            </w:pPr>
            <w:r w:rsidRPr="00A45633">
              <w:rPr>
                <w:rFonts w:hint="eastAsia"/>
                <w:color w:val="000000"/>
              </w:rPr>
              <w:t>2.58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52DD5D8" w14:textId="28266A81" w:rsidR="006525BD" w:rsidRPr="00C03F39" w:rsidRDefault="006525BD" w:rsidP="006525BD">
            <w:pPr>
              <w:spacing w:after="0"/>
              <w:jc w:val="center"/>
              <w:rPr>
                <w:color w:val="000000"/>
                <w:lang w:val="en-US"/>
              </w:rPr>
            </w:pPr>
            <w:r w:rsidRPr="00A45633">
              <w:rPr>
                <w:rFonts w:hint="eastAsia"/>
                <w:color w:val="000000"/>
              </w:rPr>
              <w:t>2.01</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A71A3CB" w14:textId="2FD67797" w:rsidR="006525BD" w:rsidRPr="00C03F39" w:rsidRDefault="006525BD" w:rsidP="006525BD">
            <w:pPr>
              <w:spacing w:after="0"/>
              <w:jc w:val="center"/>
              <w:rPr>
                <w:color w:val="000000"/>
                <w:lang w:val="en-US"/>
              </w:rPr>
            </w:pPr>
            <w:r w:rsidRPr="00A45633">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5AB56" w14:textId="6526B038" w:rsidR="006525BD" w:rsidRPr="00C03F39" w:rsidRDefault="006525BD" w:rsidP="006525BD">
            <w:pPr>
              <w:spacing w:after="0"/>
              <w:jc w:val="center"/>
              <w:rPr>
                <w:color w:val="000000"/>
                <w:lang w:val="en-US"/>
              </w:rPr>
            </w:pPr>
            <w:r w:rsidRPr="00A45633">
              <w:rPr>
                <w:rFonts w:hint="eastAsia"/>
                <w:color w:val="000000"/>
              </w:rPr>
              <w:t>0.63</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12AB078B" w14:textId="67B96B6E" w:rsidR="006525BD" w:rsidRPr="00C03F39" w:rsidRDefault="006525BD" w:rsidP="006525BD">
            <w:pPr>
              <w:spacing w:after="0"/>
              <w:jc w:val="center"/>
              <w:rPr>
                <w:color w:val="000000"/>
                <w:lang w:val="en-US"/>
              </w:rPr>
            </w:pPr>
            <w:r w:rsidRPr="00A45633">
              <w:rPr>
                <w:rFonts w:hint="eastAsia"/>
                <w:color w:val="000000"/>
              </w:rPr>
              <w:t>0.47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4D185E" w14:textId="7AEE1828" w:rsidR="006525BD" w:rsidRPr="00C03F39" w:rsidRDefault="006525BD" w:rsidP="006525BD">
            <w:pPr>
              <w:spacing w:after="0"/>
              <w:jc w:val="center"/>
              <w:rPr>
                <w:color w:val="000000"/>
                <w:lang w:val="en-US"/>
              </w:rPr>
            </w:pPr>
            <w:r w:rsidRPr="00A45633">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6ACA2D2" w14:textId="75D9AE25" w:rsidR="006525BD" w:rsidRPr="00C03F39" w:rsidRDefault="006525BD" w:rsidP="006525BD">
            <w:pPr>
              <w:spacing w:after="0"/>
              <w:jc w:val="center"/>
              <w:rPr>
                <w:color w:val="000000"/>
                <w:lang w:val="en-US"/>
              </w:rPr>
            </w:pPr>
            <w:r w:rsidRPr="00A45633">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7EF0F81" w14:textId="42173AED" w:rsidR="006525BD" w:rsidRPr="00C03F39" w:rsidRDefault="006525BD" w:rsidP="006525BD">
            <w:pPr>
              <w:spacing w:after="0"/>
              <w:jc w:val="center"/>
              <w:rPr>
                <w:color w:val="000000"/>
                <w:lang w:val="en-US"/>
              </w:rPr>
            </w:pPr>
            <w:r w:rsidRPr="00A45633">
              <w:rPr>
                <w:rFonts w:hint="eastAsia"/>
                <w:color w:val="000000"/>
              </w:rPr>
              <w:t>2.37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932B110" w14:textId="78CD454C" w:rsidR="006525BD" w:rsidRPr="00C03F39" w:rsidRDefault="006525BD" w:rsidP="006525BD">
            <w:pPr>
              <w:spacing w:after="0"/>
              <w:jc w:val="center"/>
              <w:rPr>
                <w:color w:val="000000"/>
                <w:lang w:val="en-US"/>
              </w:rPr>
            </w:pPr>
            <w:r w:rsidRPr="00A45633">
              <w:rPr>
                <w:rFonts w:hint="eastAsia"/>
                <w:color w:val="000000"/>
              </w:rPr>
              <w:t>2.42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8BF8D8E" w14:textId="70DC0C7C" w:rsidR="006525BD" w:rsidRPr="00C03F39" w:rsidRDefault="006525BD" w:rsidP="006525BD">
            <w:pPr>
              <w:spacing w:after="0"/>
              <w:jc w:val="center"/>
              <w:rPr>
                <w:color w:val="000000"/>
                <w:lang w:val="en-US"/>
              </w:rPr>
            </w:pPr>
            <w:r w:rsidRPr="00A45633">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7A632CB" w14:textId="277DA1F8" w:rsidR="006525BD" w:rsidRPr="00C03F39" w:rsidRDefault="006525BD" w:rsidP="006525BD">
            <w:pPr>
              <w:spacing w:after="0"/>
              <w:jc w:val="center"/>
              <w:rPr>
                <w:color w:val="000000"/>
                <w:lang w:val="en-US"/>
              </w:rPr>
            </w:pPr>
            <w:r w:rsidRPr="00A45633">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F73DB0" w14:textId="478AD6CD" w:rsidR="006525BD" w:rsidRPr="00C03F39" w:rsidRDefault="006525BD" w:rsidP="006525BD">
            <w:pPr>
              <w:spacing w:after="0"/>
              <w:jc w:val="center"/>
              <w:rPr>
                <w:color w:val="000000"/>
                <w:lang w:val="en-US"/>
              </w:rPr>
            </w:pPr>
            <w:r w:rsidRPr="00A45633">
              <w:rPr>
                <w:rFonts w:hint="eastAsia"/>
                <w:color w:val="000000"/>
              </w:rPr>
              <w:t>2.07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106354B" w14:textId="46C1486F" w:rsidR="006525BD" w:rsidRPr="00C03F39" w:rsidRDefault="006525BD" w:rsidP="006525BD">
            <w:pPr>
              <w:spacing w:after="0"/>
              <w:jc w:val="center"/>
              <w:rPr>
                <w:color w:val="000000"/>
                <w:lang w:val="en-US"/>
              </w:rPr>
            </w:pPr>
            <w:r w:rsidRPr="00A45633">
              <w:rPr>
                <w:rFonts w:hint="eastAsia"/>
                <w:color w:val="000000"/>
              </w:rPr>
              <w:t>1.99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6376C77" w14:textId="4D5CCDF4" w:rsidR="006525BD" w:rsidRPr="00C03F39" w:rsidRDefault="006525BD" w:rsidP="006525BD">
            <w:pPr>
              <w:spacing w:after="0"/>
              <w:jc w:val="center"/>
              <w:rPr>
                <w:color w:val="000000"/>
                <w:lang w:val="en-US"/>
              </w:rPr>
            </w:pPr>
            <w:r w:rsidRPr="00A45633">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748F27C" w14:textId="08FE82F3" w:rsidR="006525BD" w:rsidRPr="00C03F39" w:rsidRDefault="006525BD" w:rsidP="006525BD">
            <w:pPr>
              <w:spacing w:after="0"/>
              <w:jc w:val="center"/>
              <w:rPr>
                <w:color w:val="000000"/>
                <w:lang w:val="en-US"/>
              </w:rPr>
            </w:pPr>
            <w:r w:rsidRPr="00A45633">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48B7669" w14:textId="3AD55082" w:rsidR="006525BD" w:rsidRPr="00C03F39" w:rsidRDefault="006525BD" w:rsidP="006525BD">
            <w:pPr>
              <w:spacing w:after="0"/>
              <w:jc w:val="center"/>
              <w:rPr>
                <w:color w:val="000000"/>
                <w:lang w:val="en-US"/>
              </w:rPr>
            </w:pPr>
            <w:r w:rsidRPr="00A45633">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154A5B2F" w14:textId="209EC759" w:rsidR="006525BD" w:rsidRPr="00C03F39" w:rsidRDefault="006525BD" w:rsidP="006525BD">
            <w:pPr>
              <w:spacing w:after="0"/>
              <w:jc w:val="center"/>
              <w:rPr>
                <w:color w:val="000000"/>
                <w:lang w:val="en-US"/>
              </w:rPr>
            </w:pPr>
            <w:r w:rsidRPr="00A45633">
              <w:rPr>
                <w:rFonts w:hint="eastAsia"/>
                <w:color w:val="000000"/>
              </w:rPr>
              <w:t>2.60</w:t>
            </w:r>
          </w:p>
        </w:tc>
      </w:tr>
    </w:tbl>
    <w:p w14:paraId="64E3BFEC" w14:textId="77777777" w:rsidR="006525BD" w:rsidRDefault="006525BD" w:rsidP="006525BD">
      <w:pPr>
        <w:spacing w:line="276" w:lineRule="auto"/>
        <w:ind w:left="100" w:hangingChars="50" w:hanging="100"/>
        <w:rPr>
          <w:lang w:val="en-US"/>
        </w:rPr>
      </w:pPr>
    </w:p>
    <w:p w14:paraId="1046AC69" w14:textId="40872C78" w:rsidR="006525BD" w:rsidRDefault="006525BD" w:rsidP="006525BD">
      <w:pPr>
        <w:spacing w:line="276" w:lineRule="auto"/>
        <w:ind w:left="100" w:hangingChars="50" w:hanging="100"/>
        <w:jc w:val="center"/>
        <w:rPr>
          <w:lang w:val="en-US"/>
        </w:rPr>
      </w:pPr>
      <w:r>
        <w:rPr>
          <w:noProof/>
          <w:lang w:val="en-US" w:eastAsia="ko-KR"/>
        </w:rPr>
        <w:drawing>
          <wp:inline distT="0" distB="0" distL="0" distR="0" wp14:anchorId="1CC1C453" wp14:editId="5D22A023">
            <wp:extent cx="9074785" cy="2527715"/>
            <wp:effectExtent l="0" t="0" r="0" b="6350"/>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74785" cy="2527715"/>
                    </a:xfrm>
                    <a:prstGeom prst="rect">
                      <a:avLst/>
                    </a:prstGeom>
                    <a:solidFill>
                      <a:schemeClr val="bg1"/>
                    </a:solidFill>
                  </pic:spPr>
                </pic:pic>
              </a:graphicData>
            </a:graphic>
          </wp:inline>
        </w:drawing>
      </w:r>
    </w:p>
    <w:p w14:paraId="0250EC4C" w14:textId="636FB5B9" w:rsidR="006525BD" w:rsidRPr="000C68ED" w:rsidRDefault="006525BD" w:rsidP="006525BD">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9</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7585E344" w14:textId="77777777" w:rsidR="006525BD" w:rsidRPr="000C68ED" w:rsidRDefault="006525BD" w:rsidP="006525BD">
      <w:pPr>
        <w:spacing w:after="0"/>
        <w:rPr>
          <w:lang w:val="en-US" w:eastAsia="zh-CN"/>
        </w:rPr>
        <w:sectPr w:rsidR="006525B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C6CA8BC" w14:textId="25BB0C9D" w:rsidR="006525BD" w:rsidRPr="000C68ED" w:rsidRDefault="006525BD" w:rsidP="006525BD">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36</w:t>
      </w:r>
      <w:r w:rsidRPr="000C68ED">
        <w:rPr>
          <w:rFonts w:eastAsiaTheme="minorEastAsia"/>
          <w:lang w:val="en-US" w:eastAsia="ko-KR"/>
        </w:rPr>
        <w:t xml:space="preserve"> shows the maximum value of simulation results considering combinations of Outer/Inner sub-band configuration.</w:t>
      </w:r>
    </w:p>
    <w:p w14:paraId="5F91F69B" w14:textId="7C13ADB1" w:rsidR="006525BD" w:rsidRDefault="006525BD" w:rsidP="006525BD">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36</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0E517AB2" w14:textId="77777777" w:rsidTr="00D90A36">
        <w:trPr>
          <w:trHeight w:val="237"/>
          <w:jc w:val="center"/>
        </w:trPr>
        <w:tc>
          <w:tcPr>
            <w:tcW w:w="3240" w:type="dxa"/>
            <w:vMerge w:val="restart"/>
            <w:shd w:val="clear" w:color="auto" w:fill="auto"/>
          </w:tcPr>
          <w:p w14:paraId="7DAE8EFE" w14:textId="77777777" w:rsidR="006525BD" w:rsidRPr="00A1115A" w:rsidRDefault="006525BD" w:rsidP="00D90A36">
            <w:pPr>
              <w:pStyle w:val="TAH"/>
            </w:pPr>
          </w:p>
        </w:tc>
        <w:tc>
          <w:tcPr>
            <w:tcW w:w="5670" w:type="dxa"/>
            <w:gridSpan w:val="2"/>
          </w:tcPr>
          <w:p w14:paraId="2CB09BB0" w14:textId="77777777" w:rsidR="006525BD" w:rsidRPr="00A1115A" w:rsidRDefault="006525BD" w:rsidP="00D90A36">
            <w:pPr>
              <w:pStyle w:val="TAH"/>
            </w:pPr>
            <w:r w:rsidRPr="00A1115A">
              <w:t>RB Allocation</w:t>
            </w:r>
          </w:p>
        </w:tc>
      </w:tr>
      <w:tr w:rsidR="006525BD" w:rsidRPr="00D70CD0" w14:paraId="652EE0CA" w14:textId="77777777" w:rsidTr="00D90A36">
        <w:trPr>
          <w:trHeight w:val="237"/>
          <w:jc w:val="center"/>
        </w:trPr>
        <w:tc>
          <w:tcPr>
            <w:tcW w:w="3240" w:type="dxa"/>
            <w:vMerge/>
            <w:shd w:val="clear" w:color="auto" w:fill="auto"/>
          </w:tcPr>
          <w:p w14:paraId="66DCA447" w14:textId="77777777" w:rsidR="006525BD" w:rsidRPr="00A1115A" w:rsidRDefault="006525BD" w:rsidP="00D90A36">
            <w:pPr>
              <w:pStyle w:val="TAH"/>
            </w:pPr>
          </w:p>
        </w:tc>
        <w:tc>
          <w:tcPr>
            <w:tcW w:w="2790" w:type="dxa"/>
          </w:tcPr>
          <w:p w14:paraId="399718AD"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749A795D"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6525BD" w14:paraId="7FFC3FC9" w14:textId="77777777" w:rsidTr="00D90A36">
        <w:trPr>
          <w:trHeight w:val="237"/>
          <w:jc w:val="center"/>
        </w:trPr>
        <w:tc>
          <w:tcPr>
            <w:tcW w:w="3240" w:type="dxa"/>
            <w:shd w:val="clear" w:color="auto" w:fill="auto"/>
          </w:tcPr>
          <w:p w14:paraId="527296E6" w14:textId="77777777" w:rsidR="006525BD" w:rsidRPr="00A1115A" w:rsidRDefault="006525BD" w:rsidP="006525BD">
            <w:pPr>
              <w:pStyle w:val="TAH"/>
            </w:pPr>
            <w:r>
              <w:rPr>
                <w:b w:val="0"/>
                <w:bCs/>
                <w:szCs w:val="18"/>
              </w:rPr>
              <w:t>Contiguous sub-band RB sets</w:t>
            </w:r>
          </w:p>
        </w:tc>
        <w:tc>
          <w:tcPr>
            <w:tcW w:w="2790" w:type="dxa"/>
            <w:vAlign w:val="center"/>
          </w:tcPr>
          <w:p w14:paraId="1113D684" w14:textId="3B5C25EF" w:rsidR="006525BD" w:rsidRDefault="006525BD" w:rsidP="006525BD">
            <w:pPr>
              <w:pStyle w:val="TAH"/>
              <w:rPr>
                <w:rFonts w:eastAsiaTheme="minorEastAsia"/>
                <w:lang w:eastAsia="ko-KR"/>
              </w:rPr>
            </w:pPr>
            <w:r w:rsidRPr="00DE3C1A">
              <w:rPr>
                <w:b w:val="0"/>
                <w:bCs/>
                <w:szCs w:val="18"/>
              </w:rPr>
              <w:t>2.</w:t>
            </w:r>
            <w:r>
              <w:rPr>
                <w:b w:val="0"/>
                <w:bCs/>
                <w:szCs w:val="18"/>
              </w:rPr>
              <w:t>59</w:t>
            </w:r>
          </w:p>
        </w:tc>
        <w:tc>
          <w:tcPr>
            <w:tcW w:w="2880" w:type="dxa"/>
            <w:vAlign w:val="center"/>
          </w:tcPr>
          <w:p w14:paraId="41193B14" w14:textId="3DF07209" w:rsidR="006525BD" w:rsidRDefault="006525BD" w:rsidP="006525BD">
            <w:pPr>
              <w:pStyle w:val="TAH"/>
              <w:rPr>
                <w:rFonts w:eastAsiaTheme="minorEastAsia"/>
                <w:lang w:eastAsia="ko-KR"/>
              </w:rPr>
            </w:pPr>
            <w:r w:rsidRPr="00DE3C1A">
              <w:rPr>
                <w:b w:val="0"/>
                <w:bCs/>
                <w:szCs w:val="18"/>
              </w:rPr>
              <w:t>0.</w:t>
            </w:r>
            <w:r>
              <w:rPr>
                <w:b w:val="0"/>
                <w:bCs/>
                <w:szCs w:val="18"/>
              </w:rPr>
              <w:t>6</w:t>
            </w:r>
            <w:r w:rsidRPr="00DE3C1A">
              <w:rPr>
                <w:b w:val="0"/>
                <w:bCs/>
                <w:szCs w:val="18"/>
              </w:rPr>
              <w:t>3</w:t>
            </w:r>
          </w:p>
        </w:tc>
      </w:tr>
      <w:tr w:rsidR="006525BD" w14:paraId="45B711AC" w14:textId="77777777" w:rsidTr="00D90A36">
        <w:trPr>
          <w:trHeight w:val="237"/>
          <w:jc w:val="center"/>
        </w:trPr>
        <w:tc>
          <w:tcPr>
            <w:tcW w:w="3240" w:type="dxa"/>
            <w:shd w:val="clear" w:color="auto" w:fill="auto"/>
          </w:tcPr>
          <w:p w14:paraId="0B27F3D7" w14:textId="77777777" w:rsidR="006525BD" w:rsidRPr="00A1115A" w:rsidRDefault="006525BD" w:rsidP="006525BD">
            <w:pPr>
              <w:pStyle w:val="TAH"/>
            </w:pPr>
            <w:r>
              <w:rPr>
                <w:b w:val="0"/>
                <w:bCs/>
                <w:szCs w:val="18"/>
              </w:rPr>
              <w:t>Non-contiguous sub-band RB sets</w:t>
            </w:r>
          </w:p>
        </w:tc>
        <w:tc>
          <w:tcPr>
            <w:tcW w:w="2790" w:type="dxa"/>
            <w:vAlign w:val="center"/>
          </w:tcPr>
          <w:p w14:paraId="16C22F4A" w14:textId="72F397D7" w:rsidR="006525BD" w:rsidRDefault="006525BD" w:rsidP="006525BD">
            <w:pPr>
              <w:pStyle w:val="TAH"/>
              <w:rPr>
                <w:rFonts w:eastAsiaTheme="minorEastAsia"/>
                <w:lang w:eastAsia="ko-KR"/>
              </w:rPr>
            </w:pPr>
            <w:r>
              <w:rPr>
                <w:b w:val="0"/>
                <w:bCs/>
                <w:szCs w:val="18"/>
              </w:rPr>
              <w:t>2.60</w:t>
            </w:r>
          </w:p>
        </w:tc>
        <w:tc>
          <w:tcPr>
            <w:tcW w:w="2880" w:type="dxa"/>
            <w:vAlign w:val="center"/>
          </w:tcPr>
          <w:p w14:paraId="329CD57E" w14:textId="3D605C9F" w:rsidR="006525BD" w:rsidRDefault="006525BD" w:rsidP="006525BD">
            <w:pPr>
              <w:pStyle w:val="TAH"/>
              <w:rPr>
                <w:rFonts w:eastAsiaTheme="minorEastAsia"/>
                <w:lang w:eastAsia="ko-KR"/>
              </w:rPr>
            </w:pPr>
            <w:r>
              <w:rPr>
                <w:b w:val="0"/>
                <w:bCs/>
                <w:szCs w:val="18"/>
              </w:rPr>
              <w:t>1.81</w:t>
            </w:r>
          </w:p>
        </w:tc>
      </w:tr>
    </w:tbl>
    <w:p w14:paraId="1B2DD797" w14:textId="77777777" w:rsidR="006525BD" w:rsidRDefault="006525BD" w:rsidP="006525BD">
      <w:pPr>
        <w:pStyle w:val="TH"/>
        <w:rPr>
          <w:rFonts w:ascii="Times New Roman" w:hAnsi="Times New Roman"/>
        </w:rPr>
      </w:pPr>
    </w:p>
    <w:p w14:paraId="48B4891B" w14:textId="2ECF4C16" w:rsidR="006525BD" w:rsidRDefault="006525BD" w:rsidP="006525BD">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2-37 or Table 2-38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0FCB510" w14:textId="1E3093D7"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09AFCD08" w14:textId="77777777" w:rsidTr="00D90A36">
        <w:trPr>
          <w:trHeight w:val="237"/>
          <w:jc w:val="center"/>
        </w:trPr>
        <w:tc>
          <w:tcPr>
            <w:tcW w:w="3240" w:type="dxa"/>
            <w:vMerge w:val="restart"/>
            <w:shd w:val="clear" w:color="auto" w:fill="auto"/>
          </w:tcPr>
          <w:p w14:paraId="09BB0201" w14:textId="77777777" w:rsidR="006525BD" w:rsidRPr="00A1115A" w:rsidRDefault="006525BD" w:rsidP="00D90A36">
            <w:pPr>
              <w:pStyle w:val="TAH"/>
            </w:pPr>
          </w:p>
        </w:tc>
        <w:tc>
          <w:tcPr>
            <w:tcW w:w="5670" w:type="dxa"/>
            <w:gridSpan w:val="2"/>
          </w:tcPr>
          <w:p w14:paraId="66489603" w14:textId="77777777" w:rsidR="006525BD" w:rsidRPr="00A1115A" w:rsidRDefault="006525BD" w:rsidP="00D90A36">
            <w:pPr>
              <w:pStyle w:val="TAH"/>
            </w:pPr>
            <w:r w:rsidRPr="00A1115A">
              <w:t>RB Allocation</w:t>
            </w:r>
          </w:p>
        </w:tc>
      </w:tr>
      <w:tr w:rsidR="006525BD" w:rsidRPr="00A1115A" w14:paraId="21D64B56" w14:textId="77777777" w:rsidTr="00D90A36">
        <w:trPr>
          <w:trHeight w:val="237"/>
          <w:jc w:val="center"/>
        </w:trPr>
        <w:tc>
          <w:tcPr>
            <w:tcW w:w="3240" w:type="dxa"/>
            <w:vMerge/>
            <w:shd w:val="clear" w:color="auto" w:fill="auto"/>
          </w:tcPr>
          <w:p w14:paraId="38595A83" w14:textId="77777777" w:rsidR="006525BD" w:rsidRPr="00A1115A" w:rsidRDefault="006525BD" w:rsidP="00D90A36">
            <w:pPr>
              <w:pStyle w:val="TAH"/>
            </w:pPr>
          </w:p>
        </w:tc>
        <w:tc>
          <w:tcPr>
            <w:tcW w:w="2790" w:type="dxa"/>
          </w:tcPr>
          <w:p w14:paraId="56F22CAE"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23A8E7EE"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61B95671" w14:textId="77777777" w:rsidTr="00D90A36">
        <w:trPr>
          <w:trHeight w:val="237"/>
          <w:jc w:val="center"/>
        </w:trPr>
        <w:tc>
          <w:tcPr>
            <w:tcW w:w="3240" w:type="dxa"/>
            <w:shd w:val="clear" w:color="auto" w:fill="auto"/>
          </w:tcPr>
          <w:p w14:paraId="3514ECB9" w14:textId="77777777" w:rsidR="006525BD" w:rsidRPr="00A1115A" w:rsidRDefault="006525BD" w:rsidP="00D90A36">
            <w:pPr>
              <w:pStyle w:val="TAH"/>
            </w:pPr>
            <w:r>
              <w:rPr>
                <w:b w:val="0"/>
                <w:bCs/>
                <w:szCs w:val="18"/>
              </w:rPr>
              <w:t>Contiguous sub-band RB sets</w:t>
            </w:r>
          </w:p>
        </w:tc>
        <w:tc>
          <w:tcPr>
            <w:tcW w:w="2790" w:type="dxa"/>
          </w:tcPr>
          <w:p w14:paraId="7ECA3DCF" w14:textId="4BEFABFD"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2FB22EC7" w14:textId="7FF096B6"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2.5</w:t>
            </w:r>
          </w:p>
        </w:tc>
      </w:tr>
      <w:tr w:rsidR="006525BD" w:rsidRPr="00A1115A" w14:paraId="7A65DCE4" w14:textId="77777777" w:rsidTr="00D90A36">
        <w:trPr>
          <w:trHeight w:val="237"/>
          <w:jc w:val="center"/>
        </w:trPr>
        <w:tc>
          <w:tcPr>
            <w:tcW w:w="3240" w:type="dxa"/>
            <w:shd w:val="clear" w:color="auto" w:fill="auto"/>
          </w:tcPr>
          <w:p w14:paraId="1E361833" w14:textId="77777777" w:rsidR="006525BD" w:rsidRPr="00A1115A" w:rsidRDefault="006525BD" w:rsidP="00D90A36">
            <w:pPr>
              <w:pStyle w:val="TAH"/>
            </w:pPr>
            <w:r>
              <w:rPr>
                <w:b w:val="0"/>
                <w:bCs/>
                <w:szCs w:val="18"/>
              </w:rPr>
              <w:t>Non-contiguous sub-band RB sets</w:t>
            </w:r>
          </w:p>
        </w:tc>
        <w:tc>
          <w:tcPr>
            <w:tcW w:w="2790" w:type="dxa"/>
          </w:tcPr>
          <w:p w14:paraId="1C4B2CA1" w14:textId="2AD3531B"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0AFBD6A3" w14:textId="6EC27B1E"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6525BD" w:rsidRPr="00A1115A" w14:paraId="58E617EE" w14:textId="77777777" w:rsidTr="00D90A36">
        <w:trPr>
          <w:trHeight w:val="20"/>
          <w:jc w:val="center"/>
        </w:trPr>
        <w:tc>
          <w:tcPr>
            <w:tcW w:w="8910" w:type="dxa"/>
            <w:gridSpan w:val="3"/>
          </w:tcPr>
          <w:p w14:paraId="30D80114"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E471C10" w14:textId="77777777" w:rsidR="006525BD" w:rsidRDefault="006525BD" w:rsidP="00D90A36">
            <w:pPr>
              <w:pStyle w:val="TAN"/>
            </w:pPr>
            <w:r>
              <w:t>NOTE 2:  Outer sub-band configuration and inner sub-band configuration in Table 2-5 apply.</w:t>
            </w:r>
          </w:p>
          <w:p w14:paraId="69AE259E" w14:textId="6A98FFF6" w:rsidR="00126455" w:rsidRPr="00A1115A" w:rsidRDefault="00126455" w:rsidP="00126455">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0E30F721" w14:textId="77777777" w:rsidR="006525BD" w:rsidRDefault="006525BD" w:rsidP="006525BD">
      <w:pPr>
        <w:pStyle w:val="TH"/>
        <w:rPr>
          <w:lang w:val="en-GB"/>
        </w:rPr>
      </w:pPr>
    </w:p>
    <w:p w14:paraId="07857586" w14:textId="6B80F75B"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63FE1EE6" w14:textId="77777777" w:rsidTr="00D90A36">
        <w:trPr>
          <w:trHeight w:val="237"/>
          <w:jc w:val="center"/>
        </w:trPr>
        <w:tc>
          <w:tcPr>
            <w:tcW w:w="3240" w:type="dxa"/>
            <w:vMerge w:val="restart"/>
            <w:shd w:val="clear" w:color="auto" w:fill="auto"/>
          </w:tcPr>
          <w:p w14:paraId="25FA4290" w14:textId="77777777" w:rsidR="006525BD" w:rsidRPr="00A1115A" w:rsidRDefault="006525BD" w:rsidP="00D90A36">
            <w:pPr>
              <w:pStyle w:val="TAH"/>
            </w:pPr>
          </w:p>
        </w:tc>
        <w:tc>
          <w:tcPr>
            <w:tcW w:w="5670" w:type="dxa"/>
            <w:gridSpan w:val="2"/>
          </w:tcPr>
          <w:p w14:paraId="0CD86096" w14:textId="77777777" w:rsidR="006525BD" w:rsidRPr="00A1115A" w:rsidRDefault="006525BD" w:rsidP="00D90A36">
            <w:pPr>
              <w:pStyle w:val="TAH"/>
            </w:pPr>
            <w:r w:rsidRPr="00A1115A">
              <w:t>RB Allocation</w:t>
            </w:r>
          </w:p>
        </w:tc>
      </w:tr>
      <w:tr w:rsidR="006525BD" w:rsidRPr="00A1115A" w14:paraId="4F5A9F8F" w14:textId="77777777" w:rsidTr="00D90A36">
        <w:trPr>
          <w:trHeight w:val="237"/>
          <w:jc w:val="center"/>
        </w:trPr>
        <w:tc>
          <w:tcPr>
            <w:tcW w:w="3240" w:type="dxa"/>
            <w:vMerge/>
            <w:shd w:val="clear" w:color="auto" w:fill="auto"/>
          </w:tcPr>
          <w:p w14:paraId="26F4578A" w14:textId="77777777" w:rsidR="006525BD" w:rsidRPr="00A1115A" w:rsidRDefault="006525BD" w:rsidP="00D90A36">
            <w:pPr>
              <w:pStyle w:val="TAH"/>
            </w:pPr>
          </w:p>
        </w:tc>
        <w:tc>
          <w:tcPr>
            <w:tcW w:w="2790" w:type="dxa"/>
          </w:tcPr>
          <w:p w14:paraId="06CF17E3"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1D40F45"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11D5ABB5" w14:textId="77777777" w:rsidTr="00D90A36">
        <w:trPr>
          <w:trHeight w:val="237"/>
          <w:jc w:val="center"/>
        </w:trPr>
        <w:tc>
          <w:tcPr>
            <w:tcW w:w="3240" w:type="dxa"/>
            <w:shd w:val="clear" w:color="auto" w:fill="auto"/>
          </w:tcPr>
          <w:p w14:paraId="62A81474" w14:textId="77777777" w:rsidR="006525BD" w:rsidRPr="00A1115A" w:rsidRDefault="006525BD" w:rsidP="00D90A36">
            <w:pPr>
              <w:pStyle w:val="TAH"/>
            </w:pPr>
            <w:r>
              <w:rPr>
                <w:b w:val="0"/>
                <w:bCs/>
                <w:szCs w:val="18"/>
              </w:rPr>
              <w:t>Contiguous/Non-contiguous sub-band RB sets</w:t>
            </w:r>
          </w:p>
        </w:tc>
        <w:tc>
          <w:tcPr>
            <w:tcW w:w="2790" w:type="dxa"/>
          </w:tcPr>
          <w:p w14:paraId="6525885F" w14:textId="55D8B29E"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6BED835E" w14:textId="163C9CF9"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6525BD" w:rsidRPr="00A1115A" w14:paraId="5DAD73C9" w14:textId="77777777" w:rsidTr="00D90A36">
        <w:trPr>
          <w:trHeight w:val="20"/>
          <w:jc w:val="center"/>
        </w:trPr>
        <w:tc>
          <w:tcPr>
            <w:tcW w:w="8910" w:type="dxa"/>
            <w:gridSpan w:val="3"/>
          </w:tcPr>
          <w:p w14:paraId="4D28EA49"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47D6EC9" w14:textId="77777777" w:rsidR="006525BD" w:rsidRDefault="006525BD" w:rsidP="00D90A36">
            <w:pPr>
              <w:pStyle w:val="TAN"/>
            </w:pPr>
            <w:r>
              <w:t>NOTE 2:  Outer sub-band configuration and inner sub-band configuration in Table 2-5 apply.</w:t>
            </w:r>
          </w:p>
          <w:p w14:paraId="35B0E0D1" w14:textId="4B0FDA07" w:rsidR="00126455" w:rsidRPr="00A1115A" w:rsidRDefault="00126455" w:rsidP="00D90A36">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623FD942" w14:textId="77777777" w:rsidR="006525BD" w:rsidRPr="000C68ED" w:rsidRDefault="006525BD" w:rsidP="006525BD">
      <w:pPr>
        <w:pStyle w:val="BodyText"/>
        <w:rPr>
          <w:lang w:val="en-US"/>
        </w:rPr>
      </w:pPr>
    </w:p>
    <w:p w14:paraId="467EA0C1" w14:textId="3FD99628" w:rsidR="006525BD" w:rsidRPr="000C68ED" w:rsidRDefault="006525BD" w:rsidP="006525BD">
      <w:pPr>
        <w:pStyle w:val="Heading4"/>
        <w:rPr>
          <w:lang w:val="en-US"/>
        </w:rPr>
      </w:pPr>
      <w:r>
        <w:rPr>
          <w:lang w:val="en-US"/>
        </w:rPr>
        <w:t>Proposal 1</w:t>
      </w:r>
      <w:r w:rsidR="00030E05">
        <w:rPr>
          <w:lang w:val="en-US"/>
        </w:rPr>
        <w:t>6</w:t>
      </w:r>
      <w:r>
        <w:rPr>
          <w:lang w:val="en-US"/>
        </w:rPr>
        <w:t xml:space="preserve">: </w:t>
      </w:r>
      <w:r w:rsidR="009F1C9E">
        <w:rPr>
          <w:lang w:val="en-US"/>
        </w:rPr>
        <w:t>F</w:t>
      </w:r>
      <w:r w:rsidR="009F1C9E" w:rsidRPr="000C68ED">
        <w:rPr>
          <w:lang w:val="en-US"/>
        </w:rPr>
        <w:t xml:space="preserve">or SL-U </w:t>
      </w:r>
      <w:r w:rsidR="009F1C9E">
        <w:rPr>
          <w:lang w:val="en-US"/>
        </w:rPr>
        <w:t xml:space="preserve">NS_58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37 or Table 2-38</w:t>
      </w:r>
      <w:r w:rsidRPr="000C68ED">
        <w:rPr>
          <w:lang w:val="en-US"/>
        </w:rPr>
        <w:t xml:space="preserve"> for SL-U </w:t>
      </w:r>
      <w:r w:rsidR="009F1C9E">
        <w:rPr>
          <w:lang w:val="en-US"/>
        </w:rPr>
        <w:t>UE</w:t>
      </w:r>
      <w:r w:rsidRPr="000C68ED">
        <w:rPr>
          <w:lang w:val="en-US"/>
        </w:rPr>
        <w:t xml:space="preserve"> power class 5. </w:t>
      </w:r>
    </w:p>
    <w:p w14:paraId="02E9D58C" w14:textId="77777777" w:rsidR="006525BD" w:rsidRPr="00B5046B" w:rsidRDefault="006525BD" w:rsidP="006525BD">
      <w:pPr>
        <w:rPr>
          <w:color w:val="000000" w:themeColor="text1"/>
          <w:lang w:val="en-US" w:eastAsia="zh-CN"/>
        </w:rPr>
      </w:pPr>
    </w:p>
    <w:p w14:paraId="2818BDE5" w14:textId="77777777" w:rsidR="00E445AB" w:rsidRPr="00B5046B" w:rsidRDefault="00E445AB" w:rsidP="00E445AB">
      <w:pPr>
        <w:rPr>
          <w:color w:val="000000" w:themeColor="text1"/>
          <w:lang w:val="en-US" w:eastAsia="zh-CN"/>
        </w:rPr>
      </w:pPr>
    </w:p>
    <w:p w14:paraId="5839B994" w14:textId="77777777" w:rsidR="00E445AB" w:rsidRPr="000C68ED" w:rsidRDefault="00E445AB" w:rsidP="00E445AB">
      <w:pPr>
        <w:spacing w:line="276" w:lineRule="auto"/>
        <w:rPr>
          <w:lang w:val="en-US"/>
        </w:rPr>
        <w:sectPr w:rsidR="00E445AB" w:rsidRPr="000C68ED" w:rsidSect="0041627D">
          <w:footnotePr>
            <w:numRestart w:val="eachSect"/>
          </w:footnotePr>
          <w:pgSz w:w="11907" w:h="16840" w:code="9"/>
          <w:pgMar w:top="1133" w:right="1133" w:bottom="1416" w:left="1133" w:header="850" w:footer="340" w:gutter="0"/>
          <w:cols w:space="720"/>
          <w:formProt w:val="0"/>
          <w:docGrid w:linePitch="272"/>
        </w:sectPr>
      </w:pPr>
    </w:p>
    <w:p w14:paraId="3991563B" w14:textId="6A47F7E4" w:rsidR="00E445AB" w:rsidRPr="000C68ED" w:rsidRDefault="00E445AB" w:rsidP="00E445AB">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17A5EBC1" w14:textId="1E1312CF" w:rsidR="00E445AB" w:rsidRPr="000C68ED" w:rsidRDefault="00E445AB" w:rsidP="00E445AB">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39</w:t>
      </w:r>
      <w:r w:rsidRPr="000C68ED">
        <w:rPr>
          <w:rFonts w:eastAsiaTheme="minorEastAsia"/>
          <w:lang w:val="en-US" w:eastAsia="ko-KR"/>
        </w:rPr>
        <w:t xml:space="preserve"> and Figure 2-</w:t>
      </w:r>
      <w:r>
        <w:rPr>
          <w:rFonts w:eastAsiaTheme="minorEastAsia"/>
          <w:lang w:val="en-US" w:eastAsia="ko-KR"/>
        </w:rPr>
        <w:t>10</w:t>
      </w:r>
      <w:r w:rsidRPr="000C68ED">
        <w:rPr>
          <w:rFonts w:eastAsiaTheme="minorEastAsia"/>
          <w:lang w:val="en-US" w:eastAsia="ko-KR"/>
        </w:rPr>
        <w:t xml:space="preserve"> show the A-MPR simulation results for the scenarios.</w:t>
      </w:r>
    </w:p>
    <w:p w14:paraId="5352082E" w14:textId="7DB04B6F" w:rsidR="00E445AB" w:rsidRDefault="00E445AB" w:rsidP="00E445AB">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39</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445AB" w:rsidRPr="00491A77" w14:paraId="7296BD2A" w14:textId="77777777" w:rsidTr="00D90A36">
        <w:trPr>
          <w:trHeight w:val="266"/>
          <w:jc w:val="center"/>
        </w:trPr>
        <w:tc>
          <w:tcPr>
            <w:tcW w:w="1134" w:type="dxa"/>
            <w:shd w:val="clear" w:color="auto" w:fill="auto"/>
            <w:noWrap/>
            <w:vAlign w:val="center"/>
            <w:hideMark/>
          </w:tcPr>
          <w:p w14:paraId="0D10A7FA" w14:textId="77777777" w:rsidR="00E445AB" w:rsidRPr="00C03F39" w:rsidRDefault="00E445AB"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308DE70" w14:textId="77777777" w:rsidR="00E445AB" w:rsidRPr="00C03F39" w:rsidRDefault="00E445AB"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164A4682" w14:textId="77777777" w:rsidR="00E445AB" w:rsidRPr="00C03F39" w:rsidRDefault="00E445AB"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3A7F983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FEFED2"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82A8C4"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11EF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D2F8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895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456C81"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056A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E7EFB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E45D8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E3FAC6"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61860C3"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44E2B9"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BA8A6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5D72C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092DC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tcPr>
          <w:p w14:paraId="1F2F3F29" w14:textId="77777777" w:rsidR="00E445AB" w:rsidRPr="00C03F39" w:rsidRDefault="00E445AB" w:rsidP="00D90A36">
            <w:pPr>
              <w:spacing w:after="0"/>
              <w:jc w:val="center"/>
              <w:rPr>
                <w:color w:val="000000"/>
                <w:lang w:val="en-US"/>
              </w:rPr>
            </w:pPr>
          </w:p>
        </w:tc>
      </w:tr>
      <w:tr w:rsidR="00E445AB" w:rsidRPr="00491A77" w14:paraId="5471384A" w14:textId="77777777" w:rsidTr="00D90A36">
        <w:trPr>
          <w:trHeight w:val="266"/>
          <w:jc w:val="center"/>
        </w:trPr>
        <w:tc>
          <w:tcPr>
            <w:tcW w:w="1134" w:type="dxa"/>
            <w:shd w:val="clear" w:color="auto" w:fill="auto"/>
            <w:noWrap/>
            <w:vAlign w:val="center"/>
            <w:hideMark/>
          </w:tcPr>
          <w:p w14:paraId="1BE3FA15" w14:textId="77777777" w:rsidR="00E445AB" w:rsidRPr="00C03F39" w:rsidRDefault="00E445AB" w:rsidP="00E445AB">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3FDBAFE" w14:textId="0F4C3C9B" w:rsidR="00E445AB" w:rsidRPr="00C03F39" w:rsidRDefault="00E445AB" w:rsidP="00E445AB">
            <w:pPr>
              <w:spacing w:after="0"/>
              <w:jc w:val="center"/>
              <w:rPr>
                <w:color w:val="000000"/>
                <w:lang w:val="en-US"/>
              </w:rPr>
            </w:pPr>
            <w:r w:rsidRPr="00A45633">
              <w:rPr>
                <w:rFonts w:hint="eastAsia"/>
                <w:color w:val="000000"/>
              </w:rPr>
              <w:t>7.27</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7FB6111" w14:textId="5C4DBD06" w:rsidR="00E445AB" w:rsidRPr="00C03F39" w:rsidRDefault="00E445AB" w:rsidP="00E445AB">
            <w:pPr>
              <w:spacing w:after="0"/>
              <w:jc w:val="center"/>
              <w:rPr>
                <w:color w:val="000000"/>
                <w:lang w:val="en-US"/>
              </w:rPr>
            </w:pPr>
            <w:r w:rsidRPr="00A45633">
              <w:rPr>
                <w:rFonts w:hint="eastAsia"/>
                <w:color w:val="000000"/>
              </w:rPr>
              <w:t>7.69</w:t>
            </w:r>
          </w:p>
        </w:tc>
        <w:tc>
          <w:tcPr>
            <w:tcW w:w="723" w:type="dxa"/>
            <w:tcBorders>
              <w:top w:val="nil"/>
              <w:left w:val="single" w:sz="4" w:space="0" w:color="auto"/>
              <w:bottom w:val="nil"/>
              <w:right w:val="nil"/>
            </w:tcBorders>
            <w:shd w:val="clear" w:color="auto" w:fill="auto"/>
            <w:noWrap/>
            <w:vAlign w:val="center"/>
          </w:tcPr>
          <w:p w14:paraId="51C784E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42161D"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85736F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4993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7AE9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51091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62FA3"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EE653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DE97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339A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277BF5"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CB3A0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7CDD3B"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FE20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DCB0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F1B74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8104D45" w14:textId="77777777" w:rsidR="00E445AB" w:rsidRPr="00C03F39" w:rsidRDefault="00E445AB" w:rsidP="00E445AB">
            <w:pPr>
              <w:spacing w:after="0"/>
              <w:jc w:val="center"/>
              <w:rPr>
                <w:color w:val="000000"/>
                <w:lang w:val="en-US"/>
              </w:rPr>
            </w:pPr>
          </w:p>
        </w:tc>
      </w:tr>
      <w:tr w:rsidR="00E445AB" w:rsidRPr="00491A77" w14:paraId="671953C7" w14:textId="77777777" w:rsidTr="00D90A36">
        <w:trPr>
          <w:trHeight w:val="266"/>
          <w:jc w:val="center"/>
        </w:trPr>
        <w:tc>
          <w:tcPr>
            <w:tcW w:w="1134" w:type="dxa"/>
            <w:shd w:val="clear" w:color="auto" w:fill="auto"/>
            <w:noWrap/>
            <w:vAlign w:val="center"/>
            <w:hideMark/>
          </w:tcPr>
          <w:p w14:paraId="16896220"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F86270A" w14:textId="5EADC1FB" w:rsidR="00E445AB" w:rsidRPr="00C03F39" w:rsidRDefault="00E445AB" w:rsidP="00E445AB">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8947410" w14:textId="191E6306" w:rsidR="00E445AB" w:rsidRPr="00C03F39" w:rsidRDefault="00E445AB" w:rsidP="00E445AB">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023563F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484ED2"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04BD8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8FDA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58B0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83E2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BA27E"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B5BCF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E95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6616B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34A1F"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BF4B9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3F93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3D45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686EB"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92980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0DF06EB" w14:textId="77777777" w:rsidR="00E445AB" w:rsidRPr="00C03F39" w:rsidRDefault="00E445AB" w:rsidP="00E445AB">
            <w:pPr>
              <w:spacing w:after="0"/>
              <w:jc w:val="center"/>
              <w:rPr>
                <w:color w:val="000000"/>
                <w:lang w:val="en-US"/>
              </w:rPr>
            </w:pPr>
          </w:p>
        </w:tc>
      </w:tr>
      <w:tr w:rsidR="00E445AB" w:rsidRPr="00491A77" w14:paraId="32FFD7F0" w14:textId="77777777" w:rsidTr="00D90A36">
        <w:trPr>
          <w:trHeight w:val="266"/>
          <w:jc w:val="center"/>
        </w:trPr>
        <w:tc>
          <w:tcPr>
            <w:tcW w:w="1134" w:type="dxa"/>
            <w:shd w:val="clear" w:color="auto" w:fill="auto"/>
            <w:noWrap/>
            <w:vAlign w:val="center"/>
            <w:hideMark/>
          </w:tcPr>
          <w:p w14:paraId="51AFD8C0" w14:textId="77777777" w:rsidR="00E445AB" w:rsidRPr="00C03F39" w:rsidRDefault="00E445AB" w:rsidP="00E445AB">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621B2752" w14:textId="7AD5F6A5" w:rsidR="00E445AB" w:rsidRPr="00C03F39" w:rsidRDefault="00E445AB" w:rsidP="00E445AB">
            <w:pPr>
              <w:spacing w:after="0"/>
              <w:jc w:val="center"/>
              <w:rPr>
                <w:color w:val="000000"/>
                <w:lang w:val="en-US"/>
              </w:rPr>
            </w:pPr>
            <w:r w:rsidRPr="00A45633">
              <w:rPr>
                <w:rFonts w:hint="eastAsia"/>
                <w:color w:val="000000"/>
              </w:rPr>
              <w:t>4.26</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46C0725E" w14:textId="040A94AD" w:rsidR="00E445AB" w:rsidRPr="00C03F39" w:rsidRDefault="00E445AB" w:rsidP="00E445AB">
            <w:pPr>
              <w:spacing w:after="0"/>
              <w:jc w:val="center"/>
              <w:rPr>
                <w:color w:val="000000"/>
                <w:lang w:val="en-US"/>
              </w:rPr>
            </w:pPr>
            <w:r w:rsidRPr="00A45633">
              <w:rPr>
                <w:rFonts w:hint="eastAsia"/>
                <w:color w:val="000000"/>
              </w:rPr>
              <w:t>7.26</w:t>
            </w:r>
          </w:p>
        </w:tc>
        <w:tc>
          <w:tcPr>
            <w:tcW w:w="723" w:type="dxa"/>
            <w:tcBorders>
              <w:top w:val="nil"/>
              <w:left w:val="single" w:sz="4" w:space="0" w:color="auto"/>
              <w:bottom w:val="single" w:sz="4" w:space="0" w:color="auto"/>
              <w:right w:val="nil"/>
            </w:tcBorders>
            <w:shd w:val="clear" w:color="auto" w:fill="auto"/>
            <w:noWrap/>
            <w:vAlign w:val="center"/>
          </w:tcPr>
          <w:p w14:paraId="5FF06A78"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317422" w14:textId="77777777" w:rsidR="00E445AB" w:rsidRPr="00C03F39" w:rsidRDefault="00E445AB" w:rsidP="00E445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540FD7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48922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1BA66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C8FA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AF83EE"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653D3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EB500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6B35C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FBD81B"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9E6D7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D9FFB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32E92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26DAA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9E102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1DE94D0" w14:textId="77777777" w:rsidR="00E445AB" w:rsidRPr="00C03F39" w:rsidRDefault="00E445AB" w:rsidP="00E445AB">
            <w:pPr>
              <w:spacing w:after="0"/>
              <w:jc w:val="center"/>
              <w:rPr>
                <w:color w:val="000000"/>
                <w:lang w:val="en-US"/>
              </w:rPr>
            </w:pPr>
          </w:p>
        </w:tc>
      </w:tr>
      <w:tr w:rsidR="00E445AB" w:rsidRPr="00491A77" w14:paraId="3B14CF3C" w14:textId="77777777" w:rsidTr="00D90A36">
        <w:trPr>
          <w:trHeight w:val="266"/>
          <w:jc w:val="center"/>
        </w:trPr>
        <w:tc>
          <w:tcPr>
            <w:tcW w:w="1134" w:type="dxa"/>
            <w:shd w:val="clear" w:color="auto" w:fill="auto"/>
            <w:noWrap/>
            <w:vAlign w:val="center"/>
            <w:hideMark/>
          </w:tcPr>
          <w:p w14:paraId="1C0BED01"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8FF889" w14:textId="19F826E6" w:rsidR="00E445AB" w:rsidRPr="00C03F39" w:rsidRDefault="00E445AB" w:rsidP="00E445AB">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E3E69F2" w14:textId="6E6DAE74" w:rsidR="00E445AB" w:rsidRPr="00C03F39" w:rsidRDefault="00E445AB" w:rsidP="00E445AB">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B736260" w14:textId="75D34A44" w:rsidR="00E445AB" w:rsidRPr="00C03F39" w:rsidRDefault="00E445AB" w:rsidP="00E445AB">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491C149" w14:textId="19CD50CC" w:rsidR="00E445AB" w:rsidRPr="00C03F39" w:rsidRDefault="00E445AB" w:rsidP="00E445AB">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6B0E123" w14:textId="6E76B4FA" w:rsidR="00E445AB" w:rsidRPr="00C03F39" w:rsidRDefault="00E445AB" w:rsidP="00E445AB">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AB9F0D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58CB42"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7A7F8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AAAF1"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FCBE0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133AF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A959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A6720"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3B30E3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53A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1CEC9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D1FD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AB63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761FBFFA" w14:textId="77777777" w:rsidR="00E445AB" w:rsidRPr="00C03F39" w:rsidRDefault="00E445AB" w:rsidP="00E445AB">
            <w:pPr>
              <w:spacing w:after="0"/>
              <w:jc w:val="center"/>
              <w:rPr>
                <w:color w:val="000000"/>
                <w:lang w:val="en-US"/>
              </w:rPr>
            </w:pPr>
          </w:p>
        </w:tc>
      </w:tr>
      <w:tr w:rsidR="00E445AB" w:rsidRPr="00491A77" w14:paraId="16DD653A" w14:textId="77777777" w:rsidTr="00D90A36">
        <w:trPr>
          <w:trHeight w:val="266"/>
          <w:jc w:val="center"/>
        </w:trPr>
        <w:tc>
          <w:tcPr>
            <w:tcW w:w="1134" w:type="dxa"/>
            <w:shd w:val="clear" w:color="auto" w:fill="auto"/>
            <w:noWrap/>
            <w:vAlign w:val="center"/>
            <w:hideMark/>
          </w:tcPr>
          <w:p w14:paraId="285EFC8D" w14:textId="77777777" w:rsidR="00E445AB" w:rsidRPr="00C03F39" w:rsidRDefault="00E445AB" w:rsidP="00E445AB">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5F0B7933" w14:textId="23948D65" w:rsidR="00E445AB" w:rsidRPr="00C03F39" w:rsidRDefault="00E445AB" w:rsidP="00E445AB">
            <w:pPr>
              <w:spacing w:after="0"/>
              <w:jc w:val="center"/>
              <w:rPr>
                <w:color w:val="000000"/>
                <w:lang w:val="en-US"/>
              </w:rPr>
            </w:pPr>
            <w:r w:rsidRPr="00A45633">
              <w:rPr>
                <w:rFonts w:hint="eastAsia"/>
                <w:color w:val="000000"/>
              </w:rPr>
              <w:t>3.96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6357A69" w14:textId="67CBF278"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CA5E2AA" w14:textId="290FE79C" w:rsidR="00E445AB" w:rsidRPr="00C03F39" w:rsidRDefault="00E445AB" w:rsidP="00E445AB">
            <w:pPr>
              <w:spacing w:after="0"/>
              <w:jc w:val="center"/>
              <w:rPr>
                <w:color w:val="000000"/>
                <w:lang w:val="en-US"/>
              </w:rPr>
            </w:pPr>
            <w:r w:rsidRPr="00A45633">
              <w:rPr>
                <w:rFonts w:hint="eastAsia"/>
                <w:color w:val="000000"/>
              </w:rPr>
              <w:t>7.68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2F56966" w14:textId="275AF8E6" w:rsidR="00E445AB" w:rsidRPr="00C03F39" w:rsidRDefault="00E445AB" w:rsidP="00E445AB">
            <w:pPr>
              <w:spacing w:after="0"/>
              <w:jc w:val="center"/>
              <w:rPr>
                <w:color w:val="000000"/>
                <w:lang w:val="en-US"/>
              </w:rPr>
            </w:pPr>
            <w:r w:rsidRPr="00A45633">
              <w:rPr>
                <w:rFonts w:hint="eastAsia"/>
                <w:color w:val="000000"/>
              </w:rPr>
              <w:t>7.67</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7BD95F7E" w14:textId="172ACCA3"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nil"/>
              <w:left w:val="single" w:sz="4" w:space="0" w:color="auto"/>
              <w:bottom w:val="single" w:sz="4" w:space="0" w:color="auto"/>
              <w:right w:val="nil"/>
            </w:tcBorders>
            <w:shd w:val="clear" w:color="auto" w:fill="auto"/>
            <w:noWrap/>
            <w:vAlign w:val="center"/>
          </w:tcPr>
          <w:p w14:paraId="5D316520"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B015C4F"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E3F1AD1"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F48EC8"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21653B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9765A2"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2C7E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AB5EA"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401AE2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83917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7181D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8FD52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EFFE4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47FB8300" w14:textId="77777777" w:rsidR="00E445AB" w:rsidRPr="00C03F39" w:rsidRDefault="00E445AB" w:rsidP="00E445AB">
            <w:pPr>
              <w:spacing w:after="0"/>
              <w:jc w:val="center"/>
              <w:rPr>
                <w:color w:val="000000"/>
                <w:lang w:val="en-US"/>
              </w:rPr>
            </w:pPr>
          </w:p>
        </w:tc>
      </w:tr>
      <w:tr w:rsidR="00E445AB" w:rsidRPr="00491A77" w14:paraId="003998D4" w14:textId="77777777" w:rsidTr="00D90A36">
        <w:trPr>
          <w:trHeight w:val="266"/>
          <w:jc w:val="center"/>
        </w:trPr>
        <w:tc>
          <w:tcPr>
            <w:tcW w:w="1134" w:type="dxa"/>
            <w:shd w:val="clear" w:color="auto" w:fill="auto"/>
            <w:noWrap/>
            <w:vAlign w:val="center"/>
            <w:hideMark/>
          </w:tcPr>
          <w:p w14:paraId="46812DD3"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4C7C3A1" w14:textId="7791845C" w:rsidR="00E445AB" w:rsidRPr="00C03F39" w:rsidRDefault="00E445AB" w:rsidP="00E445AB">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5EA8D85E" w14:textId="3573C29A" w:rsidR="00E445AB" w:rsidRPr="00C03F39" w:rsidRDefault="00E445AB" w:rsidP="00E445AB">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0E818909" w14:textId="74532BED" w:rsidR="00E445AB" w:rsidRPr="00C03F39" w:rsidRDefault="00E445AB" w:rsidP="00E445AB">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1A72CD8D" w14:textId="00AF6EE6" w:rsidR="00E445AB" w:rsidRPr="00C03F39" w:rsidRDefault="00E445AB" w:rsidP="00E445AB">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4144654D" w14:textId="1ACB29FD" w:rsidR="00E445AB" w:rsidRPr="00C03F39" w:rsidRDefault="00E445AB" w:rsidP="00E445AB">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77EF14F5" w14:textId="1F218FCB" w:rsidR="00E445AB" w:rsidRPr="00C03F39" w:rsidRDefault="00E445AB" w:rsidP="00E445AB">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A0400FA" w14:textId="4A375B84" w:rsidR="00E445AB" w:rsidRPr="00C03F39" w:rsidRDefault="00E445AB" w:rsidP="00E445AB">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6A647F7" w14:textId="565D6FBF" w:rsidR="00E445AB" w:rsidRPr="00C03F39" w:rsidRDefault="00E445AB" w:rsidP="00E445AB">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3C411" w14:textId="3BF8A3EA" w:rsidR="00E445AB" w:rsidRPr="00C03F39" w:rsidRDefault="00E445AB" w:rsidP="00E445AB">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4B25AB6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2D3F1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DB64A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B10CCB"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44B57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F186E4"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D0C6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62994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E84F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325EF714" w14:textId="77777777" w:rsidR="00E445AB" w:rsidRPr="00C03F39" w:rsidRDefault="00E445AB" w:rsidP="00E445AB">
            <w:pPr>
              <w:spacing w:after="0"/>
              <w:jc w:val="center"/>
              <w:rPr>
                <w:color w:val="000000"/>
                <w:lang w:val="en-US"/>
              </w:rPr>
            </w:pPr>
          </w:p>
        </w:tc>
      </w:tr>
      <w:tr w:rsidR="00E445AB" w:rsidRPr="00491A77" w14:paraId="5EA1D3C9" w14:textId="77777777" w:rsidTr="00D90A36">
        <w:trPr>
          <w:trHeight w:val="266"/>
          <w:jc w:val="center"/>
        </w:trPr>
        <w:tc>
          <w:tcPr>
            <w:tcW w:w="1134" w:type="dxa"/>
            <w:shd w:val="clear" w:color="auto" w:fill="auto"/>
            <w:noWrap/>
            <w:vAlign w:val="center"/>
            <w:hideMark/>
          </w:tcPr>
          <w:p w14:paraId="3CA8B955" w14:textId="77777777" w:rsidR="00E445AB" w:rsidRPr="00C03F39" w:rsidRDefault="00E445AB" w:rsidP="00E445AB">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FDAD430" w14:textId="5D84009F" w:rsidR="00E445AB" w:rsidRPr="00C03F39" w:rsidRDefault="00E445AB" w:rsidP="00E445AB">
            <w:pPr>
              <w:spacing w:after="0"/>
              <w:jc w:val="center"/>
              <w:rPr>
                <w:color w:val="000000"/>
                <w:lang w:val="en-US"/>
              </w:rPr>
            </w:pPr>
            <w:r w:rsidRPr="00A45633">
              <w:rPr>
                <w:rFonts w:hint="eastAsia"/>
                <w:color w:val="000000"/>
              </w:rPr>
              <w:t>2.79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90B0349" w14:textId="4B892A71" w:rsidR="00E445AB" w:rsidRPr="00C03F39" w:rsidRDefault="00E445AB" w:rsidP="00E445AB">
            <w:pPr>
              <w:spacing w:after="0"/>
              <w:jc w:val="center"/>
              <w:rPr>
                <w:color w:val="000000"/>
                <w:lang w:val="en-US"/>
              </w:rPr>
            </w:pPr>
            <w:r w:rsidRPr="00A45633">
              <w:rPr>
                <w:rFonts w:hint="eastAsia"/>
                <w:color w:val="000000"/>
              </w:rPr>
              <w:t>2.93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689FD28" w14:textId="4AB7CF3D"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C1C843" w14:textId="06AE89FC" w:rsidR="00E445AB" w:rsidRPr="00C03F39" w:rsidRDefault="00E445AB" w:rsidP="00E445AB">
            <w:pPr>
              <w:spacing w:after="0"/>
              <w:jc w:val="center"/>
              <w:rPr>
                <w:color w:val="000000"/>
                <w:lang w:val="en-US"/>
              </w:rPr>
            </w:pPr>
            <w:r w:rsidRPr="00A45633">
              <w:rPr>
                <w:rFonts w:hint="eastAsia"/>
                <w:color w:val="000000"/>
              </w:rPr>
              <w:t>7.63</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32C9F49" w14:textId="4A16510B"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1E79167" w14:textId="2A4D2309" w:rsidR="00E445AB" w:rsidRPr="00C03F39" w:rsidRDefault="00E445AB" w:rsidP="00E445AB">
            <w:pPr>
              <w:spacing w:after="0"/>
              <w:jc w:val="center"/>
              <w:rPr>
                <w:color w:val="000000"/>
                <w:lang w:val="en-US"/>
              </w:rPr>
            </w:pPr>
            <w:r w:rsidRPr="00A45633">
              <w:rPr>
                <w:rFonts w:hint="eastAsia"/>
                <w:color w:val="000000"/>
              </w:rPr>
              <w:t>7.64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C20D1C" w14:textId="512D461A" w:rsidR="00E445AB" w:rsidRPr="00C03F39" w:rsidRDefault="00E445AB" w:rsidP="00E445AB">
            <w:pPr>
              <w:spacing w:after="0"/>
              <w:jc w:val="center"/>
              <w:rPr>
                <w:color w:val="000000"/>
                <w:lang w:val="en-US"/>
              </w:rPr>
            </w:pPr>
            <w:r w:rsidRPr="00A45633">
              <w:rPr>
                <w:rFonts w:hint="eastAsia"/>
                <w:color w:val="000000"/>
              </w:rPr>
              <w:t>3.27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E7DCC35" w14:textId="50EC0DBE"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B0FC958" w14:textId="1C3DBB1E" w:rsidR="00E445AB" w:rsidRPr="00C03F39" w:rsidRDefault="00E445AB" w:rsidP="00E445AB">
            <w:pPr>
              <w:spacing w:after="0"/>
              <w:jc w:val="center"/>
              <w:rPr>
                <w:color w:val="000000"/>
                <w:lang w:val="en-US"/>
              </w:rPr>
            </w:pPr>
            <w:r w:rsidRPr="00A45633">
              <w:rPr>
                <w:rFonts w:hint="eastAsia"/>
                <w:color w:val="000000"/>
              </w:rPr>
              <w:t>4.65</w:t>
            </w:r>
          </w:p>
        </w:tc>
        <w:tc>
          <w:tcPr>
            <w:tcW w:w="722" w:type="dxa"/>
            <w:tcBorders>
              <w:top w:val="nil"/>
              <w:left w:val="single" w:sz="4" w:space="0" w:color="auto"/>
              <w:bottom w:val="single" w:sz="4" w:space="0" w:color="auto"/>
              <w:right w:val="nil"/>
            </w:tcBorders>
            <w:shd w:val="clear" w:color="auto" w:fill="auto"/>
            <w:noWrap/>
            <w:vAlign w:val="center"/>
          </w:tcPr>
          <w:p w14:paraId="07AC28BD"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A3801F"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5771E93"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DCA3E0" w14:textId="77777777" w:rsidR="00E445AB" w:rsidRPr="00C03F39" w:rsidRDefault="00E445AB" w:rsidP="00E445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C87A43D"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B48629"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8BB01B"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EFD427"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AAA9590"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tcPr>
          <w:p w14:paraId="5D389465" w14:textId="77777777" w:rsidR="00E445AB" w:rsidRPr="00C03F39" w:rsidRDefault="00E445AB" w:rsidP="00E445AB">
            <w:pPr>
              <w:spacing w:after="0"/>
              <w:jc w:val="center"/>
              <w:rPr>
                <w:color w:val="000000"/>
                <w:lang w:val="en-US"/>
              </w:rPr>
            </w:pPr>
          </w:p>
        </w:tc>
      </w:tr>
      <w:tr w:rsidR="00E445AB" w:rsidRPr="00491A77" w14:paraId="007B15C2" w14:textId="77777777" w:rsidTr="00D90A36">
        <w:trPr>
          <w:trHeight w:val="266"/>
          <w:jc w:val="center"/>
        </w:trPr>
        <w:tc>
          <w:tcPr>
            <w:tcW w:w="1134" w:type="dxa"/>
            <w:shd w:val="clear" w:color="auto" w:fill="auto"/>
            <w:noWrap/>
            <w:vAlign w:val="center"/>
            <w:hideMark/>
          </w:tcPr>
          <w:p w14:paraId="0146B1D8"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216D8F" w14:textId="42CBABDB" w:rsidR="00E445AB" w:rsidRPr="00C03F39" w:rsidRDefault="00E445AB" w:rsidP="00E445AB">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D74C25E" w14:textId="27BEAB66" w:rsidR="00E445AB" w:rsidRPr="00C03F39" w:rsidRDefault="00E445AB" w:rsidP="00E445AB">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33517710" w14:textId="2D10DAC4" w:rsidR="00E445AB" w:rsidRPr="00C03F39" w:rsidRDefault="00E445AB" w:rsidP="00E445AB">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7517A0D" w14:textId="333142E6" w:rsidR="00E445AB" w:rsidRPr="00C03F39" w:rsidRDefault="00E445AB" w:rsidP="00E445AB">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BC42B5F" w14:textId="4D26C578" w:rsidR="00E445AB" w:rsidRPr="00C03F39" w:rsidRDefault="00E445AB" w:rsidP="00E445AB">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5FC0D5DE" w14:textId="36F8C030" w:rsidR="00E445AB" w:rsidRPr="00C03F39" w:rsidRDefault="00E445AB" w:rsidP="00E445AB">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03D99752" w14:textId="7719569B" w:rsidR="00E445AB" w:rsidRPr="00C03F39" w:rsidRDefault="00E445AB" w:rsidP="00E445AB">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D8EC6F5" w14:textId="358DB646" w:rsidR="00E445AB" w:rsidRPr="00C03F39" w:rsidRDefault="00E445AB" w:rsidP="00E445AB">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973783F" w14:textId="5E2954BB" w:rsidR="00E445AB" w:rsidRPr="00C03F39" w:rsidRDefault="00E445AB" w:rsidP="00E445AB">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5DD90185" w14:textId="2843CCB7" w:rsidR="00E445AB" w:rsidRPr="00C03F39" w:rsidRDefault="00E445AB" w:rsidP="00E445AB">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691C363D" w14:textId="4EB9DAB5" w:rsidR="00E445AB" w:rsidRPr="00C03F39" w:rsidRDefault="00E445AB" w:rsidP="00E445AB">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A59A3B7" w14:textId="130FFCCF" w:rsidR="00E445AB" w:rsidRPr="00C03F39" w:rsidRDefault="00E445AB" w:rsidP="00E445AB">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5BEA905A" w14:textId="4058EDDD" w:rsidR="00E445AB" w:rsidRPr="00C03F39" w:rsidRDefault="00E445AB" w:rsidP="00E445AB">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50B0A3B0" w14:textId="4E120247" w:rsidR="00E445AB" w:rsidRPr="00C03F39" w:rsidRDefault="00E445AB" w:rsidP="00E445AB">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3846C5C" w14:textId="06BBFDCD" w:rsidR="00E445AB" w:rsidRPr="00C03F39" w:rsidRDefault="00E445AB" w:rsidP="00E445AB">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2A3DBB99" w14:textId="41E583D4" w:rsidR="00E445AB" w:rsidRPr="00C03F39" w:rsidRDefault="00E445AB" w:rsidP="00E445AB">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1D529C93" w14:textId="06F85644" w:rsidR="00E445AB" w:rsidRPr="00C03F39" w:rsidRDefault="00E445AB" w:rsidP="00E445AB">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054D6B87" w14:textId="54EF36C6" w:rsidR="00E445AB" w:rsidRPr="00C03F39" w:rsidRDefault="00E445AB" w:rsidP="00E445AB">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0622CF65" w14:textId="622BEC48" w:rsidR="00E445AB" w:rsidRPr="00C03F39" w:rsidRDefault="00E445AB" w:rsidP="00E445AB">
            <w:pPr>
              <w:spacing w:after="0"/>
              <w:jc w:val="center"/>
              <w:rPr>
                <w:color w:val="000000"/>
                <w:lang w:val="en-US"/>
              </w:rPr>
            </w:pPr>
            <w:r>
              <w:rPr>
                <w:rFonts w:hint="eastAsia"/>
                <w:color w:val="000000"/>
              </w:rPr>
              <w:t>#3</w:t>
            </w:r>
            <w:r>
              <w:rPr>
                <w:color w:val="000000"/>
              </w:rPr>
              <w:t>7</w:t>
            </w:r>
          </w:p>
        </w:tc>
      </w:tr>
      <w:tr w:rsidR="00E445AB" w:rsidRPr="00491A77" w14:paraId="37ADF2FE" w14:textId="77777777" w:rsidTr="00D90A36">
        <w:trPr>
          <w:trHeight w:val="266"/>
          <w:jc w:val="center"/>
        </w:trPr>
        <w:tc>
          <w:tcPr>
            <w:tcW w:w="1134" w:type="dxa"/>
            <w:shd w:val="clear" w:color="auto" w:fill="auto"/>
            <w:noWrap/>
            <w:vAlign w:val="center"/>
            <w:hideMark/>
          </w:tcPr>
          <w:p w14:paraId="0CFE7292" w14:textId="77777777" w:rsidR="00E445AB" w:rsidRPr="00C03F39" w:rsidRDefault="00E445AB" w:rsidP="00E445AB">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87DFC45" w14:textId="0DAA692C" w:rsidR="00E445AB" w:rsidRPr="00C03F39" w:rsidRDefault="00E445AB" w:rsidP="00E445AB">
            <w:pPr>
              <w:spacing w:after="0"/>
              <w:jc w:val="center"/>
              <w:rPr>
                <w:color w:val="000000"/>
                <w:lang w:val="en-US"/>
              </w:rPr>
            </w:pPr>
            <w:r w:rsidRPr="00A45633">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443AF02" w14:textId="2D72091D" w:rsidR="00E445AB" w:rsidRPr="00C03F39" w:rsidRDefault="00E445AB" w:rsidP="00E445AB">
            <w:pPr>
              <w:spacing w:after="0"/>
              <w:jc w:val="center"/>
              <w:rPr>
                <w:color w:val="000000"/>
                <w:lang w:val="en-US"/>
              </w:rPr>
            </w:pPr>
            <w:r w:rsidRPr="00A45633">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239DA9F2" w14:textId="107F1762" w:rsidR="00E445AB" w:rsidRPr="00C03F39" w:rsidRDefault="00E445AB" w:rsidP="00E445AB">
            <w:pPr>
              <w:spacing w:after="0"/>
              <w:jc w:val="center"/>
              <w:rPr>
                <w:color w:val="000000"/>
                <w:lang w:val="en-US"/>
              </w:rPr>
            </w:pPr>
            <w:r w:rsidRPr="00A45633">
              <w:rPr>
                <w:rFonts w:hint="eastAsia"/>
                <w:color w:val="000000"/>
              </w:rPr>
              <w:t>2.89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8D6C4F" w14:textId="75E61205" w:rsidR="00E445AB" w:rsidRPr="00C03F39" w:rsidRDefault="00E445AB" w:rsidP="00E445AB">
            <w:pPr>
              <w:spacing w:after="0"/>
              <w:jc w:val="center"/>
              <w:rPr>
                <w:color w:val="000000"/>
                <w:lang w:val="en-US"/>
              </w:rPr>
            </w:pPr>
            <w:r w:rsidRPr="00A45633">
              <w:rPr>
                <w:rFonts w:hint="eastAsia"/>
                <w:color w:val="000000"/>
              </w:rPr>
              <w:t>4.63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6810E85" w14:textId="53F079C5" w:rsidR="00E445AB" w:rsidRPr="00C03F39" w:rsidRDefault="00E445AB" w:rsidP="00E445AB">
            <w:pPr>
              <w:spacing w:after="0"/>
              <w:jc w:val="center"/>
              <w:rPr>
                <w:color w:val="000000"/>
                <w:lang w:val="en-US"/>
              </w:rPr>
            </w:pPr>
            <w:r w:rsidRPr="00A45633">
              <w:rPr>
                <w:rFonts w:hint="eastAsia"/>
                <w:color w:val="000000"/>
              </w:rPr>
              <w:t>7.68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16D145" w14:textId="7D9EF5DA" w:rsidR="00E445AB" w:rsidRPr="00C03F39" w:rsidRDefault="00E445AB" w:rsidP="00E445AB">
            <w:pPr>
              <w:spacing w:after="0"/>
              <w:jc w:val="center"/>
              <w:rPr>
                <w:color w:val="000000"/>
                <w:lang w:val="en-US"/>
              </w:rPr>
            </w:pPr>
            <w:r w:rsidRPr="00A45633">
              <w:rPr>
                <w:rFonts w:hint="eastAsia"/>
                <w:color w:val="000000"/>
              </w:rPr>
              <w:t>2.88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6670C72" w14:textId="0A0C737F" w:rsidR="00E445AB" w:rsidRPr="00C03F39" w:rsidRDefault="00E445AB" w:rsidP="00E445AB">
            <w:pPr>
              <w:spacing w:after="0"/>
              <w:jc w:val="center"/>
              <w:rPr>
                <w:color w:val="000000"/>
                <w:lang w:val="en-US"/>
              </w:rPr>
            </w:pPr>
            <w:r w:rsidRPr="00A45633">
              <w:rPr>
                <w:rFonts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A555D16" w14:textId="0ED81EAA" w:rsidR="00E445AB" w:rsidRPr="00C03F39" w:rsidRDefault="00E445AB" w:rsidP="00E445AB">
            <w:pPr>
              <w:spacing w:after="0"/>
              <w:jc w:val="center"/>
              <w:rPr>
                <w:color w:val="000000"/>
                <w:lang w:val="en-US"/>
              </w:rPr>
            </w:pPr>
            <w:r w:rsidRPr="00A45633">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E0EF81" w14:textId="3C690019" w:rsidR="00E445AB" w:rsidRPr="00C03F39" w:rsidRDefault="00E445AB" w:rsidP="00E445AB">
            <w:pPr>
              <w:spacing w:after="0"/>
              <w:jc w:val="center"/>
              <w:rPr>
                <w:color w:val="000000"/>
                <w:lang w:val="en-US"/>
              </w:rPr>
            </w:pPr>
            <w:r w:rsidRPr="00A45633">
              <w:rPr>
                <w:rFonts w:hint="eastAsia"/>
                <w:color w:val="000000"/>
              </w:rPr>
              <w:t>7.53</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B5111E4" w14:textId="56CBAED9" w:rsidR="00E445AB" w:rsidRPr="00C03F39" w:rsidRDefault="00E445AB" w:rsidP="00E445AB">
            <w:pPr>
              <w:spacing w:after="0"/>
              <w:jc w:val="center"/>
              <w:rPr>
                <w:color w:val="000000"/>
                <w:lang w:val="en-US"/>
              </w:rPr>
            </w:pPr>
            <w:r w:rsidRPr="00A45633">
              <w:rPr>
                <w:rFonts w:hint="eastAsia"/>
                <w:color w:val="000000"/>
              </w:rPr>
              <w:t>3.11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0280C22" w14:textId="124A0A5E" w:rsidR="00E445AB" w:rsidRPr="00C03F39" w:rsidRDefault="00E445AB" w:rsidP="00E445AB">
            <w:pPr>
              <w:spacing w:after="0"/>
              <w:jc w:val="center"/>
              <w:rPr>
                <w:color w:val="000000"/>
                <w:lang w:val="en-US"/>
              </w:rPr>
            </w:pPr>
            <w:r w:rsidRPr="00A45633">
              <w:rPr>
                <w:rFonts w:hint="eastAsia"/>
                <w:color w:val="000000"/>
              </w:rPr>
              <w:t>2.88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661F95" w14:textId="6CDA2106" w:rsidR="00E445AB" w:rsidRPr="00C03F39" w:rsidRDefault="00E445AB" w:rsidP="00E445AB">
            <w:pPr>
              <w:spacing w:after="0"/>
              <w:jc w:val="center"/>
              <w:rPr>
                <w:color w:val="000000"/>
                <w:lang w:val="en-US"/>
              </w:rPr>
            </w:pPr>
            <w:r w:rsidRPr="00A45633">
              <w:rPr>
                <w:rFonts w:hint="eastAsia"/>
                <w:color w:val="000000"/>
              </w:rPr>
              <w:t>3.40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7D68FEA" w14:textId="1BD98739" w:rsidR="00E445AB" w:rsidRPr="00C03F39" w:rsidRDefault="00E445AB" w:rsidP="00E445AB">
            <w:pPr>
              <w:spacing w:after="0"/>
              <w:jc w:val="center"/>
              <w:rPr>
                <w:color w:val="000000"/>
                <w:lang w:val="en-US"/>
              </w:rPr>
            </w:pPr>
            <w:r w:rsidRPr="00A45633">
              <w:rPr>
                <w:rFonts w:hint="eastAsia"/>
                <w:color w:val="000000"/>
              </w:rPr>
              <w:t>3.22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5BD65C" w14:textId="485B82E9" w:rsidR="00E445AB" w:rsidRPr="00C03F39" w:rsidRDefault="00E445AB" w:rsidP="00E445AB">
            <w:pPr>
              <w:spacing w:after="0"/>
              <w:jc w:val="center"/>
              <w:rPr>
                <w:color w:val="000000"/>
                <w:lang w:val="en-US"/>
              </w:rPr>
            </w:pPr>
            <w:r w:rsidRPr="00A45633">
              <w:rPr>
                <w:rFonts w:hint="eastAsia"/>
                <w:color w:val="000000"/>
              </w:rPr>
              <w:t>3.02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73B2C70" w14:textId="6F22A6B2"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424942F" w14:textId="086F9B9D"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A55C490" w14:textId="0048EB89"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7629AF5" w14:textId="48A194F3" w:rsidR="00E445AB" w:rsidRPr="00C03F39" w:rsidRDefault="00E445AB" w:rsidP="00E445AB">
            <w:pPr>
              <w:spacing w:after="0"/>
              <w:jc w:val="center"/>
              <w:rPr>
                <w:color w:val="000000"/>
                <w:lang w:val="en-US"/>
              </w:rPr>
            </w:pPr>
            <w:r w:rsidRPr="00A45633">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4CDF9041" w14:textId="07611162" w:rsidR="00E445AB" w:rsidRPr="00C03F39" w:rsidRDefault="00E445AB" w:rsidP="00E445AB">
            <w:pPr>
              <w:spacing w:after="0"/>
              <w:jc w:val="center"/>
              <w:rPr>
                <w:color w:val="000000"/>
                <w:lang w:val="en-US"/>
              </w:rPr>
            </w:pPr>
            <w:r w:rsidRPr="00A45633">
              <w:rPr>
                <w:rFonts w:hint="eastAsia"/>
                <w:color w:val="000000"/>
              </w:rPr>
              <w:t>3.53</w:t>
            </w:r>
          </w:p>
        </w:tc>
      </w:tr>
    </w:tbl>
    <w:p w14:paraId="274FCAE6" w14:textId="77777777" w:rsidR="00E445AB" w:rsidRDefault="00E445AB" w:rsidP="00E445AB">
      <w:pPr>
        <w:spacing w:line="276" w:lineRule="auto"/>
        <w:ind w:left="100" w:hangingChars="50" w:hanging="100"/>
        <w:rPr>
          <w:lang w:val="en-US"/>
        </w:rPr>
      </w:pPr>
    </w:p>
    <w:p w14:paraId="3B279E1D" w14:textId="36CD4A86" w:rsidR="00E445AB" w:rsidRDefault="00E445AB" w:rsidP="00E445AB">
      <w:pPr>
        <w:spacing w:line="276" w:lineRule="auto"/>
        <w:ind w:left="100" w:hangingChars="50" w:hanging="100"/>
        <w:jc w:val="center"/>
        <w:rPr>
          <w:lang w:val="en-US"/>
        </w:rPr>
      </w:pPr>
      <w:r>
        <w:rPr>
          <w:noProof/>
          <w:lang w:val="en-US" w:eastAsia="ko-KR"/>
        </w:rPr>
        <w:drawing>
          <wp:inline distT="0" distB="0" distL="0" distR="0" wp14:anchorId="7CB0C414" wp14:editId="046C0688">
            <wp:extent cx="7727950" cy="2649626"/>
            <wp:effectExtent l="0" t="0" r="6350" b="0"/>
            <wp:docPr id="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48008" cy="2656503"/>
                    </a:xfrm>
                    <a:prstGeom prst="rect">
                      <a:avLst/>
                    </a:prstGeom>
                    <a:solidFill>
                      <a:schemeClr val="bg1"/>
                    </a:solidFill>
                  </pic:spPr>
                </pic:pic>
              </a:graphicData>
            </a:graphic>
          </wp:inline>
        </w:drawing>
      </w:r>
    </w:p>
    <w:p w14:paraId="79E9A017" w14:textId="336329D9" w:rsidR="00E445AB" w:rsidRPr="000C68ED" w:rsidRDefault="00E445AB" w:rsidP="00E445AB">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10</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12AF7F3B" w14:textId="77777777" w:rsidR="00E445AB" w:rsidRPr="000C68ED" w:rsidRDefault="00E445AB" w:rsidP="00E445AB">
      <w:pPr>
        <w:spacing w:after="0"/>
        <w:rPr>
          <w:lang w:val="en-US" w:eastAsia="zh-CN"/>
        </w:rPr>
        <w:sectPr w:rsidR="00E445A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1B0AB0F" w14:textId="6092A8B0" w:rsidR="00E445AB" w:rsidRPr="000C68ED" w:rsidRDefault="00E445AB" w:rsidP="00E445AB">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40</w:t>
      </w:r>
      <w:r w:rsidRPr="000C68ED">
        <w:rPr>
          <w:rFonts w:eastAsiaTheme="minorEastAsia"/>
          <w:lang w:val="en-US" w:eastAsia="ko-KR"/>
        </w:rPr>
        <w:t xml:space="preserve"> shows the maximum value of simulation results considering combinations of Outer/Inner sub-band configuration.</w:t>
      </w:r>
    </w:p>
    <w:p w14:paraId="219F5A3C" w14:textId="2EB0DD08" w:rsidR="00E445AB" w:rsidRDefault="00E445AB" w:rsidP="00E445A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40</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E445AB" w14:paraId="154B110D" w14:textId="77777777" w:rsidTr="002B02EF">
        <w:trPr>
          <w:trHeight w:val="237"/>
          <w:jc w:val="center"/>
        </w:trPr>
        <w:tc>
          <w:tcPr>
            <w:tcW w:w="1741" w:type="dxa"/>
            <w:vMerge w:val="restart"/>
            <w:tcBorders>
              <w:top w:val="single" w:sz="4" w:space="0" w:color="auto"/>
            </w:tcBorders>
            <w:shd w:val="clear" w:color="auto" w:fill="auto"/>
          </w:tcPr>
          <w:p w14:paraId="795565F8"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5C35C172"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1938A064" w14:textId="77777777" w:rsidTr="002B02EF">
        <w:trPr>
          <w:trHeight w:val="237"/>
          <w:jc w:val="center"/>
        </w:trPr>
        <w:tc>
          <w:tcPr>
            <w:tcW w:w="1741" w:type="dxa"/>
            <w:vMerge/>
            <w:shd w:val="clear" w:color="auto" w:fill="auto"/>
          </w:tcPr>
          <w:p w14:paraId="7BD9E301" w14:textId="77777777" w:rsidR="00E445AB" w:rsidRPr="00A1115A" w:rsidRDefault="00E445AB" w:rsidP="00D90A36">
            <w:pPr>
              <w:pStyle w:val="TAH"/>
            </w:pPr>
          </w:p>
        </w:tc>
        <w:tc>
          <w:tcPr>
            <w:tcW w:w="1580" w:type="dxa"/>
          </w:tcPr>
          <w:p w14:paraId="70E6A1E9"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5ADE4DEC" w14:textId="77777777" w:rsidR="00E445AB" w:rsidRPr="00A1115A" w:rsidRDefault="00E445AB" w:rsidP="00D90A36">
            <w:pPr>
              <w:pStyle w:val="TAH"/>
            </w:pPr>
            <w:r>
              <w:rPr>
                <w:rFonts w:eastAsiaTheme="minorEastAsia" w:hint="eastAsia"/>
                <w:lang w:eastAsia="ko-KR"/>
              </w:rPr>
              <w:t>40MHz</w:t>
            </w:r>
          </w:p>
        </w:tc>
        <w:tc>
          <w:tcPr>
            <w:tcW w:w="1580" w:type="dxa"/>
          </w:tcPr>
          <w:p w14:paraId="1D602E54" w14:textId="77777777" w:rsidR="00E445AB" w:rsidRPr="00A1115A" w:rsidRDefault="00E445AB" w:rsidP="00D90A36">
            <w:pPr>
              <w:pStyle w:val="TAH"/>
            </w:pPr>
            <w:r>
              <w:rPr>
                <w:rFonts w:eastAsiaTheme="minorEastAsia" w:hint="eastAsia"/>
                <w:lang w:eastAsia="ko-KR"/>
              </w:rPr>
              <w:t>60MHz</w:t>
            </w:r>
          </w:p>
        </w:tc>
        <w:tc>
          <w:tcPr>
            <w:tcW w:w="1580" w:type="dxa"/>
          </w:tcPr>
          <w:p w14:paraId="0DDE0CF5" w14:textId="77777777" w:rsidR="00E445AB" w:rsidRPr="00A1115A" w:rsidRDefault="00E445AB" w:rsidP="00D90A36">
            <w:pPr>
              <w:pStyle w:val="TAH"/>
            </w:pPr>
            <w:r>
              <w:rPr>
                <w:rFonts w:eastAsiaTheme="minorEastAsia" w:hint="eastAsia"/>
                <w:lang w:eastAsia="ko-KR"/>
              </w:rPr>
              <w:t>80MHz</w:t>
            </w:r>
          </w:p>
        </w:tc>
        <w:tc>
          <w:tcPr>
            <w:tcW w:w="1625" w:type="dxa"/>
          </w:tcPr>
          <w:p w14:paraId="1AA3CE93"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14:paraId="0B7931D2" w14:textId="77777777" w:rsidTr="00D90A36">
        <w:trPr>
          <w:trHeight w:val="237"/>
          <w:jc w:val="center"/>
        </w:trPr>
        <w:tc>
          <w:tcPr>
            <w:tcW w:w="1741" w:type="dxa"/>
            <w:shd w:val="clear" w:color="auto" w:fill="auto"/>
          </w:tcPr>
          <w:p w14:paraId="2C6DDEA4" w14:textId="77777777" w:rsidR="002B02EF" w:rsidRPr="00A1115A" w:rsidRDefault="002B02EF" w:rsidP="002B02EF">
            <w:pPr>
              <w:pStyle w:val="TAH"/>
            </w:pPr>
            <w:r>
              <w:rPr>
                <w:b w:val="0"/>
                <w:bCs/>
                <w:szCs w:val="18"/>
              </w:rPr>
              <w:t>Contiguous</w:t>
            </w:r>
          </w:p>
        </w:tc>
        <w:tc>
          <w:tcPr>
            <w:tcW w:w="1580" w:type="dxa"/>
          </w:tcPr>
          <w:p w14:paraId="0E0309E8" w14:textId="28E1B697" w:rsidR="002B02EF" w:rsidRDefault="002B02EF" w:rsidP="002B02EF">
            <w:pPr>
              <w:pStyle w:val="TAH"/>
              <w:rPr>
                <w:rFonts w:eastAsiaTheme="minorEastAsia"/>
                <w:lang w:eastAsia="ko-KR"/>
              </w:rPr>
            </w:pPr>
            <w:r>
              <w:rPr>
                <w:b w:val="0"/>
                <w:bCs/>
                <w:szCs w:val="18"/>
              </w:rPr>
              <w:t>7.69</w:t>
            </w:r>
          </w:p>
        </w:tc>
        <w:tc>
          <w:tcPr>
            <w:tcW w:w="1525" w:type="dxa"/>
            <w:vAlign w:val="center"/>
          </w:tcPr>
          <w:p w14:paraId="259FB1F8" w14:textId="3A19B061" w:rsidR="002B02EF" w:rsidRDefault="002B02EF" w:rsidP="002B02EF">
            <w:pPr>
              <w:pStyle w:val="TAH"/>
              <w:rPr>
                <w:rFonts w:eastAsiaTheme="minorEastAsia"/>
                <w:lang w:eastAsia="ko-KR"/>
              </w:rPr>
            </w:pPr>
            <w:r>
              <w:rPr>
                <w:b w:val="0"/>
                <w:bCs/>
                <w:szCs w:val="18"/>
              </w:rPr>
              <w:t>4.64</w:t>
            </w:r>
          </w:p>
        </w:tc>
        <w:tc>
          <w:tcPr>
            <w:tcW w:w="1580" w:type="dxa"/>
            <w:vAlign w:val="center"/>
          </w:tcPr>
          <w:p w14:paraId="7A7B42C5" w14:textId="34C0D180" w:rsidR="002B02EF" w:rsidRDefault="002B02EF" w:rsidP="002B02EF">
            <w:pPr>
              <w:pStyle w:val="TAH"/>
              <w:rPr>
                <w:rFonts w:eastAsiaTheme="minorEastAsia"/>
                <w:lang w:eastAsia="ko-KR"/>
              </w:rPr>
            </w:pPr>
            <w:r>
              <w:rPr>
                <w:b w:val="0"/>
                <w:bCs/>
                <w:szCs w:val="18"/>
              </w:rPr>
              <w:t>3.96</w:t>
            </w:r>
          </w:p>
        </w:tc>
        <w:tc>
          <w:tcPr>
            <w:tcW w:w="1580" w:type="dxa"/>
            <w:vAlign w:val="center"/>
          </w:tcPr>
          <w:p w14:paraId="65BD6AF0" w14:textId="4DF67E7C" w:rsidR="002B02EF" w:rsidRDefault="002B02EF" w:rsidP="002B02EF">
            <w:pPr>
              <w:pStyle w:val="TAH"/>
              <w:rPr>
                <w:rFonts w:eastAsiaTheme="minorEastAsia"/>
                <w:lang w:eastAsia="ko-KR"/>
              </w:rPr>
            </w:pPr>
            <w:r>
              <w:rPr>
                <w:b w:val="0"/>
                <w:bCs/>
                <w:szCs w:val="18"/>
              </w:rPr>
              <w:t>2.79</w:t>
            </w:r>
          </w:p>
        </w:tc>
        <w:tc>
          <w:tcPr>
            <w:tcW w:w="1625" w:type="dxa"/>
          </w:tcPr>
          <w:p w14:paraId="2EBC5E44" w14:textId="5C9DBE5D" w:rsidR="002B02EF" w:rsidRDefault="002B02EF" w:rsidP="002B02EF">
            <w:pPr>
              <w:pStyle w:val="TAH"/>
              <w:rPr>
                <w:rFonts w:eastAsiaTheme="minorEastAsia"/>
                <w:lang w:eastAsia="ko-KR"/>
              </w:rPr>
            </w:pPr>
            <w:r>
              <w:rPr>
                <w:rFonts w:cs="Arial"/>
                <w:b w:val="0"/>
                <w:bCs/>
                <w:szCs w:val="18"/>
              </w:rPr>
              <w:t>3.15</w:t>
            </w:r>
          </w:p>
        </w:tc>
      </w:tr>
      <w:tr w:rsidR="002B02EF" w14:paraId="35668980" w14:textId="77777777" w:rsidTr="00D90A36">
        <w:trPr>
          <w:trHeight w:val="237"/>
          <w:jc w:val="center"/>
        </w:trPr>
        <w:tc>
          <w:tcPr>
            <w:tcW w:w="1741" w:type="dxa"/>
            <w:shd w:val="clear" w:color="auto" w:fill="auto"/>
          </w:tcPr>
          <w:p w14:paraId="4378F3F8" w14:textId="77777777" w:rsidR="002B02EF" w:rsidRPr="00A1115A" w:rsidRDefault="002B02EF" w:rsidP="002B02EF">
            <w:pPr>
              <w:pStyle w:val="TAH"/>
            </w:pPr>
            <w:r>
              <w:rPr>
                <w:b w:val="0"/>
                <w:bCs/>
                <w:szCs w:val="18"/>
              </w:rPr>
              <w:t>Non-contiguous</w:t>
            </w:r>
          </w:p>
        </w:tc>
        <w:tc>
          <w:tcPr>
            <w:tcW w:w="1580" w:type="dxa"/>
          </w:tcPr>
          <w:p w14:paraId="12345128" w14:textId="77777777"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7C1A19C2" w14:textId="6B73A50E" w:rsidR="002B02EF" w:rsidRDefault="002B02EF" w:rsidP="002B02EF">
            <w:pPr>
              <w:pStyle w:val="TAH"/>
              <w:rPr>
                <w:rFonts w:eastAsiaTheme="minorEastAsia"/>
                <w:lang w:eastAsia="ko-KR"/>
              </w:rPr>
            </w:pPr>
            <w:r>
              <w:rPr>
                <w:b w:val="0"/>
                <w:bCs/>
                <w:szCs w:val="18"/>
              </w:rPr>
              <w:t>4.65</w:t>
            </w:r>
          </w:p>
        </w:tc>
        <w:tc>
          <w:tcPr>
            <w:tcW w:w="1580" w:type="dxa"/>
            <w:vAlign w:val="center"/>
          </w:tcPr>
          <w:p w14:paraId="105B2A74" w14:textId="67AA09CC" w:rsidR="002B02EF" w:rsidRDefault="002B02EF" w:rsidP="002B02EF">
            <w:pPr>
              <w:pStyle w:val="TAH"/>
              <w:rPr>
                <w:rFonts w:eastAsiaTheme="minorEastAsia"/>
                <w:lang w:eastAsia="ko-KR"/>
              </w:rPr>
            </w:pPr>
            <w:r>
              <w:rPr>
                <w:b w:val="0"/>
                <w:bCs/>
                <w:szCs w:val="18"/>
              </w:rPr>
              <w:t>3.40</w:t>
            </w:r>
          </w:p>
        </w:tc>
        <w:tc>
          <w:tcPr>
            <w:tcW w:w="1580" w:type="dxa"/>
            <w:vAlign w:val="center"/>
          </w:tcPr>
          <w:p w14:paraId="14786B1A" w14:textId="558222DB" w:rsidR="002B02EF" w:rsidRDefault="002B02EF" w:rsidP="002B02EF">
            <w:pPr>
              <w:pStyle w:val="TAH"/>
              <w:rPr>
                <w:rFonts w:eastAsiaTheme="minorEastAsia"/>
                <w:lang w:eastAsia="ko-KR"/>
              </w:rPr>
            </w:pPr>
            <w:r>
              <w:rPr>
                <w:b w:val="0"/>
                <w:bCs/>
                <w:szCs w:val="18"/>
              </w:rPr>
              <w:t>3.53</w:t>
            </w:r>
          </w:p>
        </w:tc>
        <w:tc>
          <w:tcPr>
            <w:tcW w:w="1625" w:type="dxa"/>
          </w:tcPr>
          <w:p w14:paraId="6AB17871" w14:textId="77777777" w:rsidR="002B02EF" w:rsidRDefault="002B02EF" w:rsidP="002B02EF">
            <w:pPr>
              <w:pStyle w:val="TAH"/>
              <w:rPr>
                <w:rFonts w:eastAsiaTheme="minorEastAsia"/>
                <w:lang w:eastAsia="ko-KR"/>
              </w:rPr>
            </w:pPr>
            <w:r w:rsidRPr="00565D70">
              <w:rPr>
                <w:b w:val="0"/>
                <w:bCs/>
                <w:szCs w:val="18"/>
              </w:rPr>
              <w:t>N/A</w:t>
            </w:r>
          </w:p>
        </w:tc>
      </w:tr>
    </w:tbl>
    <w:p w14:paraId="39B5D668" w14:textId="77777777" w:rsidR="00E445AB" w:rsidRDefault="00E445AB" w:rsidP="00E445AB">
      <w:pPr>
        <w:pStyle w:val="TH"/>
        <w:rPr>
          <w:rFonts w:ascii="Times New Roman" w:hAnsi="Times New Roman"/>
        </w:rPr>
      </w:pPr>
    </w:p>
    <w:p w14:paraId="0FEF24A2" w14:textId="2BFCF409" w:rsidR="00E445AB" w:rsidRDefault="00E445AB" w:rsidP="00E445AB">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w:t>
      </w:r>
      <w:r w:rsidR="002B02EF">
        <w:rPr>
          <w:rFonts w:eastAsiaTheme="minorEastAsia"/>
          <w:lang w:eastAsia="ko-KR"/>
        </w:rPr>
        <w:t>41</w:t>
      </w:r>
      <w:r>
        <w:rPr>
          <w:rFonts w:eastAsiaTheme="minorEastAsia"/>
          <w:lang w:eastAsia="ko-KR"/>
        </w:rPr>
        <w:t xml:space="preserve"> or Table 2-</w:t>
      </w:r>
      <w:r w:rsidR="002B02EF">
        <w:rPr>
          <w:rFonts w:eastAsiaTheme="minorEastAsia"/>
          <w:lang w:eastAsia="ko-KR"/>
        </w:rPr>
        <w:t>42</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45D0DF3" w14:textId="6E4B0618"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41</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E445AB" w:rsidRPr="00D70CD0" w14:paraId="2DEE923A" w14:textId="77777777" w:rsidTr="002B02EF">
        <w:trPr>
          <w:trHeight w:val="237"/>
          <w:jc w:val="center"/>
        </w:trPr>
        <w:tc>
          <w:tcPr>
            <w:tcW w:w="1741" w:type="dxa"/>
            <w:vMerge w:val="restart"/>
            <w:tcBorders>
              <w:top w:val="single" w:sz="4" w:space="0" w:color="auto"/>
            </w:tcBorders>
            <w:shd w:val="clear" w:color="auto" w:fill="auto"/>
          </w:tcPr>
          <w:p w14:paraId="60ED1ED5"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3C4BF61"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254CEA01" w14:textId="77777777" w:rsidTr="002B02EF">
        <w:trPr>
          <w:trHeight w:val="237"/>
          <w:jc w:val="center"/>
        </w:trPr>
        <w:tc>
          <w:tcPr>
            <w:tcW w:w="1741" w:type="dxa"/>
            <w:vMerge/>
            <w:shd w:val="clear" w:color="auto" w:fill="auto"/>
          </w:tcPr>
          <w:p w14:paraId="346C986F" w14:textId="77777777" w:rsidR="00E445AB" w:rsidRPr="00A1115A" w:rsidRDefault="00E445AB" w:rsidP="00D90A36">
            <w:pPr>
              <w:pStyle w:val="TAH"/>
            </w:pPr>
          </w:p>
        </w:tc>
        <w:tc>
          <w:tcPr>
            <w:tcW w:w="1580" w:type="dxa"/>
          </w:tcPr>
          <w:p w14:paraId="45209A3D"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0EC9EDAE" w14:textId="77777777" w:rsidR="00E445AB" w:rsidRPr="00A1115A" w:rsidRDefault="00E445AB" w:rsidP="00D90A36">
            <w:pPr>
              <w:pStyle w:val="TAH"/>
            </w:pPr>
            <w:r>
              <w:rPr>
                <w:rFonts w:eastAsiaTheme="minorEastAsia" w:hint="eastAsia"/>
                <w:lang w:eastAsia="ko-KR"/>
              </w:rPr>
              <w:t>40MHz</w:t>
            </w:r>
          </w:p>
        </w:tc>
        <w:tc>
          <w:tcPr>
            <w:tcW w:w="1580" w:type="dxa"/>
          </w:tcPr>
          <w:p w14:paraId="73AFE5AE" w14:textId="77777777" w:rsidR="00E445AB" w:rsidRPr="00A1115A" w:rsidRDefault="00E445AB" w:rsidP="00D90A36">
            <w:pPr>
              <w:pStyle w:val="TAH"/>
            </w:pPr>
            <w:r>
              <w:rPr>
                <w:rFonts w:eastAsiaTheme="minorEastAsia" w:hint="eastAsia"/>
                <w:lang w:eastAsia="ko-KR"/>
              </w:rPr>
              <w:t>60MHz</w:t>
            </w:r>
          </w:p>
        </w:tc>
        <w:tc>
          <w:tcPr>
            <w:tcW w:w="1580" w:type="dxa"/>
          </w:tcPr>
          <w:p w14:paraId="3E0B2A44" w14:textId="77777777" w:rsidR="00E445AB" w:rsidRPr="00A1115A" w:rsidRDefault="00E445AB" w:rsidP="00D90A36">
            <w:pPr>
              <w:pStyle w:val="TAH"/>
            </w:pPr>
            <w:r>
              <w:rPr>
                <w:rFonts w:eastAsiaTheme="minorEastAsia" w:hint="eastAsia"/>
                <w:lang w:eastAsia="ko-KR"/>
              </w:rPr>
              <w:t>80MHz</w:t>
            </w:r>
          </w:p>
        </w:tc>
        <w:tc>
          <w:tcPr>
            <w:tcW w:w="1625" w:type="dxa"/>
          </w:tcPr>
          <w:p w14:paraId="4D613577"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55AC0650" w14:textId="77777777" w:rsidTr="002B02EF">
        <w:trPr>
          <w:trHeight w:val="237"/>
          <w:jc w:val="center"/>
        </w:trPr>
        <w:tc>
          <w:tcPr>
            <w:tcW w:w="1741" w:type="dxa"/>
            <w:shd w:val="clear" w:color="auto" w:fill="auto"/>
          </w:tcPr>
          <w:p w14:paraId="12B9DEB0" w14:textId="77777777" w:rsidR="002B02EF" w:rsidRPr="00A1115A" w:rsidRDefault="002B02EF" w:rsidP="002B02EF">
            <w:pPr>
              <w:pStyle w:val="TAH"/>
            </w:pPr>
            <w:r>
              <w:rPr>
                <w:b w:val="0"/>
                <w:bCs/>
                <w:szCs w:val="18"/>
              </w:rPr>
              <w:t>Contiguous</w:t>
            </w:r>
          </w:p>
        </w:tc>
        <w:tc>
          <w:tcPr>
            <w:tcW w:w="1580" w:type="dxa"/>
            <w:vAlign w:val="center"/>
          </w:tcPr>
          <w:p w14:paraId="7FA0D3DC" w14:textId="23BB693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5" w:type="dxa"/>
            <w:vAlign w:val="center"/>
          </w:tcPr>
          <w:p w14:paraId="57EC9B87" w14:textId="6CA3E4B1"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2B176695" w14:textId="3E6A784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3BC7221E" w14:textId="30558C83"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5.5</w:t>
            </w:r>
          </w:p>
        </w:tc>
        <w:tc>
          <w:tcPr>
            <w:tcW w:w="1625" w:type="dxa"/>
            <w:vAlign w:val="center"/>
          </w:tcPr>
          <w:p w14:paraId="6174B762" w14:textId="4F2F3A29"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5.5</w:t>
            </w:r>
          </w:p>
        </w:tc>
      </w:tr>
      <w:tr w:rsidR="002B02EF" w:rsidRPr="00A1115A" w14:paraId="1C734CC1" w14:textId="77777777" w:rsidTr="002B02EF">
        <w:trPr>
          <w:trHeight w:val="237"/>
          <w:jc w:val="center"/>
        </w:trPr>
        <w:tc>
          <w:tcPr>
            <w:tcW w:w="1741" w:type="dxa"/>
            <w:shd w:val="clear" w:color="auto" w:fill="auto"/>
          </w:tcPr>
          <w:p w14:paraId="437B117D" w14:textId="77777777" w:rsidR="002B02EF" w:rsidRPr="00A1115A" w:rsidRDefault="002B02EF" w:rsidP="002B02EF">
            <w:pPr>
              <w:pStyle w:val="TAH"/>
            </w:pPr>
            <w:r>
              <w:rPr>
                <w:b w:val="0"/>
                <w:bCs/>
                <w:szCs w:val="18"/>
              </w:rPr>
              <w:t>Non-contiguous</w:t>
            </w:r>
          </w:p>
        </w:tc>
        <w:tc>
          <w:tcPr>
            <w:tcW w:w="1580" w:type="dxa"/>
            <w:vAlign w:val="center"/>
          </w:tcPr>
          <w:p w14:paraId="635ACDDC" w14:textId="66FAF010"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2D986EE1" w14:textId="66844EAF"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4BE26E2D" w14:textId="2615D0F6"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48A99647" w14:textId="0C97699B"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5.0</w:t>
            </w:r>
          </w:p>
        </w:tc>
        <w:tc>
          <w:tcPr>
            <w:tcW w:w="1625" w:type="dxa"/>
            <w:vAlign w:val="center"/>
          </w:tcPr>
          <w:p w14:paraId="2CF70B25" w14:textId="4EA9FC3E" w:rsidR="002B02EF" w:rsidRDefault="002B02EF" w:rsidP="002B02EF">
            <w:pPr>
              <w:pStyle w:val="TAH"/>
              <w:rPr>
                <w:rFonts w:eastAsiaTheme="minorEastAsia"/>
                <w:lang w:eastAsia="ko-KR"/>
              </w:rPr>
            </w:pPr>
            <w:r w:rsidRPr="00565D70">
              <w:rPr>
                <w:b w:val="0"/>
                <w:bCs/>
                <w:szCs w:val="18"/>
              </w:rPr>
              <w:t>N/A</w:t>
            </w:r>
          </w:p>
        </w:tc>
      </w:tr>
      <w:tr w:rsidR="00E445AB" w:rsidRPr="00765700" w14:paraId="54D18FBC" w14:textId="77777777" w:rsidTr="002B02EF">
        <w:trPr>
          <w:trHeight w:val="20"/>
          <w:jc w:val="center"/>
        </w:trPr>
        <w:tc>
          <w:tcPr>
            <w:tcW w:w="9631" w:type="dxa"/>
            <w:gridSpan w:val="6"/>
          </w:tcPr>
          <w:p w14:paraId="0E545871"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6841157" w14:textId="77777777" w:rsidR="00E445AB" w:rsidRDefault="00E445AB" w:rsidP="00E445AB">
      <w:pPr>
        <w:pStyle w:val="BodyText"/>
      </w:pPr>
    </w:p>
    <w:p w14:paraId="1399FB9E" w14:textId="16AB7AF3"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42</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E445AB" w:rsidRPr="00D70CD0" w14:paraId="661F8575" w14:textId="77777777" w:rsidTr="00D90A36">
        <w:trPr>
          <w:trHeight w:val="237"/>
          <w:jc w:val="center"/>
        </w:trPr>
        <w:tc>
          <w:tcPr>
            <w:tcW w:w="1766" w:type="dxa"/>
            <w:vMerge w:val="restart"/>
            <w:tcBorders>
              <w:top w:val="single" w:sz="4" w:space="0" w:color="auto"/>
            </w:tcBorders>
            <w:shd w:val="clear" w:color="auto" w:fill="auto"/>
          </w:tcPr>
          <w:p w14:paraId="15569B0B"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3686A2C7"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30ED4B8A" w14:textId="77777777" w:rsidTr="00D90A36">
        <w:trPr>
          <w:trHeight w:val="237"/>
          <w:jc w:val="center"/>
        </w:trPr>
        <w:tc>
          <w:tcPr>
            <w:tcW w:w="1766" w:type="dxa"/>
            <w:vMerge/>
            <w:shd w:val="clear" w:color="auto" w:fill="auto"/>
          </w:tcPr>
          <w:p w14:paraId="624FB930" w14:textId="77777777" w:rsidR="00E445AB" w:rsidRPr="00A1115A" w:rsidRDefault="00E445AB" w:rsidP="00D90A36">
            <w:pPr>
              <w:pStyle w:val="TAH"/>
            </w:pPr>
          </w:p>
        </w:tc>
        <w:tc>
          <w:tcPr>
            <w:tcW w:w="1575" w:type="dxa"/>
          </w:tcPr>
          <w:p w14:paraId="27803E8E"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0" w:type="dxa"/>
          </w:tcPr>
          <w:p w14:paraId="7DEC9870" w14:textId="77777777" w:rsidR="00E445AB" w:rsidRPr="00A1115A" w:rsidRDefault="00E445AB" w:rsidP="00D90A36">
            <w:pPr>
              <w:pStyle w:val="TAH"/>
            </w:pPr>
            <w:r>
              <w:rPr>
                <w:rFonts w:eastAsiaTheme="minorEastAsia" w:hint="eastAsia"/>
                <w:lang w:eastAsia="ko-KR"/>
              </w:rPr>
              <w:t>40MHz</w:t>
            </w:r>
          </w:p>
        </w:tc>
        <w:tc>
          <w:tcPr>
            <w:tcW w:w="1575" w:type="dxa"/>
          </w:tcPr>
          <w:p w14:paraId="78A0EC22" w14:textId="77777777" w:rsidR="00E445AB" w:rsidRPr="00A1115A" w:rsidRDefault="00E445AB" w:rsidP="00D90A36">
            <w:pPr>
              <w:pStyle w:val="TAH"/>
            </w:pPr>
            <w:r>
              <w:rPr>
                <w:rFonts w:eastAsiaTheme="minorEastAsia" w:hint="eastAsia"/>
                <w:lang w:eastAsia="ko-KR"/>
              </w:rPr>
              <w:t>60MHz</w:t>
            </w:r>
          </w:p>
        </w:tc>
        <w:tc>
          <w:tcPr>
            <w:tcW w:w="1575" w:type="dxa"/>
          </w:tcPr>
          <w:p w14:paraId="508FC079" w14:textId="77777777" w:rsidR="00E445AB" w:rsidRPr="00A1115A" w:rsidRDefault="00E445AB" w:rsidP="00D90A36">
            <w:pPr>
              <w:pStyle w:val="TAH"/>
            </w:pPr>
            <w:r>
              <w:rPr>
                <w:rFonts w:eastAsiaTheme="minorEastAsia" w:hint="eastAsia"/>
                <w:lang w:eastAsia="ko-KR"/>
              </w:rPr>
              <w:t>80MHz</w:t>
            </w:r>
          </w:p>
        </w:tc>
        <w:tc>
          <w:tcPr>
            <w:tcW w:w="1620" w:type="dxa"/>
          </w:tcPr>
          <w:p w14:paraId="35D7BFFE"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26BC5458" w14:textId="77777777" w:rsidTr="00D90A36">
        <w:trPr>
          <w:trHeight w:val="237"/>
          <w:jc w:val="center"/>
        </w:trPr>
        <w:tc>
          <w:tcPr>
            <w:tcW w:w="1766" w:type="dxa"/>
            <w:shd w:val="clear" w:color="auto" w:fill="auto"/>
          </w:tcPr>
          <w:p w14:paraId="1A77C5ED" w14:textId="77777777" w:rsidR="002B02EF" w:rsidRPr="00A1115A" w:rsidRDefault="002B02EF" w:rsidP="002B02EF">
            <w:pPr>
              <w:pStyle w:val="TAH"/>
            </w:pPr>
            <w:r>
              <w:rPr>
                <w:b w:val="0"/>
                <w:bCs/>
                <w:szCs w:val="18"/>
              </w:rPr>
              <w:t>Contiguous/Non-contiguous</w:t>
            </w:r>
          </w:p>
        </w:tc>
        <w:tc>
          <w:tcPr>
            <w:tcW w:w="1575" w:type="dxa"/>
          </w:tcPr>
          <w:p w14:paraId="7FF0D1F0" w14:textId="2448EAA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0" w:type="dxa"/>
          </w:tcPr>
          <w:p w14:paraId="54B2D0E8" w14:textId="1992F678"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75" w:type="dxa"/>
          </w:tcPr>
          <w:p w14:paraId="6B0543B3" w14:textId="21DCB574"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75" w:type="dxa"/>
          </w:tcPr>
          <w:p w14:paraId="440307B0" w14:textId="023A591F"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w:t>
            </w:r>
            <w:r w:rsidRPr="00565D70">
              <w:rPr>
                <w:b w:val="0"/>
                <w:bCs/>
                <w:szCs w:val="18"/>
              </w:rPr>
              <w:t>.</w:t>
            </w:r>
            <w:r>
              <w:rPr>
                <w:b w:val="0"/>
                <w:bCs/>
                <w:szCs w:val="18"/>
              </w:rPr>
              <w:t>5</w:t>
            </w:r>
          </w:p>
        </w:tc>
        <w:tc>
          <w:tcPr>
            <w:tcW w:w="1620" w:type="dxa"/>
          </w:tcPr>
          <w:p w14:paraId="434AC6E0" w14:textId="3EC2F50F" w:rsidR="002B02EF" w:rsidRDefault="002B02EF" w:rsidP="002B02EF">
            <w:pPr>
              <w:pStyle w:val="TAH"/>
              <w:rPr>
                <w:rFonts w:eastAsiaTheme="minorEastAsia"/>
                <w:lang w:eastAsia="ko-KR"/>
              </w:rPr>
            </w:pPr>
            <w:r w:rsidRPr="00A1115A">
              <w:rPr>
                <w:rFonts w:cs="Arial"/>
                <w:b w:val="0"/>
                <w:bCs/>
                <w:szCs w:val="18"/>
              </w:rPr>
              <w:t>≤</w:t>
            </w:r>
            <w:r w:rsidRPr="00565D70">
              <w:rPr>
                <w:rFonts w:hint="eastAsia"/>
                <w:b w:val="0"/>
                <w:bCs/>
                <w:szCs w:val="18"/>
              </w:rPr>
              <w:t>5.</w:t>
            </w:r>
            <w:r>
              <w:rPr>
                <w:b w:val="0"/>
                <w:bCs/>
                <w:szCs w:val="18"/>
              </w:rPr>
              <w:t>5</w:t>
            </w:r>
          </w:p>
        </w:tc>
      </w:tr>
      <w:tr w:rsidR="00E445AB" w:rsidRPr="00765700" w14:paraId="70BC5129" w14:textId="77777777" w:rsidTr="00D90A36">
        <w:trPr>
          <w:trHeight w:val="20"/>
          <w:jc w:val="center"/>
        </w:trPr>
        <w:tc>
          <w:tcPr>
            <w:tcW w:w="9631" w:type="dxa"/>
            <w:gridSpan w:val="6"/>
          </w:tcPr>
          <w:p w14:paraId="21FC8D10"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3829480" w14:textId="77777777" w:rsidR="00E445AB" w:rsidRDefault="00E445AB" w:rsidP="00E445AB">
      <w:pPr>
        <w:rPr>
          <w:lang w:val="en-US"/>
        </w:rPr>
      </w:pPr>
    </w:p>
    <w:p w14:paraId="438796B1" w14:textId="7AA52A50" w:rsidR="00E445AB" w:rsidRPr="000C68ED" w:rsidRDefault="00E445AB" w:rsidP="00E445AB">
      <w:pPr>
        <w:pStyle w:val="Heading4"/>
        <w:rPr>
          <w:lang w:val="en-US"/>
        </w:rPr>
      </w:pPr>
      <w:r>
        <w:rPr>
          <w:lang w:val="en-US"/>
        </w:rPr>
        <w:t>Proposal 1</w:t>
      </w:r>
      <w:r w:rsidR="00030E05">
        <w:rPr>
          <w:lang w:val="en-US"/>
        </w:rPr>
        <w:t>7</w:t>
      </w:r>
      <w:r>
        <w:rPr>
          <w:lang w:val="en-US"/>
        </w:rPr>
        <w:t xml:space="preserve">: </w:t>
      </w:r>
      <w:r w:rsidR="009F1C9E">
        <w:rPr>
          <w:lang w:val="en-US"/>
        </w:rPr>
        <w:t>F</w:t>
      </w:r>
      <w:r w:rsidR="009F1C9E" w:rsidRPr="000C68ED">
        <w:rPr>
          <w:lang w:val="en-US"/>
        </w:rPr>
        <w:t xml:space="preserve">or SL-U </w:t>
      </w:r>
      <w:r w:rsidR="009F1C9E">
        <w:rPr>
          <w:lang w:val="en-US"/>
        </w:rPr>
        <w:t xml:space="preserve">NS_60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sidR="002B02EF">
        <w:rPr>
          <w:lang w:val="en-US"/>
        </w:rPr>
        <w:t>41</w:t>
      </w:r>
      <w:r>
        <w:rPr>
          <w:lang w:val="en-US"/>
        </w:rPr>
        <w:t xml:space="preserve"> or Table 2-</w:t>
      </w:r>
      <w:r w:rsidR="002B02EF">
        <w:rPr>
          <w:lang w:val="en-US"/>
        </w:rPr>
        <w:t>42</w:t>
      </w:r>
      <w:r w:rsidRPr="000C68ED">
        <w:rPr>
          <w:lang w:val="en-US"/>
        </w:rPr>
        <w:t xml:space="preserve"> for SL-U </w:t>
      </w:r>
      <w:r w:rsidR="009F1C9E">
        <w:rPr>
          <w:lang w:val="en-US"/>
        </w:rPr>
        <w:t>UE</w:t>
      </w:r>
      <w:r w:rsidRPr="000C68ED">
        <w:rPr>
          <w:lang w:val="en-US"/>
        </w:rPr>
        <w:t xml:space="preserve"> power class 5. </w:t>
      </w:r>
    </w:p>
    <w:p w14:paraId="43ACD3E0" w14:textId="77777777" w:rsidR="00E445AB" w:rsidRPr="00B5046B" w:rsidRDefault="00E445AB" w:rsidP="00E445AB">
      <w:pPr>
        <w:rPr>
          <w:color w:val="000000" w:themeColor="text1"/>
          <w:lang w:val="en-US" w:eastAsia="zh-CN"/>
        </w:rPr>
      </w:pPr>
    </w:p>
    <w:p w14:paraId="4483B8D2" w14:textId="77777777" w:rsidR="00195BD6" w:rsidRPr="00B5046B" w:rsidRDefault="00195BD6" w:rsidP="00195BD6">
      <w:pPr>
        <w:rPr>
          <w:color w:val="000000" w:themeColor="text1"/>
          <w:lang w:val="en-US" w:eastAsia="zh-CN"/>
        </w:rPr>
      </w:pPr>
    </w:p>
    <w:p w14:paraId="0C5638D1" w14:textId="77777777" w:rsidR="00195BD6" w:rsidRPr="00B5046B" w:rsidRDefault="00195BD6" w:rsidP="00195BD6">
      <w:pPr>
        <w:rPr>
          <w:color w:val="000000" w:themeColor="text1"/>
          <w:lang w:val="en-US" w:eastAsia="zh-CN"/>
        </w:rPr>
      </w:pPr>
    </w:p>
    <w:p w14:paraId="62CE6C4F" w14:textId="77777777" w:rsidR="00195BD6" w:rsidRPr="000C68ED" w:rsidRDefault="00195BD6" w:rsidP="00195BD6">
      <w:pPr>
        <w:spacing w:line="276" w:lineRule="auto"/>
        <w:rPr>
          <w:lang w:val="en-US"/>
        </w:rPr>
        <w:sectPr w:rsidR="00195BD6" w:rsidRPr="000C68ED" w:rsidSect="0041627D">
          <w:footnotePr>
            <w:numRestart w:val="eachSect"/>
          </w:footnotePr>
          <w:pgSz w:w="11907" w:h="16840" w:code="9"/>
          <w:pgMar w:top="1133" w:right="1133" w:bottom="1416" w:left="1133" w:header="850" w:footer="340" w:gutter="0"/>
          <w:cols w:space="720"/>
          <w:formProt w:val="0"/>
          <w:docGrid w:linePitch="272"/>
        </w:sectPr>
      </w:pPr>
    </w:p>
    <w:p w14:paraId="241E105B" w14:textId="03CA77BA" w:rsidR="00195BD6" w:rsidRPr="000C68ED" w:rsidRDefault="00195BD6" w:rsidP="00195BD6">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6</w:t>
      </w:r>
      <w:r w:rsidRPr="000C68ED">
        <w:rPr>
          <w:lang w:val="en-US"/>
        </w:rPr>
        <w:t xml:space="preserve"> NS_</w:t>
      </w:r>
      <w:r>
        <w:rPr>
          <w:lang w:val="en-US"/>
        </w:rPr>
        <w:t>61</w:t>
      </w:r>
      <w:r w:rsidRPr="000C68ED">
        <w:rPr>
          <w:lang w:val="en-US"/>
        </w:rPr>
        <w:t xml:space="preserve"> (A-MPR)</w:t>
      </w:r>
    </w:p>
    <w:p w14:paraId="30663DFD" w14:textId="226C26A6" w:rsidR="00195BD6" w:rsidRPr="000C68ED" w:rsidRDefault="00195BD6" w:rsidP="00195BD6">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43</w:t>
      </w:r>
      <w:r w:rsidRPr="000C68ED">
        <w:rPr>
          <w:rFonts w:eastAsiaTheme="minorEastAsia"/>
          <w:lang w:val="en-US" w:eastAsia="ko-KR"/>
        </w:rPr>
        <w:t xml:space="preserve"> and Figure 2-</w:t>
      </w:r>
      <w:r>
        <w:rPr>
          <w:rFonts w:eastAsiaTheme="minorEastAsia"/>
          <w:lang w:val="en-US" w:eastAsia="ko-KR"/>
        </w:rPr>
        <w:t>11</w:t>
      </w:r>
      <w:r w:rsidRPr="000C68ED">
        <w:rPr>
          <w:rFonts w:eastAsiaTheme="minorEastAsia"/>
          <w:lang w:val="en-US" w:eastAsia="ko-KR"/>
        </w:rPr>
        <w:t xml:space="preserve"> show the A-MPR simulation results for the scenarios.</w:t>
      </w:r>
    </w:p>
    <w:p w14:paraId="5D64DEF6" w14:textId="35C1E880" w:rsidR="00195BD6" w:rsidRDefault="00195BD6" w:rsidP="00195BD6">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43</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195BD6" w:rsidRPr="00491A77" w14:paraId="29258418" w14:textId="77777777" w:rsidTr="00D90A36">
        <w:trPr>
          <w:trHeight w:val="266"/>
          <w:jc w:val="center"/>
        </w:trPr>
        <w:tc>
          <w:tcPr>
            <w:tcW w:w="1134" w:type="dxa"/>
            <w:shd w:val="clear" w:color="auto" w:fill="auto"/>
            <w:noWrap/>
            <w:vAlign w:val="center"/>
            <w:hideMark/>
          </w:tcPr>
          <w:p w14:paraId="01CA6B39" w14:textId="77777777" w:rsidR="00195BD6" w:rsidRPr="00C03F39" w:rsidRDefault="00195BD6"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D8013BE" w14:textId="77777777" w:rsidR="00195BD6" w:rsidRPr="00C03F39" w:rsidRDefault="00195BD6"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4582360B" w14:textId="77777777" w:rsidR="00195BD6" w:rsidRPr="00C03F39" w:rsidRDefault="00195BD6"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F60228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1A8445"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510703"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6BD8E"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22C4A8"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F333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D1BE0"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FE33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CA547"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8D4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490FF"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0B6844"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BEC8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9E634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540311"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06A6A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tcPr>
          <w:p w14:paraId="57350C4B" w14:textId="77777777" w:rsidR="00195BD6" w:rsidRPr="00C03F39" w:rsidRDefault="00195BD6" w:rsidP="00D90A36">
            <w:pPr>
              <w:spacing w:after="0"/>
              <w:jc w:val="center"/>
              <w:rPr>
                <w:color w:val="000000"/>
                <w:lang w:val="en-US"/>
              </w:rPr>
            </w:pPr>
          </w:p>
        </w:tc>
      </w:tr>
      <w:tr w:rsidR="00195BD6" w:rsidRPr="00491A77" w14:paraId="4049A57E" w14:textId="77777777" w:rsidTr="00D90A36">
        <w:trPr>
          <w:trHeight w:val="266"/>
          <w:jc w:val="center"/>
        </w:trPr>
        <w:tc>
          <w:tcPr>
            <w:tcW w:w="1134" w:type="dxa"/>
            <w:shd w:val="clear" w:color="auto" w:fill="auto"/>
            <w:noWrap/>
            <w:vAlign w:val="center"/>
            <w:hideMark/>
          </w:tcPr>
          <w:p w14:paraId="1F49674F" w14:textId="77777777" w:rsidR="00195BD6" w:rsidRPr="00C03F39" w:rsidRDefault="00195BD6" w:rsidP="00195BD6">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E0D0C54" w14:textId="4E9E69B8" w:rsidR="00195BD6" w:rsidRPr="00C03F39" w:rsidRDefault="00195BD6" w:rsidP="00195BD6">
            <w:pPr>
              <w:spacing w:after="0"/>
              <w:jc w:val="center"/>
              <w:rPr>
                <w:color w:val="000000"/>
                <w:lang w:val="en-US"/>
              </w:rPr>
            </w:pPr>
            <w:r w:rsidRPr="00A45633">
              <w:rPr>
                <w:rFonts w:eastAsia="Malgun Gothic" w:hint="eastAsia"/>
                <w:color w:val="000000"/>
              </w:rPr>
              <w:t>8.30</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59EC90F" w14:textId="005BBA60" w:rsidR="00195BD6" w:rsidRPr="00C03F39" w:rsidRDefault="00195BD6" w:rsidP="00195BD6">
            <w:pPr>
              <w:spacing w:after="0"/>
              <w:jc w:val="center"/>
              <w:rPr>
                <w:color w:val="000000"/>
                <w:lang w:val="en-US"/>
              </w:rPr>
            </w:pPr>
            <w:r w:rsidRPr="00A45633">
              <w:rPr>
                <w:rFonts w:eastAsia="Malgun Gothic" w:hint="eastAsia"/>
                <w:color w:val="000000"/>
              </w:rPr>
              <w:t>8.73</w:t>
            </w:r>
          </w:p>
        </w:tc>
        <w:tc>
          <w:tcPr>
            <w:tcW w:w="723" w:type="dxa"/>
            <w:tcBorders>
              <w:top w:val="nil"/>
              <w:left w:val="single" w:sz="4" w:space="0" w:color="auto"/>
              <w:bottom w:val="nil"/>
              <w:right w:val="nil"/>
            </w:tcBorders>
            <w:shd w:val="clear" w:color="auto" w:fill="auto"/>
            <w:noWrap/>
            <w:vAlign w:val="center"/>
          </w:tcPr>
          <w:p w14:paraId="2794166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CFC21"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3D1887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CBDC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B8795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14E65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4D42"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01928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60003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F430E4"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04738A"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177B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B31D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447C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226A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1EFE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634DF1FF" w14:textId="77777777" w:rsidR="00195BD6" w:rsidRPr="00C03F39" w:rsidRDefault="00195BD6" w:rsidP="00195BD6">
            <w:pPr>
              <w:spacing w:after="0"/>
              <w:jc w:val="center"/>
              <w:rPr>
                <w:color w:val="000000"/>
                <w:lang w:val="en-US"/>
              </w:rPr>
            </w:pPr>
          </w:p>
        </w:tc>
      </w:tr>
      <w:tr w:rsidR="00195BD6" w:rsidRPr="00491A77" w14:paraId="219E0290" w14:textId="77777777" w:rsidTr="00D90A36">
        <w:trPr>
          <w:trHeight w:val="266"/>
          <w:jc w:val="center"/>
        </w:trPr>
        <w:tc>
          <w:tcPr>
            <w:tcW w:w="1134" w:type="dxa"/>
            <w:shd w:val="clear" w:color="auto" w:fill="auto"/>
            <w:noWrap/>
            <w:vAlign w:val="center"/>
            <w:hideMark/>
          </w:tcPr>
          <w:p w14:paraId="645EB527"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05885F7" w14:textId="408C2ADC" w:rsidR="00195BD6" w:rsidRPr="00C03F39" w:rsidRDefault="00195BD6" w:rsidP="00195BD6">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1824AD" w14:textId="45C19E93" w:rsidR="00195BD6" w:rsidRPr="00C03F39" w:rsidRDefault="00195BD6" w:rsidP="00195BD6">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C43F9C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24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0A996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ACD8F7"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0C6AE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6ECED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026958"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9041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23AD0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B2E18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81EF8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8CEC39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33595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F844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5EB0E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B45D9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33781A84" w14:textId="77777777" w:rsidR="00195BD6" w:rsidRPr="00C03F39" w:rsidRDefault="00195BD6" w:rsidP="00195BD6">
            <w:pPr>
              <w:spacing w:after="0"/>
              <w:jc w:val="center"/>
              <w:rPr>
                <w:color w:val="000000"/>
                <w:lang w:val="en-US"/>
              </w:rPr>
            </w:pPr>
          </w:p>
        </w:tc>
      </w:tr>
      <w:tr w:rsidR="00195BD6" w:rsidRPr="00491A77" w14:paraId="78D99683" w14:textId="77777777" w:rsidTr="00D90A36">
        <w:trPr>
          <w:trHeight w:val="266"/>
          <w:jc w:val="center"/>
        </w:trPr>
        <w:tc>
          <w:tcPr>
            <w:tcW w:w="1134" w:type="dxa"/>
            <w:shd w:val="clear" w:color="auto" w:fill="auto"/>
            <w:noWrap/>
            <w:vAlign w:val="center"/>
            <w:hideMark/>
          </w:tcPr>
          <w:p w14:paraId="45D5022A" w14:textId="77777777" w:rsidR="00195BD6" w:rsidRPr="00C03F39" w:rsidRDefault="00195BD6" w:rsidP="00195BD6">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17C0D369" w14:textId="3BE451EE" w:rsidR="00195BD6" w:rsidRPr="00C03F39" w:rsidRDefault="00195BD6" w:rsidP="00195BD6">
            <w:pPr>
              <w:spacing w:after="0"/>
              <w:jc w:val="center"/>
              <w:rPr>
                <w:color w:val="000000"/>
                <w:lang w:val="en-US"/>
              </w:rPr>
            </w:pPr>
            <w:r w:rsidRPr="00A45633">
              <w:rPr>
                <w:rFonts w:eastAsia="Malgun Gothic" w:hint="eastAsia"/>
                <w:color w:val="000000"/>
              </w:rPr>
              <w:t>5.26</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5B7B27ED" w14:textId="33D40EFC" w:rsidR="00195BD6" w:rsidRPr="00C03F39" w:rsidRDefault="00195BD6" w:rsidP="00195BD6">
            <w:pPr>
              <w:spacing w:after="0"/>
              <w:jc w:val="center"/>
              <w:rPr>
                <w:color w:val="000000"/>
                <w:lang w:val="en-US"/>
              </w:rPr>
            </w:pPr>
            <w:r w:rsidRPr="00A45633">
              <w:rPr>
                <w:rFonts w:eastAsia="Malgun Gothic" w:hint="eastAsia"/>
                <w:color w:val="000000"/>
              </w:rPr>
              <w:t>8.29</w:t>
            </w:r>
          </w:p>
        </w:tc>
        <w:tc>
          <w:tcPr>
            <w:tcW w:w="723" w:type="dxa"/>
            <w:tcBorders>
              <w:top w:val="nil"/>
              <w:left w:val="single" w:sz="4" w:space="0" w:color="auto"/>
              <w:bottom w:val="single" w:sz="4" w:space="0" w:color="auto"/>
              <w:right w:val="nil"/>
            </w:tcBorders>
            <w:shd w:val="clear" w:color="auto" w:fill="auto"/>
            <w:noWrap/>
            <w:vAlign w:val="center"/>
          </w:tcPr>
          <w:p w14:paraId="1EB7A590"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573F76" w14:textId="77777777" w:rsidR="00195BD6" w:rsidRPr="00C03F39" w:rsidRDefault="00195BD6" w:rsidP="00195BD6">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C2A438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6E15B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45099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DD174"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A922A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A481B7"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114A22"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55CF8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07F57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61AF1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883BF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7218F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34EDE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7DB3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02C2739A" w14:textId="77777777" w:rsidR="00195BD6" w:rsidRPr="00C03F39" w:rsidRDefault="00195BD6" w:rsidP="00195BD6">
            <w:pPr>
              <w:spacing w:after="0"/>
              <w:jc w:val="center"/>
              <w:rPr>
                <w:color w:val="000000"/>
                <w:lang w:val="en-US"/>
              </w:rPr>
            </w:pPr>
          </w:p>
        </w:tc>
      </w:tr>
      <w:tr w:rsidR="00195BD6" w:rsidRPr="00491A77" w14:paraId="52D98429" w14:textId="77777777" w:rsidTr="00D90A36">
        <w:trPr>
          <w:trHeight w:val="266"/>
          <w:jc w:val="center"/>
        </w:trPr>
        <w:tc>
          <w:tcPr>
            <w:tcW w:w="1134" w:type="dxa"/>
            <w:shd w:val="clear" w:color="auto" w:fill="auto"/>
            <w:noWrap/>
            <w:vAlign w:val="center"/>
            <w:hideMark/>
          </w:tcPr>
          <w:p w14:paraId="4E7008F1"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3B13DEF1" w14:textId="2D54C02C" w:rsidR="00195BD6" w:rsidRPr="00C03F39" w:rsidRDefault="00195BD6" w:rsidP="00195BD6">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45C91C8" w14:textId="384E16E0" w:rsidR="00195BD6" w:rsidRPr="00C03F39" w:rsidRDefault="00195BD6" w:rsidP="00195BD6">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6E514B0B" w14:textId="232DA27E" w:rsidR="00195BD6" w:rsidRPr="00C03F39" w:rsidRDefault="00195BD6" w:rsidP="00195BD6">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FB8D756" w14:textId="55E1BBFA" w:rsidR="00195BD6" w:rsidRPr="00C03F39" w:rsidRDefault="00195BD6" w:rsidP="00195BD6">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129DF47" w14:textId="1135C9F0" w:rsidR="00195BD6" w:rsidRPr="00C03F39" w:rsidRDefault="00195BD6" w:rsidP="00195BD6">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2E6762E3"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496BD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BEF7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EEE45"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567837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2B412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6E3AD2"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D36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33667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E8B5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6383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AB827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9603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22AC9B96" w14:textId="77777777" w:rsidR="00195BD6" w:rsidRPr="00C03F39" w:rsidRDefault="00195BD6" w:rsidP="00195BD6">
            <w:pPr>
              <w:spacing w:after="0"/>
              <w:jc w:val="center"/>
              <w:rPr>
                <w:color w:val="000000"/>
                <w:lang w:val="en-US"/>
              </w:rPr>
            </w:pPr>
          </w:p>
        </w:tc>
      </w:tr>
      <w:tr w:rsidR="00195BD6" w:rsidRPr="00491A77" w14:paraId="171D9F03" w14:textId="77777777" w:rsidTr="00D90A36">
        <w:trPr>
          <w:trHeight w:val="266"/>
          <w:jc w:val="center"/>
        </w:trPr>
        <w:tc>
          <w:tcPr>
            <w:tcW w:w="1134" w:type="dxa"/>
            <w:shd w:val="clear" w:color="auto" w:fill="auto"/>
            <w:noWrap/>
            <w:vAlign w:val="center"/>
            <w:hideMark/>
          </w:tcPr>
          <w:p w14:paraId="7DAFFB59" w14:textId="77777777" w:rsidR="00195BD6" w:rsidRPr="00C03F39" w:rsidRDefault="00195BD6" w:rsidP="00195BD6">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634A7918" w14:textId="64738125" w:rsidR="00195BD6" w:rsidRPr="00C03F39" w:rsidRDefault="00195BD6" w:rsidP="00195BD6">
            <w:pPr>
              <w:spacing w:after="0"/>
              <w:jc w:val="center"/>
              <w:rPr>
                <w:color w:val="000000"/>
                <w:lang w:val="en-US"/>
              </w:rPr>
            </w:pPr>
            <w:r w:rsidRPr="00A45633">
              <w:rPr>
                <w:rFonts w:eastAsia="Malgun Gothic" w:hint="eastAsia"/>
                <w:color w:val="000000"/>
              </w:rPr>
              <w:t>4.57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147FFC" w14:textId="1118E5AA"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C7EC077" w14:textId="4E77F05A" w:rsidR="00195BD6" w:rsidRPr="00C03F39" w:rsidRDefault="00195BD6" w:rsidP="00195BD6">
            <w:pPr>
              <w:spacing w:after="0"/>
              <w:jc w:val="center"/>
              <w:rPr>
                <w:color w:val="000000"/>
                <w:lang w:val="en-US"/>
              </w:rPr>
            </w:pPr>
            <w:r w:rsidRPr="00A45633">
              <w:rPr>
                <w:rFonts w:eastAsia="Malgun Gothic"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AA4782" w14:textId="15BAF3F9" w:rsidR="00195BD6" w:rsidRPr="00C03F39" w:rsidRDefault="00195BD6" w:rsidP="00195BD6">
            <w:pPr>
              <w:spacing w:after="0"/>
              <w:jc w:val="center"/>
              <w:rPr>
                <w:color w:val="000000"/>
                <w:lang w:val="en-US"/>
              </w:rPr>
            </w:pPr>
            <w:r w:rsidRPr="00A45633">
              <w:rPr>
                <w:rFonts w:eastAsia="Malgun Gothic" w:hint="eastAsia"/>
                <w:color w:val="000000"/>
              </w:rPr>
              <w:t>8.68</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0861B7F" w14:textId="4B484122" w:rsidR="00195BD6" w:rsidRPr="00C03F39" w:rsidRDefault="00195BD6" w:rsidP="00195BD6">
            <w:pPr>
              <w:spacing w:after="0"/>
              <w:jc w:val="center"/>
              <w:rPr>
                <w:color w:val="000000"/>
                <w:lang w:val="en-US"/>
              </w:rPr>
            </w:pPr>
            <w:r w:rsidRPr="00A45633">
              <w:rPr>
                <w:rFonts w:eastAsia="Malgun Gothic" w:hint="eastAsia"/>
                <w:color w:val="000000"/>
              </w:rPr>
              <w:t>5.64</w:t>
            </w:r>
          </w:p>
        </w:tc>
        <w:tc>
          <w:tcPr>
            <w:tcW w:w="723" w:type="dxa"/>
            <w:tcBorders>
              <w:top w:val="nil"/>
              <w:left w:val="single" w:sz="4" w:space="0" w:color="auto"/>
              <w:bottom w:val="single" w:sz="4" w:space="0" w:color="auto"/>
              <w:right w:val="nil"/>
            </w:tcBorders>
            <w:shd w:val="clear" w:color="auto" w:fill="auto"/>
            <w:noWrap/>
            <w:vAlign w:val="center"/>
          </w:tcPr>
          <w:p w14:paraId="23D9A5BD"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FB80BE3"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AD0791"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080225"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5470F53"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3B16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58A1F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4B5940"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ABCD2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E965D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F5F1A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44851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B35D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5409CD81" w14:textId="77777777" w:rsidR="00195BD6" w:rsidRPr="00C03F39" w:rsidRDefault="00195BD6" w:rsidP="00195BD6">
            <w:pPr>
              <w:spacing w:after="0"/>
              <w:jc w:val="center"/>
              <w:rPr>
                <w:color w:val="000000"/>
                <w:lang w:val="en-US"/>
              </w:rPr>
            </w:pPr>
          </w:p>
        </w:tc>
      </w:tr>
      <w:tr w:rsidR="00195BD6" w:rsidRPr="00491A77" w14:paraId="2EEC290E" w14:textId="77777777" w:rsidTr="00D90A36">
        <w:trPr>
          <w:trHeight w:val="266"/>
          <w:jc w:val="center"/>
        </w:trPr>
        <w:tc>
          <w:tcPr>
            <w:tcW w:w="1134" w:type="dxa"/>
            <w:shd w:val="clear" w:color="auto" w:fill="auto"/>
            <w:noWrap/>
            <w:vAlign w:val="center"/>
            <w:hideMark/>
          </w:tcPr>
          <w:p w14:paraId="666A0510"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C5121E3" w14:textId="0E5C8F8B" w:rsidR="00195BD6" w:rsidRPr="00C03F39" w:rsidRDefault="00195BD6" w:rsidP="00195BD6">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1F8DCA99" w14:textId="3F13A3D6" w:rsidR="00195BD6" w:rsidRPr="00C03F39" w:rsidRDefault="00195BD6" w:rsidP="00195BD6">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DA20DDA" w14:textId="44F3A403" w:rsidR="00195BD6" w:rsidRPr="00C03F39" w:rsidRDefault="00195BD6" w:rsidP="00195BD6">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CFA157F" w14:textId="4814577A" w:rsidR="00195BD6" w:rsidRPr="00C03F39" w:rsidRDefault="00195BD6" w:rsidP="00195BD6">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11796E8" w14:textId="1A53D78D" w:rsidR="00195BD6" w:rsidRPr="00C03F39" w:rsidRDefault="00195BD6" w:rsidP="00195BD6">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1105202B" w14:textId="785B61F8" w:rsidR="00195BD6" w:rsidRPr="00C03F39" w:rsidRDefault="00195BD6" w:rsidP="00195BD6">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0CAFDBF4" w14:textId="4393643C" w:rsidR="00195BD6" w:rsidRPr="00C03F39" w:rsidRDefault="00195BD6" w:rsidP="00195BD6">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195DA4F" w14:textId="2DCDA3E5" w:rsidR="00195BD6" w:rsidRPr="00C03F39" w:rsidRDefault="00195BD6" w:rsidP="00195BD6">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EB27" w14:textId="5CE6668A" w:rsidR="00195BD6" w:rsidRPr="00C03F39" w:rsidRDefault="00195BD6" w:rsidP="00195BD6">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51E2AE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61DEB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AA5F8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20D08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EDCF1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EC10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B121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51EB0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B229C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00FAC1DF" w14:textId="77777777" w:rsidR="00195BD6" w:rsidRPr="00C03F39" w:rsidRDefault="00195BD6" w:rsidP="00195BD6">
            <w:pPr>
              <w:spacing w:after="0"/>
              <w:jc w:val="center"/>
              <w:rPr>
                <w:color w:val="000000"/>
                <w:lang w:val="en-US"/>
              </w:rPr>
            </w:pPr>
          </w:p>
        </w:tc>
      </w:tr>
      <w:tr w:rsidR="00195BD6" w:rsidRPr="00491A77" w14:paraId="3BE57170" w14:textId="77777777" w:rsidTr="00D90A36">
        <w:trPr>
          <w:trHeight w:val="266"/>
          <w:jc w:val="center"/>
        </w:trPr>
        <w:tc>
          <w:tcPr>
            <w:tcW w:w="1134" w:type="dxa"/>
            <w:shd w:val="clear" w:color="auto" w:fill="auto"/>
            <w:noWrap/>
            <w:vAlign w:val="center"/>
            <w:hideMark/>
          </w:tcPr>
          <w:p w14:paraId="34EFDBE6" w14:textId="77777777" w:rsidR="00195BD6" w:rsidRPr="00C03F39" w:rsidRDefault="00195BD6" w:rsidP="00195BD6">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70D3D56A" w14:textId="15A9971B" w:rsidR="00195BD6" w:rsidRPr="00C03F39" w:rsidRDefault="00195BD6" w:rsidP="00195BD6">
            <w:pPr>
              <w:spacing w:after="0"/>
              <w:jc w:val="center"/>
              <w:rPr>
                <w:color w:val="000000"/>
                <w:lang w:val="en-US"/>
              </w:rPr>
            </w:pPr>
            <w:r w:rsidRPr="00A45633">
              <w:rPr>
                <w:rFonts w:eastAsia="Malgun Gothic" w:hint="eastAsia"/>
                <w:color w:val="000000"/>
              </w:rPr>
              <w:t>4.39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9AF3750" w14:textId="4C26D452" w:rsidR="00195BD6" w:rsidRPr="00C03F39" w:rsidRDefault="00195BD6" w:rsidP="00195BD6">
            <w:pPr>
              <w:spacing w:after="0"/>
              <w:jc w:val="center"/>
              <w:rPr>
                <w:color w:val="000000"/>
                <w:lang w:val="en-US"/>
              </w:rPr>
            </w:pPr>
            <w:r w:rsidRPr="00A45633">
              <w:rPr>
                <w:rFonts w:eastAsia="Malgun Gothic" w:hint="eastAsia"/>
                <w:color w:val="000000"/>
              </w:rPr>
              <w:t>4.30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1E9B43B" w14:textId="5005F6D3"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B40FCE" w14:textId="57CE23AE" w:rsidR="00195BD6" w:rsidRPr="00C03F39" w:rsidRDefault="00195BD6" w:rsidP="00195BD6">
            <w:pPr>
              <w:spacing w:after="0"/>
              <w:jc w:val="center"/>
              <w:rPr>
                <w:color w:val="000000"/>
                <w:lang w:val="en-US"/>
              </w:rPr>
            </w:pPr>
            <w:r w:rsidRPr="00A45633">
              <w:rPr>
                <w:rFonts w:eastAsia="Malgun Gothic" w:hint="eastAsia"/>
                <w:color w:val="000000"/>
              </w:rPr>
              <w:t>8.64</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FCF198B" w14:textId="7DD7AF78"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13BCD0" w14:textId="27CA35FF" w:rsidR="00195BD6" w:rsidRPr="00C03F39" w:rsidRDefault="00195BD6" w:rsidP="00195BD6">
            <w:pPr>
              <w:spacing w:after="0"/>
              <w:jc w:val="center"/>
              <w:rPr>
                <w:color w:val="000000"/>
                <w:lang w:val="en-US"/>
              </w:rPr>
            </w:pPr>
            <w:r w:rsidRPr="00A45633">
              <w:rPr>
                <w:rFonts w:eastAsia="Malgun Gothic"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B3F7729" w14:textId="20FF3D5E" w:rsidR="00195BD6" w:rsidRPr="00C03F39" w:rsidRDefault="00195BD6" w:rsidP="00195BD6">
            <w:pPr>
              <w:spacing w:after="0"/>
              <w:jc w:val="center"/>
              <w:rPr>
                <w:color w:val="000000"/>
                <w:lang w:val="en-US"/>
              </w:rPr>
            </w:pPr>
            <w:r w:rsidRPr="00A45633">
              <w:rPr>
                <w:rFonts w:eastAsia="Malgun Gothic"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4CCB6CE9" w14:textId="4C6FEFE7"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331DFACA" w14:textId="025EA403" w:rsidR="00195BD6" w:rsidRPr="00C03F39" w:rsidRDefault="00195BD6" w:rsidP="00195BD6">
            <w:pPr>
              <w:spacing w:after="0"/>
              <w:jc w:val="center"/>
              <w:rPr>
                <w:color w:val="000000"/>
                <w:lang w:val="en-US"/>
              </w:rPr>
            </w:pPr>
            <w:r w:rsidRPr="00A45633">
              <w:rPr>
                <w:rFonts w:eastAsia="Malgun Gothic" w:hint="eastAsia"/>
                <w:color w:val="000000"/>
              </w:rPr>
              <w:t>5.64</w:t>
            </w:r>
          </w:p>
        </w:tc>
        <w:tc>
          <w:tcPr>
            <w:tcW w:w="722" w:type="dxa"/>
            <w:tcBorders>
              <w:top w:val="nil"/>
              <w:left w:val="single" w:sz="4" w:space="0" w:color="auto"/>
              <w:bottom w:val="single" w:sz="4" w:space="0" w:color="auto"/>
              <w:right w:val="nil"/>
            </w:tcBorders>
            <w:shd w:val="clear" w:color="auto" w:fill="auto"/>
            <w:noWrap/>
            <w:vAlign w:val="center"/>
          </w:tcPr>
          <w:p w14:paraId="202AF08D"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5B0A8B"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1B04E9E"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3C4A7E3" w14:textId="77777777" w:rsidR="00195BD6" w:rsidRPr="00C03F39" w:rsidRDefault="00195BD6" w:rsidP="00195BD6">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699AEB"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068DF9F"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2579DB9"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64A7636"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A5AB57"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tcPr>
          <w:p w14:paraId="0BAB0B84" w14:textId="77777777" w:rsidR="00195BD6" w:rsidRPr="00C03F39" w:rsidRDefault="00195BD6" w:rsidP="00195BD6">
            <w:pPr>
              <w:spacing w:after="0"/>
              <w:jc w:val="center"/>
              <w:rPr>
                <w:color w:val="000000"/>
                <w:lang w:val="en-US"/>
              </w:rPr>
            </w:pPr>
          </w:p>
        </w:tc>
      </w:tr>
      <w:tr w:rsidR="00195BD6" w:rsidRPr="00491A77" w14:paraId="14D799C0" w14:textId="77777777" w:rsidTr="00D90A36">
        <w:trPr>
          <w:trHeight w:val="266"/>
          <w:jc w:val="center"/>
        </w:trPr>
        <w:tc>
          <w:tcPr>
            <w:tcW w:w="1134" w:type="dxa"/>
            <w:shd w:val="clear" w:color="auto" w:fill="auto"/>
            <w:noWrap/>
            <w:vAlign w:val="center"/>
            <w:hideMark/>
          </w:tcPr>
          <w:p w14:paraId="6C3DAF26"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575405D" w14:textId="77D3B6A9" w:rsidR="00195BD6" w:rsidRPr="00C03F39" w:rsidRDefault="00195BD6" w:rsidP="00195BD6">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E32F77E" w14:textId="53BA5EBF" w:rsidR="00195BD6" w:rsidRPr="00C03F39" w:rsidRDefault="00195BD6" w:rsidP="00195BD6">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44D7019" w14:textId="191B1722" w:rsidR="00195BD6" w:rsidRPr="00C03F39" w:rsidRDefault="00195BD6" w:rsidP="00195BD6">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79D221F5" w14:textId="73280EA5" w:rsidR="00195BD6" w:rsidRPr="00C03F39" w:rsidRDefault="00195BD6" w:rsidP="00195BD6">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0D6D9AA9" w14:textId="7BEA7E20" w:rsidR="00195BD6" w:rsidRPr="00C03F39" w:rsidRDefault="00195BD6" w:rsidP="00195BD6">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40D2F32D" w14:textId="7F30779F" w:rsidR="00195BD6" w:rsidRPr="00C03F39" w:rsidRDefault="00195BD6" w:rsidP="00195BD6">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7C7DE82" w14:textId="5B967971" w:rsidR="00195BD6" w:rsidRPr="00C03F39" w:rsidRDefault="00195BD6" w:rsidP="00195BD6">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9B02746" w14:textId="2C9A1DE2" w:rsidR="00195BD6" w:rsidRPr="00C03F39" w:rsidRDefault="00195BD6" w:rsidP="00195BD6">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05DF80A0" w14:textId="55FD1A6B" w:rsidR="00195BD6" w:rsidRPr="00C03F39" w:rsidRDefault="00195BD6" w:rsidP="00195BD6">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A562595" w14:textId="035A2496" w:rsidR="00195BD6" w:rsidRPr="00C03F39" w:rsidRDefault="00195BD6" w:rsidP="00195BD6">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5ECAC75" w14:textId="3BB0C55E" w:rsidR="00195BD6" w:rsidRPr="00C03F39" w:rsidRDefault="00195BD6" w:rsidP="00195BD6">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63A0CA7C" w14:textId="4CF943DC" w:rsidR="00195BD6" w:rsidRPr="00C03F39" w:rsidRDefault="00195BD6" w:rsidP="00195BD6">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2A84E9EA" w14:textId="3A385B91" w:rsidR="00195BD6" w:rsidRPr="00C03F39" w:rsidRDefault="00195BD6" w:rsidP="00195BD6">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0E7AF1" w14:textId="4C427137" w:rsidR="00195BD6" w:rsidRPr="00C03F39" w:rsidRDefault="00195BD6" w:rsidP="00195BD6">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8F4D95" w14:textId="502D9A15" w:rsidR="00195BD6" w:rsidRPr="00C03F39" w:rsidRDefault="00195BD6" w:rsidP="00195BD6">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0AA04BC3" w14:textId="52EF69C9" w:rsidR="00195BD6" w:rsidRPr="00C03F39" w:rsidRDefault="00195BD6" w:rsidP="00195BD6">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2872A6B" w14:textId="0F662614" w:rsidR="00195BD6" w:rsidRPr="00C03F39" w:rsidRDefault="00195BD6" w:rsidP="00195BD6">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567315A6" w14:textId="22118D99" w:rsidR="00195BD6" w:rsidRPr="00C03F39" w:rsidRDefault="00195BD6" w:rsidP="00195BD6">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181265C9" w14:textId="2D7BACEF" w:rsidR="00195BD6" w:rsidRPr="00C03F39" w:rsidRDefault="00195BD6" w:rsidP="00195BD6">
            <w:pPr>
              <w:spacing w:after="0"/>
              <w:jc w:val="center"/>
              <w:rPr>
                <w:color w:val="000000"/>
                <w:lang w:val="en-US"/>
              </w:rPr>
            </w:pPr>
            <w:r>
              <w:rPr>
                <w:rFonts w:hint="eastAsia"/>
                <w:color w:val="000000"/>
              </w:rPr>
              <w:t>#3</w:t>
            </w:r>
            <w:r>
              <w:rPr>
                <w:color w:val="000000"/>
              </w:rPr>
              <w:t>7</w:t>
            </w:r>
          </w:p>
        </w:tc>
      </w:tr>
      <w:tr w:rsidR="00195BD6" w:rsidRPr="00491A77" w14:paraId="77A61E02" w14:textId="77777777" w:rsidTr="00D90A36">
        <w:trPr>
          <w:trHeight w:val="266"/>
          <w:jc w:val="center"/>
        </w:trPr>
        <w:tc>
          <w:tcPr>
            <w:tcW w:w="1134" w:type="dxa"/>
            <w:shd w:val="clear" w:color="auto" w:fill="auto"/>
            <w:noWrap/>
            <w:vAlign w:val="center"/>
            <w:hideMark/>
          </w:tcPr>
          <w:p w14:paraId="2E322A66" w14:textId="77777777" w:rsidR="00195BD6" w:rsidRPr="00C03F39" w:rsidRDefault="00195BD6" w:rsidP="00195BD6">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591681D" w14:textId="0D067ADB" w:rsidR="00195BD6" w:rsidRPr="00C03F39" w:rsidRDefault="00195BD6" w:rsidP="00195BD6">
            <w:pPr>
              <w:spacing w:after="0"/>
              <w:jc w:val="center"/>
              <w:rPr>
                <w:color w:val="000000"/>
                <w:lang w:val="en-US"/>
              </w:rPr>
            </w:pPr>
            <w:r w:rsidRPr="00A45633">
              <w:rPr>
                <w:rFonts w:eastAsia="Malgun Gothic" w:hint="eastAsia"/>
                <w:color w:val="000000"/>
              </w:rPr>
              <w:t>4.19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654114D" w14:textId="457A3A90" w:rsidR="00195BD6" w:rsidRPr="00C03F39" w:rsidRDefault="00195BD6" w:rsidP="00195BD6">
            <w:pPr>
              <w:spacing w:after="0"/>
              <w:jc w:val="center"/>
              <w:rPr>
                <w:color w:val="000000"/>
                <w:lang w:val="en-US"/>
              </w:rPr>
            </w:pPr>
            <w:r w:rsidRPr="00A45633">
              <w:rPr>
                <w:rFonts w:eastAsia="Malgun Gothic" w:hint="eastAsia"/>
                <w:color w:val="000000"/>
              </w:rPr>
              <w:t>4.47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22289EFA" w14:textId="2006089F" w:rsidR="00195BD6" w:rsidRPr="00C03F39" w:rsidRDefault="00195BD6" w:rsidP="00195BD6">
            <w:pPr>
              <w:spacing w:after="0"/>
              <w:jc w:val="center"/>
              <w:rPr>
                <w:color w:val="000000"/>
                <w:lang w:val="en-US"/>
              </w:rPr>
            </w:pPr>
            <w:r w:rsidRPr="00A45633">
              <w:rPr>
                <w:rFonts w:eastAsia="Malgun Gothic" w:hint="eastAsia"/>
                <w:color w:val="000000"/>
              </w:rPr>
              <w:t>4.53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6794CC" w14:textId="7739A41A"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FC3FD86" w14:textId="75A00973" w:rsidR="00195BD6" w:rsidRPr="00C03F39" w:rsidRDefault="00195BD6" w:rsidP="00195BD6">
            <w:pPr>
              <w:spacing w:after="0"/>
              <w:jc w:val="center"/>
              <w:rPr>
                <w:color w:val="000000"/>
                <w:lang w:val="en-US"/>
              </w:rPr>
            </w:pPr>
            <w:r w:rsidRPr="00A45633">
              <w:rPr>
                <w:rFonts w:eastAsia="Malgun Gothic"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E1C5FC" w14:textId="28C63FBF" w:rsidR="00195BD6" w:rsidRPr="00C03F39" w:rsidRDefault="00195BD6" w:rsidP="00195BD6">
            <w:pPr>
              <w:spacing w:after="0"/>
              <w:jc w:val="center"/>
              <w:rPr>
                <w:color w:val="000000"/>
                <w:lang w:val="en-US"/>
              </w:rPr>
            </w:pPr>
            <w:r w:rsidRPr="00A45633">
              <w:rPr>
                <w:rFonts w:eastAsia="Malgun Gothic" w:hint="eastAsia"/>
                <w:color w:val="000000"/>
              </w:rPr>
              <w:t>3.87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3C753940" w14:textId="7D4D8808" w:rsidR="00195BD6" w:rsidRPr="00C03F39" w:rsidRDefault="00195BD6" w:rsidP="00195BD6">
            <w:pPr>
              <w:spacing w:after="0"/>
              <w:jc w:val="center"/>
              <w:rPr>
                <w:color w:val="000000"/>
                <w:lang w:val="en-US"/>
              </w:rPr>
            </w:pPr>
            <w:r w:rsidRPr="00A45633">
              <w:rPr>
                <w:rFonts w:eastAsia="Malgun Gothic" w:hint="eastAsia"/>
                <w:color w:val="000000"/>
              </w:rPr>
              <w:t>5.59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8222AE2" w14:textId="1FA38F0F" w:rsidR="00195BD6" w:rsidRPr="00C03F39" w:rsidRDefault="00195BD6" w:rsidP="00195BD6">
            <w:pPr>
              <w:spacing w:after="0"/>
              <w:jc w:val="center"/>
              <w:rPr>
                <w:color w:val="000000"/>
                <w:lang w:val="en-US"/>
              </w:rPr>
            </w:pPr>
            <w:r w:rsidRPr="00A45633">
              <w:rPr>
                <w:rFonts w:eastAsia="Malgun Gothic"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1D409C0" w14:textId="7456FAED" w:rsidR="00195BD6" w:rsidRPr="00C03F39" w:rsidRDefault="00195BD6" w:rsidP="00195BD6">
            <w:pPr>
              <w:spacing w:after="0"/>
              <w:jc w:val="center"/>
              <w:rPr>
                <w:color w:val="000000"/>
                <w:lang w:val="en-US"/>
              </w:rPr>
            </w:pPr>
            <w:r w:rsidRPr="00A45633">
              <w:rPr>
                <w:rFonts w:eastAsia="Malgun Gothic" w:hint="eastAsia"/>
                <w:color w:val="000000"/>
              </w:rPr>
              <w:t>8.53</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E86E916" w14:textId="41B715F8" w:rsidR="00195BD6" w:rsidRPr="00C03F39" w:rsidRDefault="00195BD6" w:rsidP="00195BD6">
            <w:pPr>
              <w:spacing w:after="0"/>
              <w:jc w:val="center"/>
              <w:rPr>
                <w:color w:val="000000"/>
                <w:lang w:val="en-US"/>
              </w:rPr>
            </w:pPr>
            <w:r w:rsidRPr="00A45633">
              <w:rPr>
                <w:rFonts w:eastAsia="Malgun Gothic" w:hint="eastAsia"/>
                <w:color w:val="000000"/>
              </w:rPr>
              <w:t>4.39</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8A8BEC5" w14:textId="544276B3" w:rsidR="00195BD6" w:rsidRPr="00C03F39" w:rsidRDefault="00195BD6" w:rsidP="00195BD6">
            <w:pPr>
              <w:spacing w:after="0"/>
              <w:jc w:val="center"/>
              <w:rPr>
                <w:color w:val="000000"/>
                <w:lang w:val="en-US"/>
              </w:rPr>
            </w:pPr>
            <w:r w:rsidRPr="00A45633">
              <w:rPr>
                <w:rFonts w:eastAsia="Malgun Gothic"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CAB53DF" w14:textId="1DE829C8" w:rsidR="00195BD6" w:rsidRPr="00C03F39" w:rsidRDefault="00195BD6" w:rsidP="00195BD6">
            <w:pPr>
              <w:spacing w:after="0"/>
              <w:jc w:val="center"/>
              <w:rPr>
                <w:color w:val="000000"/>
                <w:lang w:val="en-US"/>
              </w:rPr>
            </w:pPr>
            <w:r w:rsidRPr="00A45633">
              <w:rPr>
                <w:rFonts w:eastAsia="Malgun Gothic"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3BD76B8" w14:textId="4A791690" w:rsidR="00195BD6" w:rsidRPr="00C03F39" w:rsidRDefault="00195BD6" w:rsidP="00195BD6">
            <w:pPr>
              <w:spacing w:after="0"/>
              <w:jc w:val="center"/>
              <w:rPr>
                <w:color w:val="000000"/>
                <w:lang w:val="en-US"/>
              </w:rPr>
            </w:pPr>
            <w:r w:rsidRPr="00A45633">
              <w:rPr>
                <w:rFonts w:eastAsia="Malgun Gothic" w:hint="eastAsia"/>
                <w:color w:val="000000"/>
              </w:rPr>
              <w:t>4.74</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80291E" w14:textId="5B612407" w:rsidR="00195BD6" w:rsidRPr="00C03F39" w:rsidRDefault="00195BD6" w:rsidP="00195BD6">
            <w:pPr>
              <w:spacing w:after="0"/>
              <w:jc w:val="center"/>
              <w:rPr>
                <w:color w:val="000000"/>
                <w:lang w:val="en-US"/>
              </w:rPr>
            </w:pPr>
            <w:r w:rsidRPr="00A45633">
              <w:rPr>
                <w:rFonts w:eastAsia="Malgun Gothic" w:hint="eastAsia"/>
                <w:color w:val="000000"/>
              </w:rPr>
              <w:t>3.87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DB6272F" w14:textId="54EE3333"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00A1442" w14:textId="15ED61CE"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DB80E2D" w14:textId="47D38A87"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904CB43" w14:textId="68D37A5F" w:rsidR="00195BD6" w:rsidRPr="00C03F39" w:rsidRDefault="00195BD6" w:rsidP="00195BD6">
            <w:pPr>
              <w:spacing w:after="0"/>
              <w:jc w:val="center"/>
              <w:rPr>
                <w:color w:val="000000"/>
                <w:lang w:val="en-US"/>
              </w:rPr>
            </w:pPr>
            <w:r w:rsidRPr="00A45633">
              <w:rPr>
                <w:rFonts w:eastAsia="Malgun Gothic" w:hint="eastAsia"/>
                <w:color w:val="000000"/>
              </w:rPr>
              <w:t>5.60</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67F68701" w14:textId="7359DC6D" w:rsidR="00195BD6" w:rsidRPr="00C03F39" w:rsidRDefault="00195BD6" w:rsidP="00195BD6">
            <w:pPr>
              <w:spacing w:after="0"/>
              <w:jc w:val="center"/>
              <w:rPr>
                <w:color w:val="000000"/>
                <w:lang w:val="en-US"/>
              </w:rPr>
            </w:pPr>
            <w:r w:rsidRPr="00A45633">
              <w:rPr>
                <w:rFonts w:eastAsia="Malgun Gothic" w:hint="eastAsia"/>
                <w:color w:val="000000"/>
              </w:rPr>
              <w:t>4.57</w:t>
            </w:r>
          </w:p>
        </w:tc>
      </w:tr>
    </w:tbl>
    <w:p w14:paraId="3ADA1B1A" w14:textId="77777777" w:rsidR="00195BD6" w:rsidRDefault="00195BD6" w:rsidP="00195BD6">
      <w:pPr>
        <w:spacing w:line="276" w:lineRule="auto"/>
        <w:ind w:left="100" w:hangingChars="50" w:hanging="100"/>
        <w:rPr>
          <w:lang w:val="en-US"/>
        </w:rPr>
      </w:pPr>
    </w:p>
    <w:p w14:paraId="5C4E8F55" w14:textId="62C9518F" w:rsidR="00195BD6" w:rsidRDefault="00195BD6" w:rsidP="00195BD6">
      <w:pPr>
        <w:spacing w:line="276" w:lineRule="auto"/>
        <w:ind w:left="100" w:hangingChars="50" w:hanging="100"/>
        <w:jc w:val="center"/>
        <w:rPr>
          <w:lang w:val="en-US"/>
        </w:rPr>
      </w:pPr>
      <w:r>
        <w:rPr>
          <w:noProof/>
          <w:lang w:val="en-US" w:eastAsia="ko-KR"/>
        </w:rPr>
        <w:drawing>
          <wp:inline distT="0" distB="0" distL="0" distR="0" wp14:anchorId="604ABDDA" wp14:editId="1165702C">
            <wp:extent cx="7766050" cy="2693431"/>
            <wp:effectExtent l="0" t="0" r="6350" b="0"/>
            <wp:docPr id="1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01088" cy="2705583"/>
                    </a:xfrm>
                    <a:prstGeom prst="rect">
                      <a:avLst/>
                    </a:prstGeom>
                    <a:solidFill>
                      <a:schemeClr val="bg1"/>
                    </a:solidFill>
                  </pic:spPr>
                </pic:pic>
              </a:graphicData>
            </a:graphic>
          </wp:inline>
        </w:drawing>
      </w:r>
    </w:p>
    <w:p w14:paraId="4CDD9661" w14:textId="0AED81CD" w:rsidR="00195BD6" w:rsidRPr="000C68ED" w:rsidRDefault="00195BD6" w:rsidP="00195BD6">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11</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6BDEF3A8" w14:textId="77777777" w:rsidR="00195BD6" w:rsidRPr="000C68ED" w:rsidRDefault="00195BD6" w:rsidP="00195BD6">
      <w:pPr>
        <w:spacing w:after="0"/>
        <w:rPr>
          <w:lang w:val="en-US" w:eastAsia="zh-CN"/>
        </w:rPr>
        <w:sectPr w:rsidR="00195BD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63366DDD" w14:textId="6997DB0C" w:rsidR="00195BD6" w:rsidRPr="000C68ED" w:rsidRDefault="00195BD6" w:rsidP="00195BD6">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44</w:t>
      </w:r>
      <w:r w:rsidRPr="000C68ED">
        <w:rPr>
          <w:rFonts w:eastAsiaTheme="minorEastAsia"/>
          <w:lang w:val="en-US" w:eastAsia="ko-KR"/>
        </w:rPr>
        <w:t xml:space="preserve"> shows the maximum value of simulation results considering combinations of Outer/Inner sub-band configuration.</w:t>
      </w:r>
    </w:p>
    <w:p w14:paraId="3A219E9D" w14:textId="7F7E8DC4" w:rsidR="00195BD6" w:rsidRDefault="00195BD6" w:rsidP="00195BD6">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195BD6" w14:paraId="213E75BA" w14:textId="77777777" w:rsidTr="00D90A36">
        <w:trPr>
          <w:trHeight w:val="237"/>
          <w:jc w:val="center"/>
        </w:trPr>
        <w:tc>
          <w:tcPr>
            <w:tcW w:w="1741" w:type="dxa"/>
            <w:vMerge w:val="restart"/>
            <w:tcBorders>
              <w:top w:val="single" w:sz="4" w:space="0" w:color="auto"/>
            </w:tcBorders>
            <w:shd w:val="clear" w:color="auto" w:fill="auto"/>
          </w:tcPr>
          <w:p w14:paraId="36CEB30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32B69352"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58C242D4" w14:textId="77777777" w:rsidTr="00D90A36">
        <w:trPr>
          <w:trHeight w:val="237"/>
          <w:jc w:val="center"/>
        </w:trPr>
        <w:tc>
          <w:tcPr>
            <w:tcW w:w="1741" w:type="dxa"/>
            <w:vMerge/>
            <w:shd w:val="clear" w:color="auto" w:fill="auto"/>
          </w:tcPr>
          <w:p w14:paraId="7437183D" w14:textId="77777777" w:rsidR="00195BD6" w:rsidRPr="00A1115A" w:rsidRDefault="00195BD6" w:rsidP="00D90A36">
            <w:pPr>
              <w:pStyle w:val="TAH"/>
            </w:pPr>
          </w:p>
        </w:tc>
        <w:tc>
          <w:tcPr>
            <w:tcW w:w="1580" w:type="dxa"/>
          </w:tcPr>
          <w:p w14:paraId="00A9DACB"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0F3B5053" w14:textId="77777777" w:rsidR="00195BD6" w:rsidRPr="00A1115A" w:rsidRDefault="00195BD6" w:rsidP="00D90A36">
            <w:pPr>
              <w:pStyle w:val="TAH"/>
            </w:pPr>
            <w:r>
              <w:rPr>
                <w:rFonts w:eastAsiaTheme="minorEastAsia" w:hint="eastAsia"/>
                <w:lang w:eastAsia="ko-KR"/>
              </w:rPr>
              <w:t>40MHz</w:t>
            </w:r>
          </w:p>
        </w:tc>
        <w:tc>
          <w:tcPr>
            <w:tcW w:w="1580" w:type="dxa"/>
          </w:tcPr>
          <w:p w14:paraId="71854AEE" w14:textId="77777777" w:rsidR="00195BD6" w:rsidRPr="00A1115A" w:rsidRDefault="00195BD6" w:rsidP="00D90A36">
            <w:pPr>
              <w:pStyle w:val="TAH"/>
            </w:pPr>
            <w:r>
              <w:rPr>
                <w:rFonts w:eastAsiaTheme="minorEastAsia" w:hint="eastAsia"/>
                <w:lang w:eastAsia="ko-KR"/>
              </w:rPr>
              <w:t>60MHz</w:t>
            </w:r>
          </w:p>
        </w:tc>
        <w:tc>
          <w:tcPr>
            <w:tcW w:w="1580" w:type="dxa"/>
          </w:tcPr>
          <w:p w14:paraId="21987C72" w14:textId="77777777" w:rsidR="00195BD6" w:rsidRPr="00A1115A" w:rsidRDefault="00195BD6" w:rsidP="00D90A36">
            <w:pPr>
              <w:pStyle w:val="TAH"/>
            </w:pPr>
            <w:r>
              <w:rPr>
                <w:rFonts w:eastAsiaTheme="minorEastAsia" w:hint="eastAsia"/>
                <w:lang w:eastAsia="ko-KR"/>
              </w:rPr>
              <w:t>80MHz</w:t>
            </w:r>
          </w:p>
        </w:tc>
        <w:tc>
          <w:tcPr>
            <w:tcW w:w="1625" w:type="dxa"/>
          </w:tcPr>
          <w:p w14:paraId="71EAD38A"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14:paraId="22632FA9" w14:textId="77777777" w:rsidTr="00D90A36">
        <w:trPr>
          <w:trHeight w:val="237"/>
          <w:jc w:val="center"/>
        </w:trPr>
        <w:tc>
          <w:tcPr>
            <w:tcW w:w="1741" w:type="dxa"/>
            <w:shd w:val="clear" w:color="auto" w:fill="auto"/>
          </w:tcPr>
          <w:p w14:paraId="2F8A95DC" w14:textId="77777777" w:rsidR="00195BD6" w:rsidRPr="00A1115A" w:rsidRDefault="00195BD6" w:rsidP="00195BD6">
            <w:pPr>
              <w:pStyle w:val="TAH"/>
            </w:pPr>
            <w:r>
              <w:rPr>
                <w:b w:val="0"/>
                <w:bCs/>
                <w:szCs w:val="18"/>
              </w:rPr>
              <w:t>Contiguous</w:t>
            </w:r>
          </w:p>
        </w:tc>
        <w:tc>
          <w:tcPr>
            <w:tcW w:w="1580" w:type="dxa"/>
          </w:tcPr>
          <w:p w14:paraId="72A3E067" w14:textId="49550CBE" w:rsidR="00195BD6" w:rsidRDefault="00195BD6" w:rsidP="00195BD6">
            <w:pPr>
              <w:pStyle w:val="TAH"/>
              <w:rPr>
                <w:rFonts w:eastAsiaTheme="minorEastAsia"/>
                <w:lang w:eastAsia="ko-KR"/>
              </w:rPr>
            </w:pPr>
            <w:r>
              <w:rPr>
                <w:b w:val="0"/>
                <w:bCs/>
                <w:szCs w:val="18"/>
              </w:rPr>
              <w:t>8.73</w:t>
            </w:r>
          </w:p>
        </w:tc>
        <w:tc>
          <w:tcPr>
            <w:tcW w:w="1525" w:type="dxa"/>
            <w:vAlign w:val="center"/>
          </w:tcPr>
          <w:p w14:paraId="13E4B433" w14:textId="7870FD92" w:rsidR="00195BD6" w:rsidRDefault="00195BD6" w:rsidP="00195BD6">
            <w:pPr>
              <w:pStyle w:val="TAH"/>
              <w:rPr>
                <w:rFonts w:eastAsiaTheme="minorEastAsia"/>
                <w:lang w:eastAsia="ko-KR"/>
              </w:rPr>
            </w:pPr>
            <w:r>
              <w:rPr>
                <w:b w:val="0"/>
                <w:bCs/>
                <w:szCs w:val="18"/>
              </w:rPr>
              <w:t>5.63</w:t>
            </w:r>
          </w:p>
        </w:tc>
        <w:tc>
          <w:tcPr>
            <w:tcW w:w="1580" w:type="dxa"/>
            <w:vAlign w:val="center"/>
          </w:tcPr>
          <w:p w14:paraId="47E1C7D7" w14:textId="19714D25" w:rsidR="00195BD6" w:rsidRDefault="00195BD6" w:rsidP="00195BD6">
            <w:pPr>
              <w:pStyle w:val="TAH"/>
              <w:rPr>
                <w:rFonts w:eastAsiaTheme="minorEastAsia"/>
                <w:lang w:eastAsia="ko-KR"/>
              </w:rPr>
            </w:pPr>
            <w:r>
              <w:rPr>
                <w:b w:val="0"/>
                <w:bCs/>
                <w:szCs w:val="18"/>
              </w:rPr>
              <w:t>4.57</w:t>
            </w:r>
          </w:p>
        </w:tc>
        <w:tc>
          <w:tcPr>
            <w:tcW w:w="1580" w:type="dxa"/>
            <w:vAlign w:val="center"/>
          </w:tcPr>
          <w:p w14:paraId="3BBC6F9A" w14:textId="0E70487B" w:rsidR="00195BD6" w:rsidRDefault="00195BD6" w:rsidP="00195BD6">
            <w:pPr>
              <w:pStyle w:val="TAH"/>
              <w:rPr>
                <w:rFonts w:eastAsiaTheme="minorEastAsia"/>
                <w:lang w:eastAsia="ko-KR"/>
              </w:rPr>
            </w:pPr>
            <w:r>
              <w:rPr>
                <w:b w:val="0"/>
                <w:bCs/>
                <w:szCs w:val="18"/>
              </w:rPr>
              <w:t>4.47</w:t>
            </w:r>
          </w:p>
        </w:tc>
        <w:tc>
          <w:tcPr>
            <w:tcW w:w="1625" w:type="dxa"/>
          </w:tcPr>
          <w:p w14:paraId="47124162" w14:textId="5B61BFAD" w:rsidR="00195BD6" w:rsidRDefault="00195BD6" w:rsidP="00195BD6">
            <w:pPr>
              <w:pStyle w:val="TAH"/>
              <w:rPr>
                <w:rFonts w:eastAsiaTheme="minorEastAsia"/>
                <w:lang w:eastAsia="ko-KR"/>
              </w:rPr>
            </w:pPr>
            <w:r>
              <w:rPr>
                <w:rFonts w:cs="Arial"/>
                <w:b w:val="0"/>
                <w:bCs/>
                <w:szCs w:val="18"/>
              </w:rPr>
              <w:t>4.19</w:t>
            </w:r>
          </w:p>
        </w:tc>
      </w:tr>
      <w:tr w:rsidR="00195BD6" w14:paraId="26F74938" w14:textId="77777777" w:rsidTr="00D90A36">
        <w:trPr>
          <w:trHeight w:val="237"/>
          <w:jc w:val="center"/>
        </w:trPr>
        <w:tc>
          <w:tcPr>
            <w:tcW w:w="1741" w:type="dxa"/>
            <w:shd w:val="clear" w:color="auto" w:fill="auto"/>
          </w:tcPr>
          <w:p w14:paraId="52281ED1" w14:textId="77777777" w:rsidR="00195BD6" w:rsidRPr="00A1115A" w:rsidRDefault="00195BD6" w:rsidP="00195BD6">
            <w:pPr>
              <w:pStyle w:val="TAH"/>
            </w:pPr>
            <w:r>
              <w:rPr>
                <w:b w:val="0"/>
                <w:bCs/>
                <w:szCs w:val="18"/>
              </w:rPr>
              <w:t>Non-contiguous</w:t>
            </w:r>
          </w:p>
        </w:tc>
        <w:tc>
          <w:tcPr>
            <w:tcW w:w="1580" w:type="dxa"/>
          </w:tcPr>
          <w:p w14:paraId="68330925" w14:textId="77777777"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08F2CCC0" w14:textId="63FD9A58" w:rsidR="00195BD6" w:rsidRDefault="00195BD6" w:rsidP="00195BD6">
            <w:pPr>
              <w:pStyle w:val="TAH"/>
              <w:rPr>
                <w:rFonts w:eastAsiaTheme="minorEastAsia"/>
                <w:lang w:eastAsia="ko-KR"/>
              </w:rPr>
            </w:pPr>
            <w:r>
              <w:rPr>
                <w:b w:val="0"/>
                <w:bCs/>
                <w:szCs w:val="18"/>
              </w:rPr>
              <w:t>5.64</w:t>
            </w:r>
          </w:p>
        </w:tc>
        <w:tc>
          <w:tcPr>
            <w:tcW w:w="1580" w:type="dxa"/>
            <w:vAlign w:val="center"/>
          </w:tcPr>
          <w:p w14:paraId="65A5A256" w14:textId="38040D5B" w:rsidR="00195BD6" w:rsidRDefault="00195BD6" w:rsidP="00195BD6">
            <w:pPr>
              <w:pStyle w:val="TAH"/>
              <w:rPr>
                <w:rFonts w:eastAsiaTheme="minorEastAsia"/>
                <w:lang w:eastAsia="ko-KR"/>
              </w:rPr>
            </w:pPr>
            <w:r>
              <w:rPr>
                <w:b w:val="0"/>
                <w:bCs/>
                <w:szCs w:val="18"/>
              </w:rPr>
              <w:t>4.74</w:t>
            </w:r>
          </w:p>
        </w:tc>
        <w:tc>
          <w:tcPr>
            <w:tcW w:w="1580" w:type="dxa"/>
            <w:vAlign w:val="center"/>
          </w:tcPr>
          <w:p w14:paraId="1E51AD1D" w14:textId="07B638F5" w:rsidR="00195BD6" w:rsidRDefault="00195BD6" w:rsidP="00195BD6">
            <w:pPr>
              <w:pStyle w:val="TAH"/>
              <w:rPr>
                <w:rFonts w:eastAsiaTheme="minorEastAsia"/>
                <w:lang w:eastAsia="ko-KR"/>
              </w:rPr>
            </w:pPr>
            <w:r>
              <w:rPr>
                <w:b w:val="0"/>
                <w:bCs/>
                <w:szCs w:val="18"/>
              </w:rPr>
              <w:t>4.57</w:t>
            </w:r>
          </w:p>
        </w:tc>
        <w:tc>
          <w:tcPr>
            <w:tcW w:w="1625" w:type="dxa"/>
          </w:tcPr>
          <w:p w14:paraId="3E6AEC48" w14:textId="77777777" w:rsidR="00195BD6" w:rsidRDefault="00195BD6" w:rsidP="00195BD6">
            <w:pPr>
              <w:pStyle w:val="TAH"/>
              <w:rPr>
                <w:rFonts w:eastAsiaTheme="minorEastAsia"/>
                <w:lang w:eastAsia="ko-KR"/>
              </w:rPr>
            </w:pPr>
            <w:r w:rsidRPr="00565D70">
              <w:rPr>
                <w:b w:val="0"/>
                <w:bCs/>
                <w:szCs w:val="18"/>
              </w:rPr>
              <w:t>N/A</w:t>
            </w:r>
          </w:p>
        </w:tc>
      </w:tr>
    </w:tbl>
    <w:p w14:paraId="77C0B29F" w14:textId="77777777" w:rsidR="00195BD6" w:rsidRDefault="00195BD6" w:rsidP="00195BD6">
      <w:pPr>
        <w:pStyle w:val="TH"/>
        <w:rPr>
          <w:rFonts w:ascii="Times New Roman" w:hAnsi="Times New Roman"/>
        </w:rPr>
      </w:pPr>
    </w:p>
    <w:p w14:paraId="36917054" w14:textId="3341FE10" w:rsidR="00195BD6" w:rsidRDefault="00195BD6" w:rsidP="00195BD6">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2-45 or Table 2-46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48F1605" w14:textId="29049FFE"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195BD6" w:rsidRPr="00D70CD0" w14:paraId="661DB965" w14:textId="77777777" w:rsidTr="00D90A36">
        <w:trPr>
          <w:trHeight w:val="237"/>
          <w:jc w:val="center"/>
        </w:trPr>
        <w:tc>
          <w:tcPr>
            <w:tcW w:w="1741" w:type="dxa"/>
            <w:vMerge w:val="restart"/>
            <w:tcBorders>
              <w:top w:val="single" w:sz="4" w:space="0" w:color="auto"/>
            </w:tcBorders>
            <w:shd w:val="clear" w:color="auto" w:fill="auto"/>
          </w:tcPr>
          <w:p w14:paraId="004C669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E080E6A"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2992DE8D" w14:textId="77777777" w:rsidTr="00D90A36">
        <w:trPr>
          <w:trHeight w:val="237"/>
          <w:jc w:val="center"/>
        </w:trPr>
        <w:tc>
          <w:tcPr>
            <w:tcW w:w="1741" w:type="dxa"/>
            <w:vMerge/>
            <w:shd w:val="clear" w:color="auto" w:fill="auto"/>
          </w:tcPr>
          <w:p w14:paraId="1D5E4B70" w14:textId="77777777" w:rsidR="00195BD6" w:rsidRPr="00A1115A" w:rsidRDefault="00195BD6" w:rsidP="00D90A36">
            <w:pPr>
              <w:pStyle w:val="TAH"/>
            </w:pPr>
          </w:p>
        </w:tc>
        <w:tc>
          <w:tcPr>
            <w:tcW w:w="1580" w:type="dxa"/>
          </w:tcPr>
          <w:p w14:paraId="4580DB62"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7B6D1451" w14:textId="77777777" w:rsidR="00195BD6" w:rsidRPr="00A1115A" w:rsidRDefault="00195BD6" w:rsidP="00D90A36">
            <w:pPr>
              <w:pStyle w:val="TAH"/>
            </w:pPr>
            <w:r>
              <w:rPr>
                <w:rFonts w:eastAsiaTheme="minorEastAsia" w:hint="eastAsia"/>
                <w:lang w:eastAsia="ko-KR"/>
              </w:rPr>
              <w:t>40MHz</w:t>
            </w:r>
          </w:p>
        </w:tc>
        <w:tc>
          <w:tcPr>
            <w:tcW w:w="1580" w:type="dxa"/>
          </w:tcPr>
          <w:p w14:paraId="22B15FD6" w14:textId="77777777" w:rsidR="00195BD6" w:rsidRPr="00A1115A" w:rsidRDefault="00195BD6" w:rsidP="00D90A36">
            <w:pPr>
              <w:pStyle w:val="TAH"/>
            </w:pPr>
            <w:r>
              <w:rPr>
                <w:rFonts w:eastAsiaTheme="minorEastAsia" w:hint="eastAsia"/>
                <w:lang w:eastAsia="ko-KR"/>
              </w:rPr>
              <w:t>60MHz</w:t>
            </w:r>
          </w:p>
        </w:tc>
        <w:tc>
          <w:tcPr>
            <w:tcW w:w="1580" w:type="dxa"/>
          </w:tcPr>
          <w:p w14:paraId="09B66AB0" w14:textId="77777777" w:rsidR="00195BD6" w:rsidRPr="00A1115A" w:rsidRDefault="00195BD6" w:rsidP="00D90A36">
            <w:pPr>
              <w:pStyle w:val="TAH"/>
            </w:pPr>
            <w:r>
              <w:rPr>
                <w:rFonts w:eastAsiaTheme="minorEastAsia" w:hint="eastAsia"/>
                <w:lang w:eastAsia="ko-KR"/>
              </w:rPr>
              <w:t>80MHz</w:t>
            </w:r>
          </w:p>
        </w:tc>
        <w:tc>
          <w:tcPr>
            <w:tcW w:w="1625" w:type="dxa"/>
          </w:tcPr>
          <w:p w14:paraId="3627A287"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6E070F5" w14:textId="77777777" w:rsidTr="00D90A36">
        <w:trPr>
          <w:trHeight w:val="237"/>
          <w:jc w:val="center"/>
        </w:trPr>
        <w:tc>
          <w:tcPr>
            <w:tcW w:w="1741" w:type="dxa"/>
            <w:shd w:val="clear" w:color="auto" w:fill="auto"/>
          </w:tcPr>
          <w:p w14:paraId="027081F8" w14:textId="77777777" w:rsidR="00195BD6" w:rsidRPr="00A1115A" w:rsidRDefault="00195BD6" w:rsidP="00195BD6">
            <w:pPr>
              <w:pStyle w:val="TAH"/>
            </w:pPr>
            <w:r>
              <w:rPr>
                <w:b w:val="0"/>
                <w:bCs/>
                <w:szCs w:val="18"/>
              </w:rPr>
              <w:t>Contiguous</w:t>
            </w:r>
          </w:p>
        </w:tc>
        <w:tc>
          <w:tcPr>
            <w:tcW w:w="1580" w:type="dxa"/>
            <w:vAlign w:val="center"/>
          </w:tcPr>
          <w:p w14:paraId="3136CA28" w14:textId="4B6C1A1B"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5" w:type="dxa"/>
            <w:vAlign w:val="center"/>
          </w:tcPr>
          <w:p w14:paraId="1DF629D1" w14:textId="5F566D1B"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07AEF3C5" w14:textId="6F2851A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6.5</w:t>
            </w:r>
          </w:p>
        </w:tc>
        <w:tc>
          <w:tcPr>
            <w:tcW w:w="1580" w:type="dxa"/>
            <w:vAlign w:val="center"/>
          </w:tcPr>
          <w:p w14:paraId="5DCA92EC" w14:textId="7DC2BEED"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3F735714" w14:textId="729D9ED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195BD6" w:rsidRPr="00A1115A" w14:paraId="6C6213BD" w14:textId="77777777" w:rsidTr="00D90A36">
        <w:trPr>
          <w:trHeight w:val="237"/>
          <w:jc w:val="center"/>
        </w:trPr>
        <w:tc>
          <w:tcPr>
            <w:tcW w:w="1741" w:type="dxa"/>
            <w:shd w:val="clear" w:color="auto" w:fill="auto"/>
          </w:tcPr>
          <w:p w14:paraId="2B5A46EA" w14:textId="77777777" w:rsidR="00195BD6" w:rsidRPr="00A1115A" w:rsidRDefault="00195BD6" w:rsidP="00195BD6">
            <w:pPr>
              <w:pStyle w:val="TAH"/>
            </w:pPr>
            <w:r>
              <w:rPr>
                <w:b w:val="0"/>
                <w:bCs/>
                <w:szCs w:val="18"/>
              </w:rPr>
              <w:t>Non-contiguous</w:t>
            </w:r>
          </w:p>
        </w:tc>
        <w:tc>
          <w:tcPr>
            <w:tcW w:w="1580" w:type="dxa"/>
            <w:vAlign w:val="center"/>
          </w:tcPr>
          <w:p w14:paraId="415F45AA" w14:textId="55584D3C"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7F006F9C" w14:textId="59144D64"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4EC6A03E" w14:textId="77B1CB4C"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.5</w:t>
            </w:r>
          </w:p>
        </w:tc>
        <w:tc>
          <w:tcPr>
            <w:tcW w:w="1580" w:type="dxa"/>
            <w:vAlign w:val="center"/>
          </w:tcPr>
          <w:p w14:paraId="34FE4C02" w14:textId="4362609F"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1AB6A845" w14:textId="11B824D4" w:rsidR="00195BD6" w:rsidRDefault="00195BD6" w:rsidP="00195BD6">
            <w:pPr>
              <w:pStyle w:val="TAH"/>
              <w:rPr>
                <w:rFonts w:eastAsiaTheme="minorEastAsia"/>
                <w:lang w:eastAsia="ko-KR"/>
              </w:rPr>
            </w:pPr>
            <w:r w:rsidRPr="00565D70">
              <w:rPr>
                <w:rFonts w:hint="eastAsia"/>
                <w:b w:val="0"/>
                <w:bCs/>
                <w:szCs w:val="18"/>
              </w:rPr>
              <w:t>N/A</w:t>
            </w:r>
          </w:p>
        </w:tc>
      </w:tr>
      <w:tr w:rsidR="00195BD6" w:rsidRPr="00765700" w14:paraId="47A15969" w14:textId="77777777" w:rsidTr="00D90A36">
        <w:trPr>
          <w:trHeight w:val="20"/>
          <w:jc w:val="center"/>
        </w:trPr>
        <w:tc>
          <w:tcPr>
            <w:tcW w:w="9631" w:type="dxa"/>
            <w:gridSpan w:val="6"/>
          </w:tcPr>
          <w:p w14:paraId="099C2E1A"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3EFF34E" w14:textId="77777777" w:rsidR="00195BD6" w:rsidRDefault="00195BD6" w:rsidP="00195BD6">
      <w:pPr>
        <w:pStyle w:val="BodyText"/>
      </w:pPr>
    </w:p>
    <w:p w14:paraId="7755A8DC" w14:textId="35DBE654"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195BD6" w:rsidRPr="00D70CD0" w14:paraId="4BFBEC64" w14:textId="77777777" w:rsidTr="00D90A36">
        <w:trPr>
          <w:trHeight w:val="237"/>
          <w:jc w:val="center"/>
        </w:trPr>
        <w:tc>
          <w:tcPr>
            <w:tcW w:w="1766" w:type="dxa"/>
            <w:vMerge w:val="restart"/>
            <w:tcBorders>
              <w:top w:val="single" w:sz="4" w:space="0" w:color="auto"/>
            </w:tcBorders>
            <w:shd w:val="clear" w:color="auto" w:fill="auto"/>
          </w:tcPr>
          <w:p w14:paraId="2C3C0299"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53C7908"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1CBF93C6" w14:textId="77777777" w:rsidTr="00D90A36">
        <w:trPr>
          <w:trHeight w:val="237"/>
          <w:jc w:val="center"/>
        </w:trPr>
        <w:tc>
          <w:tcPr>
            <w:tcW w:w="1766" w:type="dxa"/>
            <w:vMerge/>
            <w:shd w:val="clear" w:color="auto" w:fill="auto"/>
          </w:tcPr>
          <w:p w14:paraId="1AA892EB" w14:textId="77777777" w:rsidR="00195BD6" w:rsidRPr="00A1115A" w:rsidRDefault="00195BD6" w:rsidP="00D90A36">
            <w:pPr>
              <w:pStyle w:val="TAH"/>
            </w:pPr>
          </w:p>
        </w:tc>
        <w:tc>
          <w:tcPr>
            <w:tcW w:w="1575" w:type="dxa"/>
          </w:tcPr>
          <w:p w14:paraId="50190C00"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0" w:type="dxa"/>
          </w:tcPr>
          <w:p w14:paraId="6BEE328A" w14:textId="77777777" w:rsidR="00195BD6" w:rsidRPr="00A1115A" w:rsidRDefault="00195BD6" w:rsidP="00D90A36">
            <w:pPr>
              <w:pStyle w:val="TAH"/>
            </w:pPr>
            <w:r>
              <w:rPr>
                <w:rFonts w:eastAsiaTheme="minorEastAsia" w:hint="eastAsia"/>
                <w:lang w:eastAsia="ko-KR"/>
              </w:rPr>
              <w:t>40MHz</w:t>
            </w:r>
          </w:p>
        </w:tc>
        <w:tc>
          <w:tcPr>
            <w:tcW w:w="1575" w:type="dxa"/>
          </w:tcPr>
          <w:p w14:paraId="2C15D078" w14:textId="77777777" w:rsidR="00195BD6" w:rsidRPr="00A1115A" w:rsidRDefault="00195BD6" w:rsidP="00D90A36">
            <w:pPr>
              <w:pStyle w:val="TAH"/>
            </w:pPr>
            <w:r>
              <w:rPr>
                <w:rFonts w:eastAsiaTheme="minorEastAsia" w:hint="eastAsia"/>
                <w:lang w:eastAsia="ko-KR"/>
              </w:rPr>
              <w:t>60MHz</w:t>
            </w:r>
          </w:p>
        </w:tc>
        <w:tc>
          <w:tcPr>
            <w:tcW w:w="1575" w:type="dxa"/>
          </w:tcPr>
          <w:p w14:paraId="5BEB5AA4" w14:textId="77777777" w:rsidR="00195BD6" w:rsidRPr="00A1115A" w:rsidRDefault="00195BD6" w:rsidP="00D90A36">
            <w:pPr>
              <w:pStyle w:val="TAH"/>
            </w:pPr>
            <w:r>
              <w:rPr>
                <w:rFonts w:eastAsiaTheme="minorEastAsia" w:hint="eastAsia"/>
                <w:lang w:eastAsia="ko-KR"/>
              </w:rPr>
              <w:t>80MHz</w:t>
            </w:r>
          </w:p>
        </w:tc>
        <w:tc>
          <w:tcPr>
            <w:tcW w:w="1620" w:type="dxa"/>
          </w:tcPr>
          <w:p w14:paraId="6F01379E"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D0BCFC6" w14:textId="77777777" w:rsidTr="00D90A36">
        <w:trPr>
          <w:trHeight w:val="237"/>
          <w:jc w:val="center"/>
        </w:trPr>
        <w:tc>
          <w:tcPr>
            <w:tcW w:w="1766" w:type="dxa"/>
            <w:shd w:val="clear" w:color="auto" w:fill="auto"/>
          </w:tcPr>
          <w:p w14:paraId="7C94D1A4" w14:textId="77777777" w:rsidR="00195BD6" w:rsidRPr="00A1115A" w:rsidRDefault="00195BD6" w:rsidP="00195BD6">
            <w:pPr>
              <w:pStyle w:val="TAH"/>
            </w:pPr>
            <w:r>
              <w:rPr>
                <w:b w:val="0"/>
                <w:bCs/>
                <w:szCs w:val="18"/>
              </w:rPr>
              <w:t>Contiguous/Non-contiguous</w:t>
            </w:r>
          </w:p>
        </w:tc>
        <w:tc>
          <w:tcPr>
            <w:tcW w:w="1575" w:type="dxa"/>
          </w:tcPr>
          <w:p w14:paraId="743B820D" w14:textId="7A26B6B8"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0" w:type="dxa"/>
          </w:tcPr>
          <w:p w14:paraId="29F92822" w14:textId="4286CBF5"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75" w:type="dxa"/>
          </w:tcPr>
          <w:p w14:paraId="56855A1F" w14:textId="0920E73A"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6.5</w:t>
            </w:r>
          </w:p>
        </w:tc>
        <w:tc>
          <w:tcPr>
            <w:tcW w:w="1575" w:type="dxa"/>
          </w:tcPr>
          <w:p w14:paraId="54DF32D3" w14:textId="6CE3223F"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0" w:type="dxa"/>
          </w:tcPr>
          <w:p w14:paraId="11ADA125" w14:textId="4F14951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195BD6" w:rsidRPr="00765700" w14:paraId="70003469" w14:textId="77777777" w:rsidTr="00D90A36">
        <w:trPr>
          <w:trHeight w:val="20"/>
          <w:jc w:val="center"/>
        </w:trPr>
        <w:tc>
          <w:tcPr>
            <w:tcW w:w="9631" w:type="dxa"/>
            <w:gridSpan w:val="6"/>
          </w:tcPr>
          <w:p w14:paraId="592EB5C5"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2E784EC" w14:textId="77777777" w:rsidR="00195BD6" w:rsidRDefault="00195BD6" w:rsidP="00195BD6">
      <w:pPr>
        <w:rPr>
          <w:lang w:val="en-US"/>
        </w:rPr>
      </w:pPr>
    </w:p>
    <w:p w14:paraId="16E3376A" w14:textId="78D3C2A8" w:rsidR="00195BD6" w:rsidRPr="000C68ED" w:rsidRDefault="00195BD6" w:rsidP="00195BD6">
      <w:pPr>
        <w:pStyle w:val="Heading4"/>
        <w:rPr>
          <w:lang w:val="en-US"/>
        </w:rPr>
      </w:pPr>
      <w:r>
        <w:rPr>
          <w:lang w:val="en-US"/>
        </w:rPr>
        <w:t>Proposal 1</w:t>
      </w:r>
      <w:r w:rsidR="00030E05">
        <w:rPr>
          <w:lang w:val="en-US"/>
        </w:rPr>
        <w:t>8</w:t>
      </w:r>
      <w:r>
        <w:rPr>
          <w:lang w:val="en-US"/>
        </w:rPr>
        <w:t xml:space="preserve">: </w:t>
      </w:r>
      <w:r w:rsidR="009F1C9E">
        <w:rPr>
          <w:lang w:val="en-US"/>
        </w:rPr>
        <w:t>F</w:t>
      </w:r>
      <w:r w:rsidR="009F1C9E" w:rsidRPr="000C68ED">
        <w:rPr>
          <w:lang w:val="en-US"/>
        </w:rPr>
        <w:t xml:space="preserve">or SL-U </w:t>
      </w:r>
      <w:r w:rsidR="009F1C9E">
        <w:rPr>
          <w:lang w:val="en-US"/>
        </w:rPr>
        <w:t xml:space="preserve">NS_61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45 or Table 2-46</w:t>
      </w:r>
      <w:r w:rsidRPr="000C68ED">
        <w:rPr>
          <w:lang w:val="en-US"/>
        </w:rPr>
        <w:t xml:space="preserve"> for SL-U </w:t>
      </w:r>
      <w:r w:rsidR="009F1C9E">
        <w:rPr>
          <w:lang w:val="en-US"/>
        </w:rPr>
        <w:t>UE</w:t>
      </w:r>
      <w:r w:rsidRPr="000C68ED">
        <w:rPr>
          <w:lang w:val="en-US"/>
        </w:rPr>
        <w:t xml:space="preserve"> power class 5. </w:t>
      </w:r>
    </w:p>
    <w:p w14:paraId="79A59BCA" w14:textId="77777777" w:rsidR="00476647" w:rsidRPr="000C68ED" w:rsidRDefault="00476647" w:rsidP="00C8614C">
      <w:pPr>
        <w:rPr>
          <w:rFonts w:eastAsia="Malgun Gothic"/>
          <w:color w:val="000000" w:themeColor="text1"/>
          <w:lang w:val="en-US" w:eastAsia="ko-KR"/>
        </w:rPr>
      </w:pPr>
    </w:p>
    <w:p w14:paraId="41902D2F" w14:textId="782E7FB7" w:rsidR="00274032" w:rsidRPr="000C68ED" w:rsidRDefault="00274032" w:rsidP="00274032">
      <w:pPr>
        <w:pStyle w:val="Heading2"/>
        <w:rPr>
          <w:lang w:val="en-US"/>
        </w:rPr>
      </w:pPr>
      <w:r w:rsidRPr="000C68ED">
        <w:rPr>
          <w:lang w:val="en-US"/>
        </w:rPr>
        <w:t xml:space="preserve">SL-U S-SSB  MPR </w:t>
      </w:r>
    </w:p>
    <w:p w14:paraId="53223585" w14:textId="77777777" w:rsidR="00274032" w:rsidRPr="000C68ED" w:rsidRDefault="00274032" w:rsidP="00274032">
      <w:pPr>
        <w:rPr>
          <w:color w:val="000000" w:themeColor="text1"/>
          <w:lang w:val="en-US" w:eastAsia="zh-CN"/>
        </w:rPr>
      </w:pPr>
      <w:r w:rsidRPr="000C68ED">
        <w:rPr>
          <w:color w:val="000000" w:themeColor="text1"/>
          <w:lang w:val="en-US" w:eastAsia="zh-CN"/>
        </w:rPr>
        <w:t xml:space="preserve">The following simulation assumption was captured in TP [2]. </w:t>
      </w:r>
    </w:p>
    <w:p w14:paraId="0B5AA51D" w14:textId="6EDFB0E6" w:rsidR="00274032" w:rsidRPr="000C68ED" w:rsidRDefault="00274032" w:rsidP="00274032">
      <w:pPr>
        <w:pStyle w:val="TH"/>
        <w:rPr>
          <w:lang w:val="en-US"/>
        </w:rPr>
      </w:pPr>
      <w:r w:rsidRPr="000C68ED">
        <w:rPr>
          <w:lang w:val="en-US"/>
        </w:rPr>
        <w:t>Table 6.1.2-3: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6031E6" w:rsidRPr="000C68ED" w14:paraId="5D94F098" w14:textId="77777777" w:rsidTr="00EC3114">
        <w:trPr>
          <w:trHeight w:val="406"/>
          <w:jc w:val="center"/>
        </w:trPr>
        <w:tc>
          <w:tcPr>
            <w:tcW w:w="3397" w:type="dxa"/>
            <w:hideMark/>
          </w:tcPr>
          <w:p w14:paraId="4AEED035" w14:textId="77777777" w:rsidR="006031E6" w:rsidRPr="000C68ED" w:rsidRDefault="006031E6" w:rsidP="00EC3114">
            <w:pPr>
              <w:pStyle w:val="TAH"/>
              <w:rPr>
                <w:rFonts w:cs="Arial"/>
                <w:szCs w:val="36"/>
                <w:lang w:val="en-US" w:eastAsia="ko-KR"/>
              </w:rPr>
            </w:pPr>
            <w:r w:rsidRPr="000C68ED">
              <w:rPr>
                <w:lang w:val="en-US" w:eastAsia="ko-KR"/>
              </w:rPr>
              <w:t>Items</w:t>
            </w:r>
          </w:p>
        </w:tc>
        <w:tc>
          <w:tcPr>
            <w:tcW w:w="4870" w:type="dxa"/>
            <w:hideMark/>
          </w:tcPr>
          <w:p w14:paraId="46B66030" w14:textId="77777777" w:rsidR="006031E6" w:rsidRPr="000C68ED" w:rsidRDefault="006031E6" w:rsidP="00EC3114">
            <w:pPr>
              <w:pStyle w:val="TAH"/>
              <w:rPr>
                <w:rFonts w:cs="Arial"/>
                <w:szCs w:val="36"/>
                <w:lang w:val="en-US" w:eastAsia="ko-KR"/>
              </w:rPr>
            </w:pPr>
            <w:r w:rsidRPr="000C68ED">
              <w:rPr>
                <w:lang w:val="en-US" w:eastAsia="ko-KR"/>
              </w:rPr>
              <w:t>Assumption</w:t>
            </w:r>
          </w:p>
        </w:tc>
      </w:tr>
      <w:tr w:rsidR="006031E6" w:rsidRPr="000C68ED" w14:paraId="2B948A63" w14:textId="77777777" w:rsidTr="00EC3114">
        <w:trPr>
          <w:trHeight w:val="429"/>
          <w:jc w:val="center"/>
        </w:trPr>
        <w:tc>
          <w:tcPr>
            <w:tcW w:w="3397" w:type="dxa"/>
            <w:hideMark/>
          </w:tcPr>
          <w:p w14:paraId="35DEEB49" w14:textId="77777777" w:rsidR="006031E6" w:rsidRPr="000C68ED" w:rsidRDefault="006031E6" w:rsidP="00EC3114">
            <w:pPr>
              <w:pStyle w:val="TAC"/>
              <w:rPr>
                <w:rFonts w:cs="Arial"/>
                <w:szCs w:val="36"/>
                <w:lang w:val="en-US" w:eastAsia="ko-KR"/>
              </w:rPr>
            </w:pPr>
            <w:r w:rsidRPr="000C68ED">
              <w:rPr>
                <w:lang w:val="en-US" w:eastAsia="ko-KR"/>
              </w:rPr>
              <w:t>Modulation for PSBCH</w:t>
            </w:r>
          </w:p>
        </w:tc>
        <w:tc>
          <w:tcPr>
            <w:tcW w:w="4870" w:type="dxa"/>
            <w:hideMark/>
          </w:tcPr>
          <w:p w14:paraId="43F510DB"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QPSK</w:t>
            </w:r>
          </w:p>
        </w:tc>
      </w:tr>
      <w:tr w:rsidR="006031E6" w:rsidRPr="000C68ED" w14:paraId="412BFD39" w14:textId="77777777" w:rsidTr="00EC3114">
        <w:trPr>
          <w:trHeight w:val="429"/>
          <w:jc w:val="center"/>
        </w:trPr>
        <w:tc>
          <w:tcPr>
            <w:tcW w:w="3397" w:type="dxa"/>
            <w:hideMark/>
          </w:tcPr>
          <w:p w14:paraId="7C8DAFDC" w14:textId="77777777" w:rsidR="006031E6" w:rsidRPr="000C68ED" w:rsidRDefault="006031E6" w:rsidP="00EC3114">
            <w:pPr>
              <w:pStyle w:val="TAC"/>
              <w:rPr>
                <w:rFonts w:cs="Arial"/>
                <w:szCs w:val="36"/>
                <w:lang w:val="en-US" w:eastAsia="ko-KR"/>
              </w:rPr>
            </w:pPr>
            <w:r w:rsidRPr="000C68ED">
              <w:rPr>
                <w:lang w:val="en-US" w:eastAsia="ko-KR"/>
              </w:rPr>
              <w:t>S-PSS</w:t>
            </w:r>
          </w:p>
        </w:tc>
        <w:tc>
          <w:tcPr>
            <w:tcW w:w="4870" w:type="dxa"/>
            <w:hideMark/>
          </w:tcPr>
          <w:p w14:paraId="62A07817"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M-sequence</w:t>
            </w:r>
          </w:p>
        </w:tc>
      </w:tr>
      <w:tr w:rsidR="006031E6" w:rsidRPr="000C68ED" w14:paraId="2116644E" w14:textId="77777777" w:rsidTr="00EC3114">
        <w:trPr>
          <w:trHeight w:val="429"/>
          <w:jc w:val="center"/>
        </w:trPr>
        <w:tc>
          <w:tcPr>
            <w:tcW w:w="3397" w:type="dxa"/>
            <w:hideMark/>
          </w:tcPr>
          <w:p w14:paraId="4F9E38A4" w14:textId="77777777" w:rsidR="006031E6" w:rsidRPr="000C68ED" w:rsidRDefault="006031E6" w:rsidP="00EC3114">
            <w:pPr>
              <w:pStyle w:val="TAC"/>
              <w:rPr>
                <w:rFonts w:cs="Arial"/>
                <w:szCs w:val="36"/>
                <w:lang w:val="en-US" w:eastAsia="ko-KR"/>
              </w:rPr>
            </w:pPr>
            <w:r w:rsidRPr="000C68ED">
              <w:rPr>
                <w:lang w:val="en-US" w:eastAsia="ko-KR"/>
              </w:rPr>
              <w:t>S-SSS</w:t>
            </w:r>
          </w:p>
        </w:tc>
        <w:tc>
          <w:tcPr>
            <w:tcW w:w="4870" w:type="dxa"/>
            <w:hideMark/>
          </w:tcPr>
          <w:p w14:paraId="03EFC99E"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Golden-sequence</w:t>
            </w:r>
          </w:p>
        </w:tc>
      </w:tr>
      <w:tr w:rsidR="006031E6" w:rsidRPr="000C68ED" w14:paraId="2D91A4B8" w14:textId="77777777" w:rsidTr="00EC3114">
        <w:trPr>
          <w:trHeight w:val="429"/>
          <w:jc w:val="center"/>
        </w:trPr>
        <w:tc>
          <w:tcPr>
            <w:tcW w:w="3397" w:type="dxa"/>
            <w:hideMark/>
          </w:tcPr>
          <w:p w14:paraId="7312B6C3" w14:textId="77777777" w:rsidR="006031E6" w:rsidRPr="000C68ED" w:rsidRDefault="006031E6" w:rsidP="00EC3114">
            <w:pPr>
              <w:pStyle w:val="TAC"/>
              <w:rPr>
                <w:rFonts w:cs="Arial"/>
                <w:szCs w:val="36"/>
                <w:lang w:val="en-US" w:eastAsia="ko-KR"/>
              </w:rPr>
            </w:pPr>
            <w:r w:rsidRPr="000C68ED">
              <w:rPr>
                <w:lang w:val="en-US" w:eastAsia="ko-KR"/>
              </w:rPr>
              <w:t>S-SSB structure</w:t>
            </w:r>
          </w:p>
        </w:tc>
        <w:tc>
          <w:tcPr>
            <w:tcW w:w="4870" w:type="dxa"/>
            <w:hideMark/>
          </w:tcPr>
          <w:p w14:paraId="2FFA3A0C" w14:textId="77777777" w:rsidR="006031E6" w:rsidRPr="000C68ED" w:rsidRDefault="006031E6" w:rsidP="00EC3114">
            <w:pPr>
              <w:pStyle w:val="TAC"/>
              <w:rPr>
                <w:rFonts w:eastAsia="Gulim" w:cs="Arial"/>
                <w:szCs w:val="36"/>
                <w:lang w:val="en-US" w:eastAsia="ko-KR"/>
              </w:rPr>
            </w:pPr>
            <w:r w:rsidRPr="000C68ED">
              <w:rPr>
                <w:rFonts w:eastAsia="Gulim" w:cs="Arial"/>
                <w:noProof/>
                <w:szCs w:val="36"/>
                <w:lang w:val="en-US" w:eastAsia="ko-KR"/>
              </w:rPr>
              <w:drawing>
                <wp:inline distT="0" distB="0" distL="0" distR="0" wp14:anchorId="0596D07A" wp14:editId="05C89145">
                  <wp:extent cx="2613910" cy="297712"/>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6031E6" w:rsidRPr="000C68ED" w14:paraId="5A262CF0" w14:textId="77777777" w:rsidTr="00EC3114">
        <w:trPr>
          <w:trHeight w:val="666"/>
          <w:jc w:val="center"/>
        </w:trPr>
        <w:tc>
          <w:tcPr>
            <w:tcW w:w="3397" w:type="dxa"/>
            <w:hideMark/>
          </w:tcPr>
          <w:p w14:paraId="4768EFD3" w14:textId="77777777" w:rsidR="006031E6" w:rsidRPr="000C68ED" w:rsidRDefault="006031E6" w:rsidP="00EC3114">
            <w:pPr>
              <w:pStyle w:val="TAC"/>
              <w:rPr>
                <w:rFonts w:cs="Arial"/>
                <w:szCs w:val="36"/>
                <w:lang w:val="en-US" w:eastAsia="ko-KR"/>
              </w:rPr>
            </w:pPr>
            <w:r w:rsidRPr="000C68ED">
              <w:rPr>
                <w:lang w:val="en-US" w:eastAsia="ko-KR"/>
              </w:rPr>
              <w:t>RB allocation</w:t>
            </w:r>
          </w:p>
        </w:tc>
        <w:tc>
          <w:tcPr>
            <w:tcW w:w="4870" w:type="dxa"/>
            <w:hideMark/>
          </w:tcPr>
          <w:p w14:paraId="1FC54859" w14:textId="77777777" w:rsidR="006031E6" w:rsidRPr="000C68ED" w:rsidRDefault="006031E6" w:rsidP="00EC3114">
            <w:pPr>
              <w:pStyle w:val="TAL"/>
              <w:ind w:left="170" w:hanging="170"/>
              <w:rPr>
                <w:lang w:val="en-US" w:eastAsia="ko-KR"/>
              </w:rPr>
            </w:pPr>
            <w:r w:rsidRPr="000C68ED">
              <w:rPr>
                <w:lang w:val="en-US" w:eastAsia="ko-KR"/>
              </w:rPr>
              <w:t xml:space="preserve">- 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UE may transmit S-SSB repetition in the contiguous multiple RB sets.</w:t>
            </w:r>
          </w:p>
          <w:p w14:paraId="6E7537E0" w14:textId="77777777" w:rsidR="006031E6" w:rsidRPr="000C68ED" w:rsidRDefault="006031E6" w:rsidP="00EC3114">
            <w:pPr>
              <w:pStyle w:val="TAC"/>
              <w:rPr>
                <w:rFonts w:ascii="Calibri" w:eastAsia="Gulim" w:hAnsi="Calibri" w:cs="Calibri"/>
                <w:kern w:val="24"/>
                <w:szCs w:val="32"/>
                <w:lang w:val="en-US" w:eastAsia="ko-KR"/>
              </w:rPr>
            </w:pPr>
          </w:p>
          <w:p w14:paraId="21ED7966" w14:textId="77777777" w:rsidR="006031E6" w:rsidRPr="000C68ED" w:rsidRDefault="006031E6" w:rsidP="00EC3114">
            <w:pPr>
              <w:pStyle w:val="TAC"/>
              <w:rPr>
                <w:rFonts w:eastAsia="Gulim" w:cs="Arial"/>
                <w:szCs w:val="36"/>
                <w:lang w:val="en-US" w:eastAsia="ko-KR"/>
              </w:rPr>
            </w:pPr>
            <w:proofErr w:type="spellStart"/>
            <w:r w:rsidRPr="000C68ED">
              <w:rPr>
                <w:rFonts w:ascii="Calibri" w:eastAsia="Gulim" w:hAnsi="Calibri" w:cs="Calibri"/>
                <w:kern w:val="24"/>
                <w:szCs w:val="32"/>
                <w:lang w:val="en-US" w:eastAsia="ko-KR"/>
              </w:rPr>
              <w:t>RBstart</w:t>
            </w:r>
            <w:proofErr w:type="spellEnd"/>
            <w:r w:rsidRPr="000C68ED">
              <w:rPr>
                <w:rFonts w:ascii="Calibri" w:eastAsia="Gulim" w:hAnsi="Calibri" w:cs="Calibri"/>
                <w:kern w:val="24"/>
                <w:szCs w:val="32"/>
                <w:lang w:val="en-US" w:eastAsia="ko-KR"/>
              </w:rPr>
              <w:t>: All the possible cases</w:t>
            </w:r>
          </w:p>
          <w:p w14:paraId="2E56FC9F"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L</w:t>
            </w:r>
            <w:r w:rsidRPr="000C68ED">
              <w:rPr>
                <w:rFonts w:ascii="Calibri" w:eastAsia="Gulim" w:hAnsi="Calibri" w:cs="Calibri"/>
                <w:kern w:val="24"/>
                <w:szCs w:val="32"/>
                <w:vertAlign w:val="subscript"/>
                <w:lang w:val="en-US" w:eastAsia="ko-KR"/>
              </w:rPr>
              <w:t>CRB</w:t>
            </w:r>
            <w:r w:rsidRPr="000C68ED">
              <w:rPr>
                <w:rFonts w:ascii="Calibri" w:eastAsia="Gulim" w:hAnsi="Calibri" w:cs="Calibri"/>
                <w:kern w:val="24"/>
                <w:szCs w:val="32"/>
                <w:lang w:val="en-US" w:eastAsia="ko-KR"/>
              </w:rPr>
              <w:t>: 11 RB</w:t>
            </w:r>
          </w:p>
        </w:tc>
      </w:tr>
    </w:tbl>
    <w:p w14:paraId="2D1A6ED6" w14:textId="6A1AE4F3" w:rsidR="00274032" w:rsidRPr="000C68ED" w:rsidRDefault="00274032" w:rsidP="00274032">
      <w:pPr>
        <w:rPr>
          <w:color w:val="000000" w:themeColor="text1"/>
          <w:lang w:val="en-US" w:eastAsia="zh-CN"/>
        </w:rPr>
      </w:pPr>
    </w:p>
    <w:p w14:paraId="51210012" w14:textId="0DC7FA05" w:rsidR="00F9781A" w:rsidRPr="000C68ED" w:rsidRDefault="00F9781A" w:rsidP="00F9781A">
      <w:pPr>
        <w:rPr>
          <w:color w:val="000000" w:themeColor="text1"/>
          <w:lang w:val="en-US" w:eastAsia="zh-CN"/>
        </w:rPr>
      </w:pPr>
      <w:r w:rsidRPr="000C68ED">
        <w:rPr>
          <w:color w:val="000000" w:themeColor="text1"/>
          <w:lang w:val="en-US" w:eastAsia="zh-CN"/>
        </w:rPr>
        <w:t>RB allocation</w:t>
      </w:r>
      <w:r w:rsidR="00FE68D3">
        <w:rPr>
          <w:color w:val="000000" w:themeColor="text1"/>
          <w:lang w:val="en-US" w:eastAsia="zh-CN"/>
        </w:rPr>
        <w:t xml:space="preserve"> in WF[1]</w:t>
      </w:r>
    </w:p>
    <w:p w14:paraId="4B22DD08" w14:textId="77777777" w:rsidR="00FE68D3" w:rsidRPr="00FE68D3" w:rsidRDefault="00FE68D3" w:rsidP="00FE68D3">
      <w:pPr>
        <w:pStyle w:val="ListParagraph"/>
        <w:numPr>
          <w:ilvl w:val="0"/>
          <w:numId w:val="13"/>
        </w:numPr>
        <w:ind w:firstLineChars="0"/>
        <w:rPr>
          <w:color w:val="000000" w:themeColor="text1"/>
          <w:lang w:val="en-US" w:eastAsia="zh-CN"/>
        </w:rPr>
      </w:pPr>
      <w:r w:rsidRPr="00FE68D3">
        <w:rPr>
          <w:color w:val="000000" w:themeColor="text1"/>
          <w:lang w:val="en-US" w:eastAsia="zh-CN"/>
        </w:rPr>
        <w:lastRenderedPageBreak/>
        <w:t>Single RB-set and multiple RB-sets will be considered based on RAN1 decision. For single RB set, the 11RB will be repeated N time in a RB set. For the multiple RB-sets, RAN4 consider both contiguous RB sets and non-contiguous RB sets.</w:t>
      </w:r>
      <w:r w:rsidRPr="00FE68D3" w:rsidDel="000B22F5">
        <w:rPr>
          <w:color w:val="000000" w:themeColor="text1"/>
          <w:lang w:val="en-US" w:eastAsia="zh-CN"/>
        </w:rPr>
        <w:t xml:space="preserve"> </w:t>
      </w:r>
    </w:p>
    <w:p w14:paraId="138662F0" w14:textId="77777777" w:rsidR="00FE68D3" w:rsidRPr="00FE68D3" w:rsidRDefault="00FE68D3" w:rsidP="00FE68D3">
      <w:pPr>
        <w:pStyle w:val="ListParagraph"/>
        <w:numPr>
          <w:ilvl w:val="0"/>
          <w:numId w:val="13"/>
        </w:numPr>
        <w:ind w:firstLineChars="0"/>
        <w:rPr>
          <w:color w:val="000000" w:themeColor="text1"/>
          <w:lang w:val="en-US" w:eastAsia="zh-CN"/>
        </w:rPr>
      </w:pPr>
      <w:r w:rsidRPr="00FE68D3">
        <w:rPr>
          <w:color w:val="000000" w:themeColor="text1"/>
          <w:lang w:val="en-US" w:eastAsia="zh-CN"/>
        </w:rPr>
        <w:t xml:space="preserve">N gap from </w:t>
      </w:r>
      <w:proofErr w:type="spellStart"/>
      <w:r w:rsidRPr="00FE68D3">
        <w:rPr>
          <w:color w:val="000000" w:themeColor="text1"/>
          <w:lang w:val="en-US" w:eastAsia="zh-CN"/>
        </w:rPr>
        <w:t>RBstart</w:t>
      </w:r>
      <w:proofErr w:type="spellEnd"/>
      <w:r w:rsidRPr="00FE68D3">
        <w:rPr>
          <w:color w:val="000000" w:themeColor="text1"/>
          <w:lang w:val="en-US" w:eastAsia="zh-CN"/>
        </w:rPr>
        <w:t xml:space="preserve"> to </w:t>
      </w:r>
      <w:proofErr w:type="spellStart"/>
      <w:r w:rsidRPr="00FE68D3">
        <w:rPr>
          <w:color w:val="000000" w:themeColor="text1"/>
          <w:lang w:val="en-US" w:eastAsia="zh-CN"/>
        </w:rPr>
        <w:t>RBend</w:t>
      </w:r>
      <w:proofErr w:type="spellEnd"/>
      <w:r w:rsidRPr="00FE68D3">
        <w:rPr>
          <w:color w:val="000000" w:themeColor="text1"/>
          <w:lang w:val="en-US" w:eastAsia="zh-CN"/>
        </w:rPr>
        <w:t xml:space="preserve"> of repeated SSB transmission should meet at least 80% of channel bandwidth.in a single RB-set. ( </w:t>
      </w:r>
      <w:proofErr w:type="spellStart"/>
      <w:r w:rsidRPr="00FE68D3">
        <w:rPr>
          <w:color w:val="000000" w:themeColor="text1"/>
          <w:lang w:val="en-US" w:eastAsia="zh-CN"/>
        </w:rPr>
        <w:t>Ngap</w:t>
      </w:r>
      <w:proofErr w:type="spellEnd"/>
      <w:r w:rsidRPr="00FE68D3">
        <w:rPr>
          <w:color w:val="000000" w:themeColor="text1"/>
          <w:lang w:val="en-US" w:eastAsia="zh-CN"/>
        </w:rPr>
        <w:t xml:space="preserve"> = </w:t>
      </w:r>
      <w:proofErr w:type="spellStart"/>
      <w:r w:rsidRPr="00FE68D3">
        <w:rPr>
          <w:color w:val="000000" w:themeColor="text1"/>
          <w:lang w:val="en-US" w:eastAsia="zh-CN"/>
        </w:rPr>
        <w:t>RBend</w:t>
      </w:r>
      <w:proofErr w:type="spellEnd"/>
      <w:r w:rsidRPr="00FE68D3">
        <w:rPr>
          <w:color w:val="000000" w:themeColor="text1"/>
          <w:lang w:val="en-US" w:eastAsia="zh-CN"/>
        </w:rPr>
        <w:t xml:space="preserve"> – </w:t>
      </w:r>
      <w:proofErr w:type="spellStart"/>
      <w:r w:rsidRPr="00FE68D3">
        <w:rPr>
          <w:color w:val="000000" w:themeColor="text1"/>
          <w:lang w:val="en-US" w:eastAsia="zh-CN"/>
        </w:rPr>
        <w:t>RBstart</w:t>
      </w:r>
      <w:proofErr w:type="spellEnd"/>
      <w:r w:rsidRPr="00FE68D3">
        <w:rPr>
          <w:color w:val="000000" w:themeColor="text1"/>
          <w:lang w:val="en-US" w:eastAsia="zh-CN"/>
        </w:rPr>
        <w:t xml:space="preserve"> )</w:t>
      </w:r>
    </w:p>
    <w:p w14:paraId="1427D404" w14:textId="2F202EF1" w:rsidR="00F9781A" w:rsidRDefault="00F9781A" w:rsidP="00FE68D3">
      <w:pPr>
        <w:rPr>
          <w:color w:val="000000" w:themeColor="text1"/>
          <w:lang w:val="en-US" w:eastAsia="zh-CN"/>
        </w:rPr>
      </w:pPr>
    </w:p>
    <w:p w14:paraId="50011E18" w14:textId="7F4726D8" w:rsidR="00815316" w:rsidRPr="000C68ED" w:rsidRDefault="00815316" w:rsidP="00815316">
      <w:pPr>
        <w:rPr>
          <w:color w:val="000000" w:themeColor="text1"/>
          <w:lang w:val="en-US" w:eastAsia="zh-CN"/>
        </w:rPr>
      </w:pPr>
      <w:r>
        <w:rPr>
          <w:color w:val="000000" w:themeColor="text1"/>
          <w:lang w:val="en-US" w:eastAsia="zh-CN"/>
        </w:rPr>
        <w:t>Tx Power for multiple S-SSBs</w:t>
      </w:r>
    </w:p>
    <w:p w14:paraId="55EC4EF8" w14:textId="07C14313" w:rsidR="00815316" w:rsidRPr="00FE68D3" w:rsidRDefault="004202B5" w:rsidP="00815316">
      <w:pPr>
        <w:pStyle w:val="ListParagraph"/>
        <w:numPr>
          <w:ilvl w:val="0"/>
          <w:numId w:val="13"/>
        </w:numPr>
        <w:ind w:firstLineChars="0"/>
        <w:rPr>
          <w:color w:val="000000" w:themeColor="text1"/>
          <w:lang w:val="en-US" w:eastAsia="zh-CN"/>
        </w:rPr>
      </w:pPr>
      <w:r>
        <w:rPr>
          <w:color w:val="000000" w:themeColor="text1"/>
          <w:lang w:val="en-US" w:eastAsia="zh-CN"/>
        </w:rPr>
        <w:t xml:space="preserve">The </w:t>
      </w:r>
      <w:r w:rsidR="00815316">
        <w:rPr>
          <w:color w:val="000000" w:themeColor="text1"/>
          <w:lang w:val="en-US" w:eastAsia="zh-CN"/>
        </w:rPr>
        <w:t xml:space="preserve">equal power </w:t>
      </w:r>
      <w:r>
        <w:rPr>
          <w:color w:val="000000" w:themeColor="text1"/>
          <w:lang w:val="en-US" w:eastAsia="zh-CN"/>
        </w:rPr>
        <w:t>per each S-SSB is assumed for MPR and A-MPR simulation</w:t>
      </w:r>
      <w:r w:rsidR="00815316" w:rsidRPr="00FE68D3">
        <w:rPr>
          <w:color w:val="000000" w:themeColor="text1"/>
          <w:lang w:val="en-US" w:eastAsia="zh-CN"/>
        </w:rPr>
        <w:t>.</w:t>
      </w:r>
      <w:r w:rsidR="00815316" w:rsidRPr="00FE68D3" w:rsidDel="000B22F5">
        <w:rPr>
          <w:color w:val="000000" w:themeColor="text1"/>
          <w:lang w:val="en-US" w:eastAsia="zh-CN"/>
        </w:rPr>
        <w:t xml:space="preserve"> </w:t>
      </w:r>
    </w:p>
    <w:p w14:paraId="00B58D79" w14:textId="77777777" w:rsidR="00815316" w:rsidRPr="00815316" w:rsidRDefault="00815316" w:rsidP="00FE68D3">
      <w:pPr>
        <w:rPr>
          <w:color w:val="000000" w:themeColor="text1"/>
          <w:lang w:val="en-US" w:eastAsia="zh-CN"/>
        </w:rPr>
      </w:pPr>
    </w:p>
    <w:p w14:paraId="714A45E8" w14:textId="5E78C14E" w:rsidR="00000A35" w:rsidRPr="000C68ED" w:rsidRDefault="00000A35" w:rsidP="00000A35">
      <w:pPr>
        <w:rPr>
          <w:rFonts w:eastAsia="Malgun Gothic"/>
          <w:color w:val="000000" w:themeColor="text1"/>
          <w:lang w:val="en-US" w:eastAsia="ko-KR"/>
        </w:rPr>
      </w:pPr>
      <w:r w:rsidRPr="000C68ED">
        <w:rPr>
          <w:rFonts w:eastAsia="Malgun Gothic"/>
          <w:color w:val="000000" w:themeColor="text1"/>
          <w:lang w:val="en-US" w:eastAsia="ko-KR"/>
        </w:rPr>
        <w:t>For S-SSB MPR/A-MPR, the following simulation scenarios of Table 2.</w:t>
      </w:r>
      <w:r w:rsidR="00FE68D3">
        <w:rPr>
          <w:rFonts w:eastAsia="Malgun Gothic"/>
          <w:color w:val="000000" w:themeColor="text1"/>
          <w:lang w:val="en-US" w:eastAsia="ko-KR"/>
        </w:rPr>
        <w:t>47</w:t>
      </w:r>
      <w:r w:rsidRPr="000C68ED">
        <w:rPr>
          <w:rFonts w:eastAsia="Malgun Gothic"/>
          <w:color w:val="000000" w:themeColor="text1"/>
          <w:lang w:val="en-US" w:eastAsia="ko-KR"/>
        </w:rPr>
        <w:t xml:space="preserve"> are </w:t>
      </w:r>
      <w:r w:rsidR="00FE68D3">
        <w:rPr>
          <w:rFonts w:eastAsia="Malgun Gothic"/>
          <w:color w:val="000000" w:themeColor="text1"/>
          <w:lang w:val="en-US" w:eastAsia="ko-KR"/>
        </w:rPr>
        <w:t>updated from [4]</w:t>
      </w:r>
      <w:r w:rsidRPr="000C68ED">
        <w:rPr>
          <w:rFonts w:eastAsia="Malgun Gothic"/>
          <w:color w:val="000000" w:themeColor="text1"/>
          <w:lang w:val="en-US" w:eastAsia="ko-KR"/>
        </w:rPr>
        <w:t>.</w:t>
      </w:r>
    </w:p>
    <w:p w14:paraId="7C92400A" w14:textId="4C942040" w:rsidR="00000A35" w:rsidRDefault="00000A35" w:rsidP="00000A35">
      <w:pPr>
        <w:pStyle w:val="TH"/>
        <w:rPr>
          <w:rFonts w:ascii="Times New Roman" w:hAnsi="Times New Roman"/>
          <w:lang w:val="en-US"/>
        </w:rPr>
      </w:pPr>
      <w:r w:rsidRPr="000C68ED">
        <w:rPr>
          <w:rFonts w:ascii="Times New Roman" w:hAnsi="Times New Roman"/>
          <w:lang w:val="en-US"/>
        </w:rPr>
        <w:t>Table 2-</w:t>
      </w:r>
      <w:r w:rsidR="00FE68D3">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14"/>
        <w:gridCol w:w="922"/>
        <w:gridCol w:w="1056"/>
        <w:gridCol w:w="4711"/>
        <w:gridCol w:w="997"/>
        <w:gridCol w:w="1046"/>
      </w:tblGrid>
      <w:tr w:rsidR="00FE68D3" w14:paraId="60D6721C" w14:textId="77777777" w:rsidTr="00C925F0">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3573A45" w14:textId="77777777" w:rsidR="00FE68D3" w:rsidRPr="007847B0" w:rsidRDefault="00FE68D3" w:rsidP="00C925F0">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24635304" w14:textId="77777777" w:rsidR="00FE68D3" w:rsidRPr="007847B0" w:rsidRDefault="00FE68D3" w:rsidP="00C925F0">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1749427" w14:textId="77777777" w:rsidR="00FE68D3" w:rsidRPr="007847B0" w:rsidRDefault="00FE68D3" w:rsidP="00C925F0">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40644B86" w14:textId="77777777" w:rsidR="00FE68D3" w:rsidRPr="007847B0" w:rsidRDefault="00FE68D3" w:rsidP="00C925F0">
            <w:pPr>
              <w:jc w:val="center"/>
            </w:pPr>
            <w:r>
              <w:t>S-SSB {11RBs}</w:t>
            </w:r>
            <w:proofErr w:type="spellStart"/>
            <w:r>
              <w:t>xN</w:t>
            </w:r>
            <w:proofErr w:type="spellEnd"/>
            <w:r>
              <w:t xml:space="preserve"> repeated RB location index</w:t>
            </w:r>
          </w:p>
        </w:tc>
        <w:tc>
          <w:tcPr>
            <w:tcW w:w="997" w:type="dxa"/>
            <w:tcBorders>
              <w:top w:val="single" w:sz="4" w:space="0" w:color="auto"/>
              <w:left w:val="single" w:sz="4" w:space="0" w:color="auto"/>
              <w:bottom w:val="single" w:sz="4" w:space="0" w:color="auto"/>
              <w:right w:val="single" w:sz="4" w:space="0" w:color="auto"/>
            </w:tcBorders>
          </w:tcPr>
          <w:p w14:paraId="62B225B9" w14:textId="77777777" w:rsidR="00FE68D3" w:rsidRDefault="00FE68D3" w:rsidP="00C925F0">
            <w:pPr>
              <w:jc w:val="center"/>
            </w:pPr>
            <w:r>
              <w:rPr>
                <w:rFonts w:hint="eastAsia"/>
              </w:rPr>
              <w:t>N</w:t>
            </w:r>
          </w:p>
          <w:p w14:paraId="675E2670" w14:textId="77777777" w:rsidR="00FE68D3" w:rsidRDefault="00FE68D3" w:rsidP="00C925F0">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21F576AC" w14:textId="77777777" w:rsidR="00FE68D3" w:rsidRDefault="00FE68D3" w:rsidP="00C925F0">
            <w:pPr>
              <w:jc w:val="center"/>
            </w:pPr>
            <w:r>
              <w:t>SCS(kHz)</w:t>
            </w:r>
          </w:p>
        </w:tc>
      </w:tr>
      <w:tr w:rsidR="00FE68D3" w14:paraId="260BEC9F"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E47CE8" w14:textId="77777777" w:rsidR="00FE68D3" w:rsidRPr="007847B0" w:rsidRDefault="00FE68D3" w:rsidP="00C925F0">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9896DD" w14:textId="77777777" w:rsidR="00FE68D3" w:rsidRPr="007847B0" w:rsidRDefault="00FE68D3" w:rsidP="00C925F0">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E07A2C" w14:textId="77777777" w:rsidR="00FE68D3" w:rsidRPr="007847B0" w:rsidRDefault="00FE68D3" w:rsidP="00C925F0">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BBB44F" w14:textId="77777777" w:rsidR="00FE68D3" w:rsidRPr="00AA45B3" w:rsidRDefault="00FE68D3" w:rsidP="00C925F0">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5F014218"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517540" w14:textId="77777777" w:rsidR="00FE68D3" w:rsidRDefault="00FE68D3" w:rsidP="00C925F0">
            <w:pPr>
              <w:jc w:val="center"/>
            </w:pPr>
            <w:r>
              <w:t>15</w:t>
            </w:r>
          </w:p>
        </w:tc>
      </w:tr>
      <w:tr w:rsidR="00FE68D3" w14:paraId="7BA7D2E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81577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0569EA" w14:textId="77777777" w:rsidR="00FE68D3" w:rsidRPr="007847B0" w:rsidRDefault="00FE68D3" w:rsidP="00C925F0">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BD0F40" w14:textId="77777777" w:rsidR="00FE68D3" w:rsidRPr="007847B0"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FECA8B" w14:textId="77777777" w:rsidR="00FE68D3" w:rsidRPr="00AA45B3" w:rsidRDefault="00FE68D3" w:rsidP="00C925F0">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19ACE421" w14:textId="77777777" w:rsidR="00FE68D3" w:rsidRDefault="00FE68D3" w:rsidP="00C925F0">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B89138" w14:textId="77777777" w:rsidR="00FE68D3" w:rsidRDefault="00FE68D3" w:rsidP="00C925F0">
            <w:pPr>
              <w:jc w:val="center"/>
            </w:pPr>
            <w:r>
              <w:rPr>
                <w:rFonts w:hint="eastAsia"/>
              </w:rPr>
              <w:t>15</w:t>
            </w:r>
          </w:p>
        </w:tc>
      </w:tr>
      <w:tr w:rsidR="00FE68D3" w14:paraId="0660925D"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2E5A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0E35A" w14:textId="77777777" w:rsidR="00FE68D3" w:rsidRPr="007847B0" w:rsidRDefault="00FE68D3" w:rsidP="00C925F0">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EC9A3"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6A592C" w14:textId="77777777" w:rsidR="00FE68D3" w:rsidRPr="00AA45B3" w:rsidRDefault="00FE68D3" w:rsidP="00C925F0">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44EB9020"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4FCBD" w14:textId="77777777" w:rsidR="00FE68D3" w:rsidRDefault="00FE68D3" w:rsidP="00C925F0">
            <w:pPr>
              <w:jc w:val="center"/>
            </w:pPr>
            <w:r>
              <w:rPr>
                <w:rFonts w:hint="eastAsia"/>
              </w:rPr>
              <w:t>15</w:t>
            </w:r>
          </w:p>
        </w:tc>
      </w:tr>
      <w:tr w:rsidR="00FE68D3" w14:paraId="3AA3FE0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BBA0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B5F07" w14:textId="77777777" w:rsidR="00FE68D3" w:rsidRPr="007847B0" w:rsidRDefault="00FE68D3" w:rsidP="00C925F0">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95EE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3861" w14:textId="77777777" w:rsidR="00FE68D3" w:rsidRPr="00AA45B3" w:rsidRDefault="00FE68D3" w:rsidP="00C925F0">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11BC20" w14:textId="77777777" w:rsidR="00FE68D3" w:rsidRDefault="00FE68D3" w:rsidP="00C925F0">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AFE22" w14:textId="77777777" w:rsidR="00FE68D3" w:rsidRDefault="00FE68D3" w:rsidP="00C925F0">
            <w:pPr>
              <w:jc w:val="center"/>
            </w:pPr>
            <w:r>
              <w:t>30</w:t>
            </w:r>
          </w:p>
        </w:tc>
      </w:tr>
      <w:tr w:rsidR="00FE68D3" w14:paraId="40BBBC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5E5D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EDD31" w14:textId="77777777" w:rsidR="00FE68D3" w:rsidRDefault="00FE68D3" w:rsidP="00C925F0">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87F3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150F5D" w14:textId="77777777" w:rsidR="00FE68D3" w:rsidRPr="00AA45B3" w:rsidRDefault="00FE68D3" w:rsidP="00C925F0">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6CFB26F8"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12DD2B" w14:textId="77777777" w:rsidR="00FE68D3" w:rsidRDefault="00FE68D3" w:rsidP="00C925F0">
            <w:pPr>
              <w:jc w:val="center"/>
            </w:pPr>
            <w:r>
              <w:t>30</w:t>
            </w:r>
          </w:p>
        </w:tc>
      </w:tr>
      <w:tr w:rsidR="00FE68D3" w14:paraId="0EAC867D"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C011" w14:textId="77777777" w:rsidR="00FE68D3" w:rsidRPr="00B34C7D" w:rsidRDefault="00FE68D3" w:rsidP="00C925F0">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8B5573" w14:textId="77777777" w:rsidR="00FE68D3" w:rsidRPr="007847B0" w:rsidRDefault="00FE68D3" w:rsidP="00C925F0">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59C743" w14:textId="77777777" w:rsidR="00FE68D3" w:rsidRPr="007847B0" w:rsidRDefault="00FE68D3" w:rsidP="00C925F0">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3E2ECF" w14:textId="77777777" w:rsidR="00FE68D3" w:rsidRPr="00713468" w:rsidRDefault="00FE68D3" w:rsidP="00C925F0">
            <w:pPr>
              <w:rPr>
                <w:rFonts w:ascii="Consolas" w:eastAsia="Gulim" w:hAnsi="Consolas" w:cs="Gulim"/>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54966A07" w14:textId="77777777" w:rsidR="00FE68D3" w:rsidRDefault="00FE68D3" w:rsidP="00C925F0">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6E7C8A" w14:textId="77777777" w:rsidR="00FE68D3" w:rsidRDefault="00FE68D3" w:rsidP="00C925F0">
            <w:pPr>
              <w:jc w:val="center"/>
            </w:pPr>
            <w:r>
              <w:t>15</w:t>
            </w:r>
          </w:p>
        </w:tc>
      </w:tr>
      <w:tr w:rsidR="00FE68D3" w14:paraId="663C91A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B02069"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81C0E" w14:textId="77777777" w:rsidR="00FE68D3" w:rsidRDefault="00FE68D3" w:rsidP="00C925F0">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942F7"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ADD91" w14:textId="77777777" w:rsidR="00FE68D3" w:rsidRPr="00AA45B3" w:rsidRDefault="00FE68D3" w:rsidP="00C925F0">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1422C35E" w14:textId="77777777" w:rsidR="00FE68D3" w:rsidRDefault="00FE68D3" w:rsidP="00C925F0">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ADAFC3" w14:textId="77777777" w:rsidR="00FE68D3" w:rsidRDefault="00FE68D3" w:rsidP="00C925F0">
            <w:pPr>
              <w:jc w:val="center"/>
            </w:pPr>
            <w:r>
              <w:rPr>
                <w:rFonts w:hint="eastAsia"/>
              </w:rPr>
              <w:t>15</w:t>
            </w:r>
          </w:p>
        </w:tc>
      </w:tr>
      <w:tr w:rsidR="00FE68D3" w14:paraId="5FB3FC14"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AD586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25A7AF" w14:textId="77777777" w:rsidR="00FE68D3" w:rsidRDefault="00FE68D3" w:rsidP="00C925F0">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9EC1DB"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FF43A" w14:textId="77777777" w:rsidR="00FE68D3" w:rsidRPr="00AA45B3" w:rsidRDefault="00FE68D3" w:rsidP="00C925F0">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95712"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E2D13" w14:textId="77777777" w:rsidR="00FE68D3" w:rsidRDefault="00FE68D3" w:rsidP="00C925F0">
            <w:pPr>
              <w:jc w:val="center"/>
            </w:pPr>
            <w:r>
              <w:rPr>
                <w:rFonts w:hint="eastAsia"/>
              </w:rPr>
              <w:t>15</w:t>
            </w:r>
          </w:p>
        </w:tc>
      </w:tr>
      <w:tr w:rsidR="00FE68D3" w14:paraId="488B78EF"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DA84B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2297E7" w14:textId="77777777" w:rsidR="00FE68D3" w:rsidRDefault="00FE68D3" w:rsidP="00C925F0">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A6BEF"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7B82B1" w14:textId="77777777" w:rsidR="00FE68D3" w:rsidRPr="00AA45B3" w:rsidRDefault="00FE68D3" w:rsidP="00C925F0">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D51BC75"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7AD98" w14:textId="77777777" w:rsidR="00FE68D3" w:rsidRDefault="00FE68D3" w:rsidP="00C925F0">
            <w:pPr>
              <w:jc w:val="center"/>
            </w:pPr>
            <w:r>
              <w:rPr>
                <w:rFonts w:hint="eastAsia"/>
              </w:rPr>
              <w:t>15</w:t>
            </w:r>
          </w:p>
        </w:tc>
      </w:tr>
      <w:tr w:rsidR="00FE68D3" w14:paraId="60A0AFF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B451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5414B" w14:textId="77777777" w:rsidR="00FE68D3" w:rsidRDefault="00FE68D3" w:rsidP="00C925F0">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26A2DA"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25F69" w14:textId="77777777" w:rsidR="00FE68D3" w:rsidRPr="00AA45B3" w:rsidRDefault="00FE68D3" w:rsidP="00C925F0">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7B530D4B" w14:textId="77777777" w:rsidR="00FE68D3" w:rsidRDefault="00FE68D3" w:rsidP="00C925F0">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1E165" w14:textId="77777777" w:rsidR="00FE68D3" w:rsidRDefault="00FE68D3" w:rsidP="00C925F0">
            <w:pPr>
              <w:jc w:val="center"/>
            </w:pPr>
            <w:r>
              <w:rPr>
                <w:rFonts w:hint="eastAsia"/>
              </w:rPr>
              <w:t>1</w:t>
            </w:r>
            <w:r>
              <w:t>5</w:t>
            </w:r>
          </w:p>
        </w:tc>
      </w:tr>
      <w:tr w:rsidR="00FE68D3" w14:paraId="52D051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A78A3"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42AEA6" w14:textId="77777777" w:rsidR="00FE68D3" w:rsidRDefault="00FE68D3" w:rsidP="00C925F0">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3014D"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5CF80" w14:textId="77777777" w:rsidR="00FE68D3" w:rsidRPr="00AA45B3" w:rsidRDefault="00FE68D3" w:rsidP="00C925F0">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9B623F6"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E72A0" w14:textId="77777777" w:rsidR="00FE68D3" w:rsidRDefault="00FE68D3" w:rsidP="00C925F0">
            <w:pPr>
              <w:jc w:val="center"/>
            </w:pPr>
            <w:r>
              <w:rPr>
                <w:rFonts w:hint="eastAsia"/>
              </w:rPr>
              <w:t>1</w:t>
            </w:r>
            <w:r>
              <w:t>5</w:t>
            </w:r>
          </w:p>
        </w:tc>
      </w:tr>
      <w:tr w:rsidR="00FE68D3" w14:paraId="138581FC"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CB9D1D" w14:textId="77777777" w:rsidR="00FE68D3" w:rsidRPr="00B34C7D" w:rsidRDefault="00FE68D3" w:rsidP="00C925F0">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72678" w14:textId="77777777" w:rsidR="00FE68D3" w:rsidRPr="007847B0" w:rsidRDefault="00FE68D3" w:rsidP="00C925F0">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BA7A2" w14:textId="77777777" w:rsidR="00FE68D3" w:rsidRDefault="00FE68D3" w:rsidP="00C925F0">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AA3C2" w14:textId="77777777" w:rsidR="00FE68D3" w:rsidRPr="002C03BF" w:rsidRDefault="00FE68D3" w:rsidP="00C925F0">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4838FBE7"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4B01F" w14:textId="77777777" w:rsidR="00FE68D3" w:rsidRDefault="00FE68D3" w:rsidP="00C925F0">
            <w:pPr>
              <w:jc w:val="center"/>
            </w:pPr>
            <w:r>
              <w:rPr>
                <w:rFonts w:hint="eastAsia"/>
              </w:rPr>
              <w:t>30</w:t>
            </w:r>
          </w:p>
        </w:tc>
      </w:tr>
      <w:tr w:rsidR="00FE68D3" w14:paraId="3DC17055"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86988"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536BD" w14:textId="77777777" w:rsidR="00FE68D3" w:rsidRDefault="00FE68D3" w:rsidP="00C925F0">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1AA36" w14:textId="77777777" w:rsidR="00FE68D3" w:rsidRDefault="00FE68D3" w:rsidP="00C925F0">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B79EA" w14:textId="77777777" w:rsidR="00FE68D3" w:rsidRPr="002C03BF" w:rsidRDefault="00FE68D3" w:rsidP="00C925F0">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FD0C48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F3719" w14:textId="77777777" w:rsidR="00FE68D3" w:rsidRDefault="00FE68D3" w:rsidP="00C925F0">
            <w:pPr>
              <w:jc w:val="center"/>
            </w:pPr>
            <w:r>
              <w:rPr>
                <w:rFonts w:hint="eastAsia"/>
              </w:rPr>
              <w:t>30</w:t>
            </w:r>
          </w:p>
        </w:tc>
      </w:tr>
      <w:tr w:rsidR="00FE68D3" w14:paraId="236149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F33D6"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74731C" w14:textId="77777777" w:rsidR="00FE68D3" w:rsidRDefault="00FE68D3" w:rsidP="00C925F0">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0AEE6"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26A19"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52DD11EE"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05B0EE" w14:textId="77777777" w:rsidR="00FE68D3" w:rsidRDefault="00FE68D3" w:rsidP="00C925F0">
            <w:pPr>
              <w:jc w:val="center"/>
            </w:pPr>
            <w:r>
              <w:rPr>
                <w:rFonts w:hint="eastAsia"/>
              </w:rPr>
              <w:t>30</w:t>
            </w:r>
          </w:p>
        </w:tc>
      </w:tr>
      <w:tr w:rsidR="00FE68D3" w14:paraId="022CC0F1"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589E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74918" w14:textId="77777777" w:rsidR="00FE68D3" w:rsidRDefault="00FE68D3" w:rsidP="00C925F0">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BD4B7"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2C56C2" w14:textId="77777777" w:rsidR="00FE68D3" w:rsidRPr="002C03BF" w:rsidRDefault="00FE68D3" w:rsidP="00C925F0">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740927FD"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01B1C" w14:textId="77777777" w:rsidR="00FE68D3" w:rsidRDefault="00FE68D3" w:rsidP="00C925F0">
            <w:pPr>
              <w:jc w:val="center"/>
            </w:pPr>
            <w:r>
              <w:rPr>
                <w:rFonts w:hint="eastAsia"/>
              </w:rPr>
              <w:t>3</w:t>
            </w:r>
            <w:r>
              <w:t>0</w:t>
            </w:r>
          </w:p>
        </w:tc>
      </w:tr>
      <w:tr w:rsidR="00FE68D3" w14:paraId="73368DB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F280C5"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2C748" w14:textId="77777777" w:rsidR="00FE68D3" w:rsidRDefault="00FE68D3" w:rsidP="00C925F0">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3EB18"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BEA906" w14:textId="77777777" w:rsidR="00FE68D3" w:rsidRDefault="00FE68D3" w:rsidP="00C925F0">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3667129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0E24E" w14:textId="77777777" w:rsidR="00FE68D3" w:rsidRDefault="00FE68D3" w:rsidP="00C925F0">
            <w:pPr>
              <w:jc w:val="center"/>
            </w:pPr>
            <w:r>
              <w:rPr>
                <w:rFonts w:hint="eastAsia"/>
              </w:rPr>
              <w:t>30</w:t>
            </w:r>
          </w:p>
        </w:tc>
      </w:tr>
      <w:tr w:rsidR="00FE68D3" w14:paraId="100368F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E6CAD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FF9628" w14:textId="77777777" w:rsidR="00FE68D3" w:rsidRDefault="00FE68D3" w:rsidP="00C925F0">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05B64"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2EE385" w14:textId="77777777" w:rsidR="00FE68D3" w:rsidRPr="00AA45B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9DB3723"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F210A" w14:textId="77777777" w:rsidR="00FE68D3" w:rsidRDefault="00FE68D3" w:rsidP="00C925F0">
            <w:pPr>
              <w:jc w:val="center"/>
            </w:pPr>
            <w:r>
              <w:rPr>
                <w:rFonts w:hint="eastAsia"/>
              </w:rPr>
              <w:t>30</w:t>
            </w:r>
          </w:p>
        </w:tc>
      </w:tr>
      <w:tr w:rsidR="00FE68D3" w14:paraId="3B85745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F31AF"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1F1E0" w14:textId="77777777" w:rsidR="00FE68D3" w:rsidRDefault="00FE68D3" w:rsidP="00C925F0">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28D60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62A0" w14:textId="77777777" w:rsidR="00FE68D3" w:rsidRPr="00AA45B3" w:rsidRDefault="00FE68D3" w:rsidP="00C925F0">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7DDC6CE9"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B3037" w14:textId="77777777" w:rsidR="00FE68D3" w:rsidRDefault="00FE68D3" w:rsidP="00C925F0">
            <w:pPr>
              <w:jc w:val="center"/>
            </w:pPr>
            <w:r>
              <w:rPr>
                <w:rFonts w:hint="eastAsia"/>
              </w:rPr>
              <w:t>30</w:t>
            </w:r>
          </w:p>
        </w:tc>
      </w:tr>
      <w:tr w:rsidR="00FE68D3" w14:paraId="3FE27FA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CCF69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CAF30" w14:textId="77777777" w:rsidR="00FE68D3" w:rsidRDefault="00FE68D3" w:rsidP="00C925F0">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97DF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2F334" w14:textId="77777777" w:rsidR="00FE68D3" w:rsidRPr="00AA45B3" w:rsidRDefault="00FE68D3" w:rsidP="00C925F0">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2298F6BF"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EC398" w14:textId="77777777" w:rsidR="00FE68D3" w:rsidRDefault="00FE68D3" w:rsidP="00C925F0">
            <w:pPr>
              <w:jc w:val="center"/>
            </w:pPr>
            <w:r>
              <w:rPr>
                <w:rFonts w:hint="eastAsia"/>
              </w:rPr>
              <w:t>30</w:t>
            </w:r>
          </w:p>
        </w:tc>
      </w:tr>
      <w:tr w:rsidR="00FE68D3" w14:paraId="7011434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6FC0E"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0AA9D" w14:textId="77777777" w:rsidR="00FE68D3" w:rsidRDefault="00FE68D3" w:rsidP="00C925F0">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DF085"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113F3" w14:textId="77777777" w:rsidR="00FE68D3" w:rsidRPr="00AA45B3" w:rsidRDefault="00FE68D3" w:rsidP="00C925F0">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28475860"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62188" w14:textId="77777777" w:rsidR="00FE68D3" w:rsidRDefault="00FE68D3" w:rsidP="00C925F0">
            <w:pPr>
              <w:jc w:val="center"/>
            </w:pPr>
            <w:r>
              <w:rPr>
                <w:rFonts w:hint="eastAsia"/>
              </w:rPr>
              <w:t>30</w:t>
            </w:r>
          </w:p>
        </w:tc>
      </w:tr>
      <w:tr w:rsidR="00FE68D3" w14:paraId="749BCA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E278C"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500758" w14:textId="77777777" w:rsidR="00FE68D3" w:rsidRDefault="00FE68D3" w:rsidP="00C925F0">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367A82"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6A843" w14:textId="77777777" w:rsidR="00FE68D3" w:rsidRPr="00AA45B3" w:rsidRDefault="00FE68D3" w:rsidP="00C925F0">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127206C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AE479" w14:textId="77777777" w:rsidR="00FE68D3" w:rsidRDefault="00FE68D3" w:rsidP="00C925F0">
            <w:pPr>
              <w:jc w:val="center"/>
            </w:pPr>
            <w:r>
              <w:rPr>
                <w:rFonts w:hint="eastAsia"/>
              </w:rPr>
              <w:t>30</w:t>
            </w:r>
          </w:p>
        </w:tc>
      </w:tr>
      <w:tr w:rsidR="00FE68D3" w14:paraId="5CA6D250" w14:textId="77777777" w:rsidTr="00C925F0">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17A8007C" w14:textId="77777777" w:rsidR="00FE68D3" w:rsidRPr="00B34C7D" w:rsidRDefault="00FE68D3" w:rsidP="00C925F0">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74A53" w14:textId="77777777" w:rsidR="00FE68D3" w:rsidRDefault="00FE68D3" w:rsidP="00C925F0">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5B0B40"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B5977" w14:textId="77777777" w:rsidR="00FE68D3" w:rsidRPr="002C03BF" w:rsidRDefault="00FE68D3" w:rsidP="00C925F0">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1433DB16" w14:textId="77777777" w:rsidR="00FE68D3" w:rsidRDefault="00FE68D3" w:rsidP="00C925F0">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89EF5" w14:textId="77777777" w:rsidR="00FE68D3" w:rsidRDefault="00FE68D3" w:rsidP="00C925F0">
            <w:pPr>
              <w:jc w:val="center"/>
            </w:pPr>
            <w:r>
              <w:rPr>
                <w:rFonts w:hint="eastAsia"/>
              </w:rPr>
              <w:t>30</w:t>
            </w:r>
          </w:p>
        </w:tc>
      </w:tr>
      <w:tr w:rsidR="00FE68D3" w14:paraId="71A86A90"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6DF3D3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B2ECF" w14:textId="77777777" w:rsidR="00FE68D3" w:rsidRDefault="00FE68D3" w:rsidP="00C925F0">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F82E8"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DD19B" w14:textId="77777777" w:rsidR="00FE68D3" w:rsidRPr="002C03BF" w:rsidRDefault="00FE68D3" w:rsidP="00C925F0">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42EEDA2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523B9" w14:textId="77777777" w:rsidR="00FE68D3" w:rsidRDefault="00FE68D3" w:rsidP="00C925F0">
            <w:pPr>
              <w:jc w:val="center"/>
            </w:pPr>
            <w:r>
              <w:rPr>
                <w:rFonts w:hint="eastAsia"/>
              </w:rPr>
              <w:t>30</w:t>
            </w:r>
          </w:p>
        </w:tc>
      </w:tr>
      <w:tr w:rsidR="00FE68D3" w14:paraId="4E2B1D04"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50D07E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510D8" w14:textId="77777777" w:rsidR="00FE68D3" w:rsidRDefault="00FE68D3" w:rsidP="00C925F0">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405D6" w14:textId="77777777" w:rsidR="00FE68D3" w:rsidRDefault="00FE68D3" w:rsidP="00C925F0">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B0B4A4" w14:textId="77777777" w:rsidR="00FE68D3" w:rsidRPr="002C03BF" w:rsidRDefault="00FE68D3" w:rsidP="00C925F0">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4A0EBF82"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D5C674" w14:textId="77777777" w:rsidR="00FE68D3" w:rsidRDefault="00FE68D3" w:rsidP="00C925F0">
            <w:pPr>
              <w:jc w:val="center"/>
            </w:pPr>
            <w:r>
              <w:rPr>
                <w:rFonts w:hint="eastAsia"/>
              </w:rPr>
              <w:t>3</w:t>
            </w:r>
            <w:r>
              <w:t>0</w:t>
            </w:r>
          </w:p>
        </w:tc>
      </w:tr>
      <w:tr w:rsidR="00FE68D3" w14:paraId="0C57384D"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050A3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6642DD" w14:textId="77777777" w:rsidR="00FE68D3" w:rsidRDefault="00FE68D3" w:rsidP="00C925F0">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FF26D" w14:textId="77777777" w:rsidR="00FE68D3" w:rsidRDefault="00FE68D3" w:rsidP="00C925F0">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A406C8" w14:textId="77777777" w:rsidR="00FE68D3" w:rsidRPr="002C03BF" w:rsidRDefault="00FE68D3" w:rsidP="00C925F0">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4A4EF9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7370A" w14:textId="77777777" w:rsidR="00FE68D3" w:rsidRDefault="00FE68D3" w:rsidP="00C925F0">
            <w:pPr>
              <w:jc w:val="center"/>
            </w:pPr>
            <w:r>
              <w:rPr>
                <w:rFonts w:hint="eastAsia"/>
              </w:rPr>
              <w:t>30</w:t>
            </w:r>
          </w:p>
        </w:tc>
      </w:tr>
      <w:tr w:rsidR="00FE68D3" w14:paraId="2EA5773F"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917A84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EADFC" w14:textId="77777777" w:rsidR="00FE68D3" w:rsidRDefault="00FE68D3" w:rsidP="00C925F0">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859DB9"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00A1BE"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949C03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5F5DFC" w14:textId="77777777" w:rsidR="00FE68D3" w:rsidRDefault="00FE68D3" w:rsidP="00C925F0">
            <w:pPr>
              <w:jc w:val="center"/>
            </w:pPr>
            <w:r>
              <w:rPr>
                <w:rFonts w:hint="eastAsia"/>
              </w:rPr>
              <w:t>30</w:t>
            </w:r>
          </w:p>
        </w:tc>
      </w:tr>
      <w:tr w:rsidR="00FE68D3" w14:paraId="3D611C3A"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CDC788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91901" w14:textId="77777777" w:rsidR="00FE68D3" w:rsidRDefault="00FE68D3" w:rsidP="00C925F0">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111127"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CC048B" w14:textId="77777777" w:rsidR="00FE68D3" w:rsidRPr="002C03BF" w:rsidRDefault="00FE68D3" w:rsidP="00C925F0">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5FD7409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D65AAA" w14:textId="77777777" w:rsidR="00FE68D3" w:rsidRDefault="00FE68D3" w:rsidP="00C925F0">
            <w:pPr>
              <w:jc w:val="center"/>
            </w:pPr>
          </w:p>
        </w:tc>
      </w:tr>
      <w:tr w:rsidR="00FE68D3" w14:paraId="311330F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184A93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5BD1FB" w14:textId="77777777" w:rsidR="00FE68D3" w:rsidRDefault="00FE68D3" w:rsidP="00C925F0">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37CD4"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28810B" w14:textId="77777777" w:rsidR="00FE68D3" w:rsidRPr="002C03BF" w:rsidRDefault="00FE68D3" w:rsidP="00C925F0">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7FEB6D6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D0A9EA" w14:textId="77777777" w:rsidR="00FE68D3" w:rsidRDefault="00FE68D3" w:rsidP="00C925F0">
            <w:pPr>
              <w:jc w:val="center"/>
            </w:pPr>
            <w:r>
              <w:rPr>
                <w:rFonts w:hint="eastAsia"/>
              </w:rPr>
              <w:t>30</w:t>
            </w:r>
          </w:p>
        </w:tc>
      </w:tr>
      <w:tr w:rsidR="00FE68D3" w14:paraId="366F64E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4ABEC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6084C" w14:textId="77777777" w:rsidR="00FE68D3" w:rsidRDefault="00FE68D3" w:rsidP="00C925F0">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F93F4D"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E31D6" w14:textId="77777777" w:rsidR="00FE68D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A8F72"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DE4CC" w14:textId="77777777" w:rsidR="00FE68D3" w:rsidRDefault="00FE68D3" w:rsidP="00C925F0">
            <w:pPr>
              <w:jc w:val="center"/>
            </w:pPr>
            <w:r>
              <w:rPr>
                <w:rFonts w:hint="eastAsia"/>
              </w:rPr>
              <w:t>30</w:t>
            </w:r>
          </w:p>
        </w:tc>
      </w:tr>
      <w:tr w:rsidR="00FE68D3" w14:paraId="177C6C6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A7E3F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4B15C4" w14:textId="77777777" w:rsidR="00FE68D3" w:rsidRDefault="00FE68D3" w:rsidP="00C925F0">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EC74F" w14:textId="77777777" w:rsidR="00FE68D3" w:rsidRDefault="00FE68D3" w:rsidP="00C925F0">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10A00" w14:textId="77777777" w:rsidR="00FE68D3" w:rsidRPr="002C03BF" w:rsidRDefault="00FE68D3" w:rsidP="00C925F0">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C6975D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DAC320" w14:textId="77777777" w:rsidR="00FE68D3" w:rsidRDefault="00FE68D3" w:rsidP="00C925F0">
            <w:pPr>
              <w:jc w:val="center"/>
            </w:pPr>
            <w:r>
              <w:rPr>
                <w:rFonts w:hint="eastAsia"/>
              </w:rPr>
              <w:t>3</w:t>
            </w:r>
            <w:r>
              <w:t>0</w:t>
            </w:r>
          </w:p>
        </w:tc>
      </w:tr>
      <w:tr w:rsidR="00FE68D3" w14:paraId="2B3AF88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B588E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29CB5" w14:textId="77777777" w:rsidR="00FE68D3" w:rsidRDefault="00FE68D3" w:rsidP="00C925F0">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29688" w14:textId="77777777" w:rsidR="00FE68D3" w:rsidRDefault="00FE68D3" w:rsidP="00C925F0">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F5C3E2" w14:textId="77777777" w:rsidR="00FE68D3" w:rsidRPr="002C03BF" w:rsidRDefault="00FE68D3" w:rsidP="00C925F0">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5168A54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991EAF" w14:textId="77777777" w:rsidR="00FE68D3" w:rsidRDefault="00FE68D3" w:rsidP="00C925F0">
            <w:pPr>
              <w:jc w:val="center"/>
            </w:pPr>
            <w:r>
              <w:rPr>
                <w:rFonts w:hint="eastAsia"/>
              </w:rPr>
              <w:t>30</w:t>
            </w:r>
          </w:p>
        </w:tc>
      </w:tr>
      <w:tr w:rsidR="00FE68D3" w14:paraId="43023E0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05CAA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0EAC69" w14:textId="77777777" w:rsidR="00FE68D3" w:rsidRDefault="00FE68D3" w:rsidP="00C925F0">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9283D"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97BD0" w14:textId="77777777" w:rsidR="00FE68D3" w:rsidRPr="002C03BF" w:rsidRDefault="00FE68D3" w:rsidP="00C925F0">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D5F914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81BF" w14:textId="77777777" w:rsidR="00FE68D3" w:rsidRDefault="00FE68D3" w:rsidP="00C925F0">
            <w:pPr>
              <w:jc w:val="center"/>
            </w:pPr>
            <w:r>
              <w:rPr>
                <w:rFonts w:hint="eastAsia"/>
              </w:rPr>
              <w:t>30</w:t>
            </w:r>
          </w:p>
        </w:tc>
      </w:tr>
      <w:tr w:rsidR="00FE68D3" w14:paraId="632FE6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124A8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177BC" w14:textId="77777777" w:rsidR="00FE68D3" w:rsidRDefault="00FE68D3" w:rsidP="00C925F0">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B093E"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E4DDE" w14:textId="77777777" w:rsidR="00FE68D3" w:rsidRPr="00AA45B3" w:rsidRDefault="00FE68D3" w:rsidP="00C925F0">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3E016C"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5E34" w14:textId="77777777" w:rsidR="00FE68D3" w:rsidRDefault="00FE68D3" w:rsidP="00C925F0">
            <w:pPr>
              <w:jc w:val="center"/>
            </w:pPr>
            <w:r>
              <w:rPr>
                <w:rFonts w:hint="eastAsia"/>
              </w:rPr>
              <w:t>30</w:t>
            </w:r>
          </w:p>
        </w:tc>
      </w:tr>
      <w:tr w:rsidR="00FE68D3" w14:paraId="5D54BD9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9D4A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372CAF" w14:textId="77777777" w:rsidR="00FE68D3" w:rsidRDefault="00FE68D3" w:rsidP="00C925F0">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B9F377"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DF76C" w14:textId="77777777" w:rsidR="00FE68D3" w:rsidRPr="002C03BF" w:rsidRDefault="00FE68D3" w:rsidP="00C925F0">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1C99FE3"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77D09" w14:textId="77777777" w:rsidR="00FE68D3" w:rsidRDefault="00FE68D3" w:rsidP="00C925F0">
            <w:pPr>
              <w:jc w:val="center"/>
            </w:pPr>
            <w:r>
              <w:rPr>
                <w:rFonts w:hint="eastAsia"/>
              </w:rPr>
              <w:t>30</w:t>
            </w:r>
          </w:p>
        </w:tc>
      </w:tr>
      <w:tr w:rsidR="00FE68D3" w14:paraId="2E9610A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FA96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06FBA" w14:textId="77777777" w:rsidR="00FE68D3" w:rsidRDefault="00FE68D3" w:rsidP="00C925F0">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B0690"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27B3E8" w14:textId="77777777" w:rsidR="00FE68D3" w:rsidRPr="002C03BF" w:rsidRDefault="00FE68D3" w:rsidP="00C925F0">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2D8CD9"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111D5" w14:textId="77777777" w:rsidR="00FE68D3" w:rsidRDefault="00FE68D3" w:rsidP="00C925F0">
            <w:pPr>
              <w:jc w:val="center"/>
            </w:pPr>
            <w:r>
              <w:rPr>
                <w:rFonts w:hint="eastAsia"/>
              </w:rPr>
              <w:t>30</w:t>
            </w:r>
          </w:p>
        </w:tc>
      </w:tr>
      <w:tr w:rsidR="00FE68D3" w14:paraId="0BED52F0"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E092B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D9E252" w14:textId="77777777" w:rsidR="00FE68D3" w:rsidRDefault="00FE68D3" w:rsidP="00C925F0">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CC52E8" w14:textId="77777777" w:rsidR="00FE68D3" w:rsidRDefault="00FE68D3" w:rsidP="00C925F0">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766F" w14:textId="77777777" w:rsidR="00FE68D3" w:rsidRPr="002C03BF" w:rsidRDefault="00FE68D3" w:rsidP="00C925F0">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EED46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AC3154" w14:textId="77777777" w:rsidR="00FE68D3" w:rsidRDefault="00FE68D3" w:rsidP="00C925F0">
            <w:pPr>
              <w:jc w:val="center"/>
            </w:pPr>
            <w:r>
              <w:rPr>
                <w:rFonts w:hint="eastAsia"/>
              </w:rPr>
              <w:t>3</w:t>
            </w:r>
            <w:r>
              <w:t>0</w:t>
            </w:r>
          </w:p>
        </w:tc>
      </w:tr>
      <w:tr w:rsidR="00FE68D3" w14:paraId="3AD8E51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A9378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4E8B4" w14:textId="77777777" w:rsidR="00FE68D3" w:rsidRDefault="00FE68D3" w:rsidP="00C925F0">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02AAA" w14:textId="77777777" w:rsidR="00FE68D3" w:rsidRDefault="00FE68D3" w:rsidP="00C925F0">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19D8A" w14:textId="77777777" w:rsidR="00FE68D3" w:rsidRPr="002C03BF" w:rsidRDefault="00FE68D3" w:rsidP="00C925F0">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95928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3CF6A" w14:textId="77777777" w:rsidR="00FE68D3" w:rsidRDefault="00FE68D3" w:rsidP="00C925F0">
            <w:pPr>
              <w:jc w:val="center"/>
            </w:pPr>
            <w:r>
              <w:rPr>
                <w:rFonts w:hint="eastAsia"/>
              </w:rPr>
              <w:t>30</w:t>
            </w:r>
          </w:p>
        </w:tc>
      </w:tr>
      <w:tr w:rsidR="00FE68D3" w14:paraId="65010C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DD92CB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583BA" w14:textId="77777777" w:rsidR="00FE68D3" w:rsidRDefault="00FE68D3" w:rsidP="00C925F0">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B8490" w14:textId="77777777" w:rsidR="00FE68D3" w:rsidRDefault="00FE68D3" w:rsidP="00C925F0">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943E1" w14:textId="77777777" w:rsidR="00FE68D3" w:rsidRPr="002C03BF" w:rsidRDefault="00FE68D3" w:rsidP="00C925F0">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0BDF817"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34CAC" w14:textId="77777777" w:rsidR="00FE68D3" w:rsidRDefault="00FE68D3" w:rsidP="00C925F0">
            <w:pPr>
              <w:jc w:val="center"/>
            </w:pPr>
            <w:r>
              <w:rPr>
                <w:rFonts w:hint="eastAsia"/>
              </w:rPr>
              <w:t>30</w:t>
            </w:r>
          </w:p>
        </w:tc>
      </w:tr>
      <w:tr w:rsidR="00FE68D3" w14:paraId="79967F33"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7447407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0F7E9" w14:textId="77777777" w:rsidR="00FE68D3" w:rsidRDefault="00FE68D3" w:rsidP="00C925F0">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8807" w14:textId="77777777" w:rsidR="00FE68D3" w:rsidRDefault="00FE68D3" w:rsidP="00C925F0">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63B0D" w14:textId="77777777" w:rsidR="00FE68D3" w:rsidRPr="002C03BF" w:rsidRDefault="00FE68D3" w:rsidP="00C925F0">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6C438A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BA08" w14:textId="77777777" w:rsidR="00FE68D3" w:rsidRDefault="00FE68D3" w:rsidP="00C925F0">
            <w:pPr>
              <w:jc w:val="center"/>
            </w:pPr>
            <w:r>
              <w:rPr>
                <w:rFonts w:hint="eastAsia"/>
              </w:rPr>
              <w:t>3</w:t>
            </w:r>
            <w:r>
              <w:t>0</w:t>
            </w:r>
          </w:p>
        </w:tc>
      </w:tr>
      <w:tr w:rsidR="00FE68D3" w14:paraId="1C67065B" w14:textId="77777777" w:rsidTr="00C925F0">
        <w:trPr>
          <w:trHeight w:val="250"/>
        </w:trPr>
        <w:tc>
          <w:tcPr>
            <w:tcW w:w="1714" w:type="dxa"/>
            <w:vMerge w:val="restart"/>
            <w:tcBorders>
              <w:left w:val="single" w:sz="4" w:space="0" w:color="auto"/>
              <w:right w:val="single" w:sz="4" w:space="0" w:color="auto"/>
            </w:tcBorders>
            <w:shd w:val="clear" w:color="auto" w:fill="auto"/>
            <w:vAlign w:val="center"/>
          </w:tcPr>
          <w:p w14:paraId="1D9AAD82" w14:textId="77777777" w:rsidR="00FE68D3" w:rsidRPr="00B34C7D" w:rsidRDefault="00FE68D3" w:rsidP="00C925F0">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FF0FF2" w14:textId="77777777" w:rsidR="00FE68D3" w:rsidRDefault="00FE68D3" w:rsidP="00C925F0">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387D6" w14:textId="77777777" w:rsidR="00FE68D3" w:rsidRDefault="00FE68D3" w:rsidP="00C925F0">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EFD2D" w14:textId="77777777" w:rsidR="00FE68D3" w:rsidRPr="00912288" w:rsidRDefault="00FE68D3" w:rsidP="00C925F0">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253786B" w14:textId="77777777" w:rsidR="00FE68D3" w:rsidRDefault="00FE68D3" w:rsidP="00C925F0">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3F8F3E" w14:textId="77777777" w:rsidR="00FE68D3" w:rsidRDefault="00FE68D3" w:rsidP="00C925F0">
            <w:pPr>
              <w:jc w:val="center"/>
            </w:pPr>
            <w:r>
              <w:rPr>
                <w:rFonts w:hint="eastAsia"/>
              </w:rPr>
              <w:t>30</w:t>
            </w:r>
          </w:p>
        </w:tc>
      </w:tr>
      <w:tr w:rsidR="00FE68D3" w14:paraId="0334757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76B99D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8A8B7" w14:textId="77777777" w:rsidR="00FE68D3" w:rsidRDefault="00FE68D3" w:rsidP="00C925F0">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D3A64" w14:textId="77777777" w:rsidR="00FE68D3" w:rsidRDefault="00FE68D3" w:rsidP="00C925F0">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65D3DD" w14:textId="77777777" w:rsidR="00FE68D3" w:rsidRPr="00912288" w:rsidRDefault="00FE68D3" w:rsidP="00C925F0">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297D8E58" w14:textId="77777777" w:rsidR="00FE68D3" w:rsidRDefault="00FE68D3" w:rsidP="00C925F0">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A7D44" w14:textId="77777777" w:rsidR="00FE68D3" w:rsidRDefault="00FE68D3" w:rsidP="00C925F0">
            <w:pPr>
              <w:jc w:val="center"/>
            </w:pPr>
            <w:r>
              <w:rPr>
                <w:rFonts w:hint="eastAsia"/>
              </w:rPr>
              <w:t>30</w:t>
            </w:r>
          </w:p>
        </w:tc>
      </w:tr>
      <w:tr w:rsidR="00FE68D3" w14:paraId="67DF631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8C29CF"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CA52C" w14:textId="77777777" w:rsidR="00FE68D3" w:rsidRDefault="00FE68D3" w:rsidP="00C925F0">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95196"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BE812" w14:textId="77777777" w:rsidR="00FE68D3" w:rsidRPr="00912288" w:rsidRDefault="00FE68D3" w:rsidP="00C925F0">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12C8B0"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9F315" w14:textId="77777777" w:rsidR="00FE68D3" w:rsidRDefault="00FE68D3" w:rsidP="00C925F0">
            <w:pPr>
              <w:jc w:val="center"/>
            </w:pPr>
            <w:r>
              <w:rPr>
                <w:rFonts w:hint="eastAsia"/>
              </w:rPr>
              <w:t>30</w:t>
            </w:r>
          </w:p>
        </w:tc>
      </w:tr>
      <w:tr w:rsidR="00FE68D3" w14:paraId="1E9490E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FE949D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37B54" w14:textId="77777777" w:rsidR="00FE68D3" w:rsidRDefault="00FE68D3" w:rsidP="00C925F0">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5F0979"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B5D7E" w14:textId="77777777" w:rsidR="00FE68D3" w:rsidRPr="00912288" w:rsidRDefault="00FE68D3" w:rsidP="00C925F0">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533E9266"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334FD" w14:textId="77777777" w:rsidR="00FE68D3" w:rsidRDefault="00FE68D3" w:rsidP="00C925F0">
            <w:pPr>
              <w:jc w:val="center"/>
            </w:pPr>
            <w:r>
              <w:rPr>
                <w:rFonts w:hint="eastAsia"/>
              </w:rPr>
              <w:t>30</w:t>
            </w:r>
          </w:p>
        </w:tc>
      </w:tr>
      <w:tr w:rsidR="00FE68D3" w14:paraId="6E392A9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48789D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C0D9F9" w14:textId="77777777" w:rsidR="00FE68D3" w:rsidRDefault="00FE68D3" w:rsidP="00C925F0">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6F481"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EAE7" w14:textId="77777777" w:rsidR="00FE68D3" w:rsidRPr="00912288" w:rsidRDefault="00FE68D3" w:rsidP="00C925F0">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AD68B4A"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AA7AE2" w14:textId="77777777" w:rsidR="00FE68D3" w:rsidRDefault="00FE68D3" w:rsidP="00C925F0">
            <w:pPr>
              <w:jc w:val="center"/>
            </w:pPr>
            <w:r>
              <w:rPr>
                <w:rFonts w:hint="eastAsia"/>
              </w:rPr>
              <w:t>3</w:t>
            </w:r>
            <w:r>
              <w:t>0</w:t>
            </w:r>
          </w:p>
        </w:tc>
      </w:tr>
      <w:tr w:rsidR="00FE68D3" w14:paraId="30F5831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2247BE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2805E" w14:textId="77777777" w:rsidR="00FE68D3" w:rsidRDefault="00FE68D3" w:rsidP="00C925F0">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3977A"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6EA94" w14:textId="77777777" w:rsidR="00FE68D3" w:rsidRPr="00912288" w:rsidRDefault="00FE68D3" w:rsidP="00C925F0">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1661FFA4"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99022E" w14:textId="77777777" w:rsidR="00FE68D3" w:rsidRDefault="00FE68D3" w:rsidP="00C925F0">
            <w:pPr>
              <w:jc w:val="center"/>
            </w:pPr>
            <w:r>
              <w:rPr>
                <w:rFonts w:hint="eastAsia"/>
              </w:rPr>
              <w:t>30</w:t>
            </w:r>
          </w:p>
        </w:tc>
      </w:tr>
      <w:tr w:rsidR="00FE68D3" w14:paraId="54B5225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B3D8A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B9F29" w14:textId="77777777" w:rsidR="00FE68D3" w:rsidRDefault="00FE68D3" w:rsidP="00C925F0">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65EAF1"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313EB" w14:textId="77777777" w:rsidR="00FE68D3" w:rsidRPr="00912288" w:rsidRDefault="00FE68D3" w:rsidP="00C925F0">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24FD53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39DB0" w14:textId="77777777" w:rsidR="00FE68D3" w:rsidRDefault="00FE68D3" w:rsidP="00C925F0">
            <w:pPr>
              <w:jc w:val="center"/>
            </w:pPr>
            <w:r>
              <w:rPr>
                <w:rFonts w:hint="eastAsia"/>
              </w:rPr>
              <w:t>30</w:t>
            </w:r>
          </w:p>
        </w:tc>
      </w:tr>
      <w:tr w:rsidR="00FE68D3" w14:paraId="0966950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3F2F5F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2CB76" w14:textId="77777777" w:rsidR="00FE68D3" w:rsidRDefault="00FE68D3" w:rsidP="00C925F0">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D459B0"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19D63" w14:textId="77777777" w:rsidR="00FE68D3" w:rsidRPr="00912288" w:rsidRDefault="00FE68D3" w:rsidP="00C925F0">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5B7FC0BF"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23ACC" w14:textId="77777777" w:rsidR="00FE68D3" w:rsidRDefault="00FE68D3" w:rsidP="00C925F0">
            <w:pPr>
              <w:jc w:val="center"/>
            </w:pPr>
            <w:r>
              <w:rPr>
                <w:rFonts w:hint="eastAsia"/>
              </w:rPr>
              <w:t>30</w:t>
            </w:r>
          </w:p>
        </w:tc>
      </w:tr>
      <w:tr w:rsidR="00FE68D3" w14:paraId="7392A2A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6FFD1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E3DFE" w14:textId="77777777" w:rsidR="00FE68D3" w:rsidRDefault="00FE68D3" w:rsidP="00C925F0">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AD07CC"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104BD" w14:textId="77777777" w:rsidR="00FE68D3" w:rsidRPr="00912288" w:rsidRDefault="00FE68D3" w:rsidP="00C925F0">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EEF8227"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F48E" w14:textId="77777777" w:rsidR="00FE68D3" w:rsidRDefault="00FE68D3" w:rsidP="00C925F0">
            <w:pPr>
              <w:jc w:val="center"/>
            </w:pPr>
            <w:r>
              <w:rPr>
                <w:rFonts w:hint="eastAsia"/>
              </w:rPr>
              <w:t>3</w:t>
            </w:r>
            <w:r>
              <w:t>0</w:t>
            </w:r>
          </w:p>
        </w:tc>
      </w:tr>
      <w:tr w:rsidR="00FE68D3" w14:paraId="56687BF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B76F4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61B56" w14:textId="77777777" w:rsidR="00FE68D3" w:rsidRDefault="00FE68D3" w:rsidP="00C925F0">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3A064"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CD066" w14:textId="77777777" w:rsidR="00FE68D3" w:rsidRPr="00912288" w:rsidRDefault="00FE68D3" w:rsidP="00C925F0">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4F93E27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41AE3" w14:textId="77777777" w:rsidR="00FE68D3" w:rsidRDefault="00FE68D3" w:rsidP="00C925F0">
            <w:pPr>
              <w:jc w:val="center"/>
            </w:pPr>
            <w:r>
              <w:rPr>
                <w:rFonts w:hint="eastAsia"/>
              </w:rPr>
              <w:t>30</w:t>
            </w:r>
          </w:p>
        </w:tc>
      </w:tr>
      <w:tr w:rsidR="00FE68D3" w14:paraId="25BF134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16966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98161D" w14:textId="77777777" w:rsidR="00FE68D3" w:rsidRDefault="00FE68D3" w:rsidP="00C925F0">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5371F" w14:textId="77777777" w:rsidR="00FE68D3" w:rsidRDefault="00FE68D3" w:rsidP="00C925F0">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0645F" w14:textId="77777777" w:rsidR="00FE68D3" w:rsidRPr="00912288" w:rsidRDefault="00FE68D3" w:rsidP="00C925F0">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9C76E9F"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BA900" w14:textId="77777777" w:rsidR="00FE68D3" w:rsidRDefault="00FE68D3" w:rsidP="00C925F0">
            <w:pPr>
              <w:jc w:val="center"/>
            </w:pPr>
            <w:r>
              <w:rPr>
                <w:rFonts w:hint="eastAsia"/>
              </w:rPr>
              <w:t>30</w:t>
            </w:r>
          </w:p>
        </w:tc>
      </w:tr>
      <w:tr w:rsidR="00FE68D3" w14:paraId="502C166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E547A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C6335" w14:textId="77777777" w:rsidR="00FE68D3" w:rsidRDefault="00FE68D3" w:rsidP="00C925F0">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6E04A" w14:textId="77777777" w:rsidR="00FE68D3" w:rsidRDefault="00FE68D3" w:rsidP="00C925F0">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87506D" w14:textId="77777777" w:rsidR="00FE68D3" w:rsidRPr="00912288" w:rsidRDefault="00FE68D3" w:rsidP="00C925F0">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33251B6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98DB91" w14:textId="77777777" w:rsidR="00FE68D3" w:rsidRDefault="00FE68D3" w:rsidP="00C925F0">
            <w:pPr>
              <w:jc w:val="center"/>
            </w:pPr>
            <w:r>
              <w:rPr>
                <w:rFonts w:hint="eastAsia"/>
              </w:rPr>
              <w:t>30</w:t>
            </w:r>
          </w:p>
        </w:tc>
      </w:tr>
      <w:tr w:rsidR="00FE68D3" w14:paraId="22CD9DB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664474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E80A7" w14:textId="77777777" w:rsidR="00FE68D3" w:rsidRDefault="00FE68D3" w:rsidP="00C925F0">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A39B2"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42FE3" w14:textId="77777777" w:rsidR="00FE68D3" w:rsidRPr="00912288" w:rsidRDefault="00FE68D3" w:rsidP="00C925F0">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A1E099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2651B" w14:textId="77777777" w:rsidR="00FE68D3" w:rsidRDefault="00FE68D3" w:rsidP="00C925F0">
            <w:pPr>
              <w:jc w:val="center"/>
            </w:pPr>
            <w:r>
              <w:rPr>
                <w:rFonts w:hint="eastAsia"/>
              </w:rPr>
              <w:t>30</w:t>
            </w:r>
          </w:p>
        </w:tc>
      </w:tr>
      <w:tr w:rsidR="00FE68D3" w14:paraId="1F0C41C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5276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2D44EF" w14:textId="77777777" w:rsidR="00FE68D3" w:rsidRDefault="00FE68D3" w:rsidP="00C925F0">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A4FE7"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82AE8" w14:textId="77777777" w:rsidR="00FE68D3" w:rsidRPr="00912288" w:rsidRDefault="00FE68D3" w:rsidP="00C925F0">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30B2E5E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A2CF9" w14:textId="77777777" w:rsidR="00FE68D3" w:rsidRDefault="00FE68D3" w:rsidP="00C925F0">
            <w:pPr>
              <w:jc w:val="center"/>
            </w:pPr>
            <w:r>
              <w:rPr>
                <w:rFonts w:hint="eastAsia"/>
              </w:rPr>
              <w:t>30</w:t>
            </w:r>
          </w:p>
        </w:tc>
      </w:tr>
      <w:tr w:rsidR="00FE68D3" w14:paraId="133C8C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444F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4A886B" w14:textId="77777777" w:rsidR="00FE68D3" w:rsidRDefault="00FE68D3" w:rsidP="00C925F0">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605580" w14:textId="77777777" w:rsidR="00FE68D3" w:rsidRDefault="00FE68D3" w:rsidP="00C925F0">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CE72A" w14:textId="77777777" w:rsidR="00FE68D3" w:rsidRPr="00912288" w:rsidRDefault="00FE68D3" w:rsidP="00C925F0">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FD240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BFE6D" w14:textId="77777777" w:rsidR="00FE68D3" w:rsidRDefault="00FE68D3" w:rsidP="00C925F0">
            <w:pPr>
              <w:jc w:val="center"/>
            </w:pPr>
            <w:r>
              <w:rPr>
                <w:rFonts w:hint="eastAsia"/>
              </w:rPr>
              <w:t>3</w:t>
            </w:r>
            <w:r>
              <w:t>0</w:t>
            </w:r>
          </w:p>
        </w:tc>
      </w:tr>
      <w:tr w:rsidR="00FE68D3" w14:paraId="2BD3450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4DED3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49A77" w14:textId="77777777" w:rsidR="00FE68D3" w:rsidRDefault="00FE68D3" w:rsidP="00C925F0">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694A1" w14:textId="77777777" w:rsidR="00FE68D3" w:rsidRDefault="00FE68D3" w:rsidP="00C925F0">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0D6AD" w14:textId="77777777" w:rsidR="00FE68D3" w:rsidRPr="00912288" w:rsidRDefault="00FE68D3" w:rsidP="00C925F0">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1688A42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0E6F5F" w14:textId="77777777" w:rsidR="00FE68D3" w:rsidRDefault="00FE68D3" w:rsidP="00C925F0">
            <w:pPr>
              <w:jc w:val="center"/>
            </w:pPr>
            <w:r>
              <w:rPr>
                <w:rFonts w:hint="eastAsia"/>
              </w:rPr>
              <w:t>30</w:t>
            </w:r>
          </w:p>
        </w:tc>
      </w:tr>
      <w:tr w:rsidR="00FE68D3" w14:paraId="1217FC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30B521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91991" w14:textId="77777777" w:rsidR="00FE68D3" w:rsidRDefault="00FE68D3" w:rsidP="00C925F0">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6A805"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D88136" w14:textId="77777777" w:rsidR="00FE68D3" w:rsidRPr="00912288" w:rsidRDefault="00FE68D3" w:rsidP="00C925F0">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CE1D3B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3671F" w14:textId="77777777" w:rsidR="00FE68D3" w:rsidRDefault="00FE68D3" w:rsidP="00C925F0">
            <w:pPr>
              <w:jc w:val="center"/>
            </w:pPr>
            <w:r>
              <w:rPr>
                <w:rFonts w:hint="eastAsia"/>
              </w:rPr>
              <w:t>30</w:t>
            </w:r>
          </w:p>
        </w:tc>
      </w:tr>
      <w:tr w:rsidR="00FE68D3" w14:paraId="47EE25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D2E9A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DCB2EB" w14:textId="77777777" w:rsidR="00FE68D3" w:rsidRDefault="00FE68D3" w:rsidP="00C925F0">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8B8AA"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11CAF" w14:textId="77777777" w:rsidR="00FE68D3" w:rsidRPr="00912288" w:rsidRDefault="00FE68D3" w:rsidP="00C925F0">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4B9657FD"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6CD5" w14:textId="77777777" w:rsidR="00FE68D3" w:rsidRDefault="00FE68D3" w:rsidP="00C925F0">
            <w:pPr>
              <w:jc w:val="center"/>
            </w:pPr>
            <w:r>
              <w:rPr>
                <w:rFonts w:hint="eastAsia"/>
              </w:rPr>
              <w:t>40</w:t>
            </w:r>
          </w:p>
        </w:tc>
      </w:tr>
      <w:tr w:rsidR="00FE68D3" w14:paraId="15B7F0F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12751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1FB78" w14:textId="77777777" w:rsidR="00FE68D3" w:rsidRDefault="00FE68D3" w:rsidP="00C925F0">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B912D1" w14:textId="77777777" w:rsidR="00FE68D3" w:rsidRDefault="00FE68D3" w:rsidP="00C925F0">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3CF2B" w14:textId="77777777" w:rsidR="00FE68D3" w:rsidRPr="00912288" w:rsidRDefault="00FE68D3" w:rsidP="00C925F0">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FF662F"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FF071" w14:textId="77777777" w:rsidR="00FE68D3" w:rsidRDefault="00FE68D3" w:rsidP="00C925F0">
            <w:pPr>
              <w:jc w:val="center"/>
            </w:pPr>
            <w:r>
              <w:rPr>
                <w:rFonts w:hint="eastAsia"/>
              </w:rPr>
              <w:t>3</w:t>
            </w:r>
            <w:r>
              <w:t>0</w:t>
            </w:r>
          </w:p>
        </w:tc>
      </w:tr>
      <w:tr w:rsidR="00FE68D3" w14:paraId="379EC4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CA3623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FB737B" w14:textId="77777777" w:rsidR="00FE68D3" w:rsidRDefault="00FE68D3" w:rsidP="00C925F0">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8A028F" w14:textId="77777777" w:rsidR="00FE68D3" w:rsidRDefault="00FE68D3" w:rsidP="00C925F0">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910FBA" w14:textId="77777777" w:rsidR="00FE68D3" w:rsidRPr="00912288" w:rsidRDefault="00FE68D3" w:rsidP="00C925F0">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28151C1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2E602" w14:textId="77777777" w:rsidR="00FE68D3" w:rsidRDefault="00FE68D3" w:rsidP="00C925F0">
            <w:pPr>
              <w:jc w:val="center"/>
            </w:pPr>
            <w:r>
              <w:rPr>
                <w:rFonts w:hint="eastAsia"/>
              </w:rPr>
              <w:t>30</w:t>
            </w:r>
          </w:p>
        </w:tc>
      </w:tr>
      <w:tr w:rsidR="00FE68D3" w14:paraId="61EA3C4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0D7D57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468FB" w14:textId="77777777" w:rsidR="00FE68D3" w:rsidRDefault="00FE68D3" w:rsidP="00C925F0">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DC349C"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B0CD4" w14:textId="77777777" w:rsidR="00FE68D3" w:rsidRPr="00912288" w:rsidRDefault="00FE68D3" w:rsidP="00C925F0">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87F7C8"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399A88" w14:textId="77777777" w:rsidR="00FE68D3" w:rsidRDefault="00FE68D3" w:rsidP="00C925F0">
            <w:pPr>
              <w:jc w:val="center"/>
            </w:pPr>
            <w:r>
              <w:rPr>
                <w:rFonts w:hint="eastAsia"/>
              </w:rPr>
              <w:t>30</w:t>
            </w:r>
          </w:p>
        </w:tc>
      </w:tr>
      <w:tr w:rsidR="00FE68D3" w14:paraId="592CC8D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21861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3BA5D" w14:textId="77777777" w:rsidR="00FE68D3" w:rsidRDefault="00FE68D3" w:rsidP="00C925F0">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14EBD"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6710B" w14:textId="77777777" w:rsidR="00FE68D3" w:rsidRPr="00912288" w:rsidRDefault="00FE68D3" w:rsidP="00C925F0">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10B784D"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322D9" w14:textId="77777777" w:rsidR="00FE68D3" w:rsidRDefault="00FE68D3" w:rsidP="00C925F0">
            <w:pPr>
              <w:jc w:val="center"/>
            </w:pPr>
            <w:r>
              <w:rPr>
                <w:rFonts w:hint="eastAsia"/>
              </w:rPr>
              <w:t>30</w:t>
            </w:r>
          </w:p>
        </w:tc>
      </w:tr>
      <w:tr w:rsidR="00FE68D3" w14:paraId="2ED24EE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622543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5E04F" w14:textId="77777777" w:rsidR="00FE68D3" w:rsidRDefault="00FE68D3" w:rsidP="00C925F0">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AE2C3" w14:textId="77777777" w:rsidR="00FE68D3" w:rsidRDefault="00FE68D3" w:rsidP="00C925F0">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9FED3" w14:textId="77777777" w:rsidR="00FE68D3" w:rsidRPr="00912288" w:rsidRDefault="00FE68D3" w:rsidP="00C925F0">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A91B009"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1AF269" w14:textId="77777777" w:rsidR="00FE68D3" w:rsidRDefault="00FE68D3" w:rsidP="00C925F0">
            <w:pPr>
              <w:jc w:val="center"/>
            </w:pPr>
            <w:r>
              <w:rPr>
                <w:rFonts w:hint="eastAsia"/>
              </w:rPr>
              <w:t>30</w:t>
            </w:r>
          </w:p>
        </w:tc>
      </w:tr>
      <w:tr w:rsidR="00FE68D3" w14:paraId="739800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29ECED"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32759" w14:textId="77777777" w:rsidR="00FE68D3" w:rsidRDefault="00FE68D3" w:rsidP="00C925F0">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B966B7" w14:textId="77777777" w:rsidR="00FE68D3" w:rsidRDefault="00FE68D3" w:rsidP="00C925F0">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624BE" w14:textId="77777777" w:rsidR="00FE68D3" w:rsidRPr="00912288" w:rsidRDefault="00FE68D3" w:rsidP="00C925F0">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07DC519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2A2B0" w14:textId="77777777" w:rsidR="00FE68D3" w:rsidRDefault="00FE68D3" w:rsidP="00C925F0">
            <w:pPr>
              <w:jc w:val="center"/>
            </w:pPr>
            <w:r>
              <w:rPr>
                <w:rFonts w:hint="eastAsia"/>
              </w:rPr>
              <w:t>30</w:t>
            </w:r>
          </w:p>
        </w:tc>
      </w:tr>
      <w:tr w:rsidR="00FE68D3" w14:paraId="6037EF9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955EC5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4754" w14:textId="77777777" w:rsidR="00FE68D3" w:rsidRDefault="00FE68D3" w:rsidP="00C925F0">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5422D" w14:textId="77777777" w:rsidR="00FE68D3" w:rsidRDefault="00FE68D3" w:rsidP="00C925F0">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B877F7" w14:textId="77777777" w:rsidR="00FE68D3" w:rsidRPr="00912288" w:rsidRDefault="00FE68D3" w:rsidP="00C925F0">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0DEFA60"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7FED4" w14:textId="77777777" w:rsidR="00FE68D3" w:rsidRDefault="00FE68D3" w:rsidP="00C925F0">
            <w:pPr>
              <w:jc w:val="center"/>
            </w:pPr>
            <w:r>
              <w:rPr>
                <w:rFonts w:hint="eastAsia"/>
              </w:rPr>
              <w:t>3</w:t>
            </w:r>
            <w:r>
              <w:t>0</w:t>
            </w:r>
          </w:p>
        </w:tc>
      </w:tr>
      <w:tr w:rsidR="00FE68D3" w14:paraId="6C6A003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CEE84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71230" w14:textId="77777777" w:rsidR="00FE68D3" w:rsidRDefault="00FE68D3" w:rsidP="00C925F0">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198E0" w14:textId="77777777" w:rsidR="00FE68D3" w:rsidRDefault="00FE68D3" w:rsidP="00C925F0">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C29041" w14:textId="77777777" w:rsidR="00FE68D3" w:rsidRPr="00912288" w:rsidRDefault="00FE68D3" w:rsidP="00C925F0">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1625076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8A7CC" w14:textId="77777777" w:rsidR="00FE68D3" w:rsidRDefault="00FE68D3" w:rsidP="00C925F0">
            <w:pPr>
              <w:jc w:val="center"/>
            </w:pPr>
            <w:r>
              <w:rPr>
                <w:rFonts w:hint="eastAsia"/>
              </w:rPr>
              <w:t>30</w:t>
            </w:r>
          </w:p>
        </w:tc>
      </w:tr>
      <w:tr w:rsidR="00FE68D3" w14:paraId="5111A38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9984123"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07A3DF" w14:textId="77777777" w:rsidR="00FE68D3" w:rsidRDefault="00FE68D3" w:rsidP="00C925F0">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678C7" w14:textId="77777777" w:rsidR="00FE68D3" w:rsidRDefault="00FE68D3" w:rsidP="00C925F0">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4512C" w14:textId="77777777" w:rsidR="00FE68D3" w:rsidRPr="00912288" w:rsidRDefault="00FE68D3" w:rsidP="00C925F0">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DAC785"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251E8B" w14:textId="77777777" w:rsidR="00FE68D3" w:rsidRDefault="00FE68D3" w:rsidP="00C925F0">
            <w:pPr>
              <w:jc w:val="center"/>
            </w:pPr>
            <w:r>
              <w:rPr>
                <w:rFonts w:hint="eastAsia"/>
              </w:rPr>
              <w:t>30</w:t>
            </w:r>
          </w:p>
        </w:tc>
      </w:tr>
      <w:tr w:rsidR="00FE68D3" w14:paraId="639601D9"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CBBFEA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57A34" w14:textId="77777777" w:rsidR="00FE68D3" w:rsidRDefault="00FE68D3" w:rsidP="00C925F0">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CDEA72" w14:textId="77777777" w:rsidR="00FE68D3" w:rsidRDefault="00FE68D3" w:rsidP="00C925F0">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7CAD0" w14:textId="77777777" w:rsidR="00FE68D3" w:rsidRPr="00912288" w:rsidRDefault="00FE68D3" w:rsidP="00C925F0">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651C7EA1"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2C401" w14:textId="77777777" w:rsidR="00FE68D3" w:rsidRDefault="00FE68D3" w:rsidP="00C925F0">
            <w:pPr>
              <w:jc w:val="center"/>
            </w:pPr>
            <w:r>
              <w:rPr>
                <w:rFonts w:hint="eastAsia"/>
              </w:rPr>
              <w:t>30</w:t>
            </w:r>
          </w:p>
        </w:tc>
      </w:tr>
      <w:tr w:rsidR="00FE68D3" w14:paraId="3281DF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CD1D77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43F72D" w14:textId="77777777" w:rsidR="00FE68D3" w:rsidRDefault="00FE68D3" w:rsidP="00C925F0">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E585B"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0812F" w14:textId="77777777" w:rsidR="00FE68D3" w:rsidRPr="00912288" w:rsidRDefault="00FE68D3" w:rsidP="00C925F0">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0A8D81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6D979" w14:textId="77777777" w:rsidR="00FE68D3" w:rsidRDefault="00FE68D3" w:rsidP="00C925F0">
            <w:pPr>
              <w:jc w:val="center"/>
            </w:pPr>
            <w:r>
              <w:rPr>
                <w:rFonts w:hint="eastAsia"/>
              </w:rPr>
              <w:t>3</w:t>
            </w:r>
            <w:r>
              <w:t>0</w:t>
            </w:r>
          </w:p>
        </w:tc>
      </w:tr>
      <w:tr w:rsidR="00FE68D3" w14:paraId="301E1E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B59068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5CE660" w14:textId="77777777" w:rsidR="00FE68D3" w:rsidRDefault="00FE68D3" w:rsidP="00C925F0">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FECF96"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6E77C0" w14:textId="77777777" w:rsidR="00FE68D3" w:rsidRPr="00912288" w:rsidRDefault="00FE68D3" w:rsidP="00C925F0">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25F4B47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B865B" w14:textId="77777777" w:rsidR="00FE68D3" w:rsidRDefault="00FE68D3" w:rsidP="00C925F0">
            <w:pPr>
              <w:jc w:val="center"/>
            </w:pPr>
            <w:r>
              <w:rPr>
                <w:rFonts w:hint="eastAsia"/>
              </w:rPr>
              <w:t>30</w:t>
            </w:r>
          </w:p>
        </w:tc>
      </w:tr>
      <w:tr w:rsidR="00FE68D3" w14:paraId="41310A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75015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C14E28" w14:textId="77777777" w:rsidR="00FE68D3" w:rsidRDefault="00FE68D3" w:rsidP="00C925F0">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02F6B" w14:textId="77777777" w:rsidR="00FE68D3" w:rsidRDefault="00FE68D3" w:rsidP="00C925F0">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025F" w14:textId="77777777" w:rsidR="00FE68D3" w:rsidRPr="00912288" w:rsidRDefault="00FE68D3" w:rsidP="00C925F0">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CFE2E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1BE5F" w14:textId="77777777" w:rsidR="00FE68D3" w:rsidRDefault="00FE68D3" w:rsidP="00C925F0">
            <w:pPr>
              <w:jc w:val="center"/>
            </w:pPr>
            <w:r>
              <w:rPr>
                <w:rFonts w:hint="eastAsia"/>
              </w:rPr>
              <w:t>30</w:t>
            </w:r>
          </w:p>
        </w:tc>
      </w:tr>
      <w:tr w:rsidR="00FE68D3" w14:paraId="2482501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164B98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2E91E3" w14:textId="77777777" w:rsidR="00FE68D3" w:rsidRDefault="00FE68D3" w:rsidP="00C925F0">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F987D" w14:textId="77777777" w:rsidR="00FE68D3" w:rsidRDefault="00FE68D3" w:rsidP="00C925F0">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A9EA40" w14:textId="77777777" w:rsidR="00FE68D3" w:rsidRPr="00912288" w:rsidRDefault="00FE68D3" w:rsidP="00C925F0">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F8C500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6C78E" w14:textId="77777777" w:rsidR="00FE68D3" w:rsidRDefault="00FE68D3" w:rsidP="00C925F0">
            <w:pPr>
              <w:jc w:val="center"/>
            </w:pPr>
            <w:r>
              <w:rPr>
                <w:rFonts w:hint="eastAsia"/>
              </w:rPr>
              <w:t>30</w:t>
            </w:r>
          </w:p>
        </w:tc>
      </w:tr>
      <w:tr w:rsidR="00FE68D3" w14:paraId="750C00D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647D4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2CCC8" w14:textId="77777777" w:rsidR="00FE68D3" w:rsidRDefault="00FE68D3" w:rsidP="00C925F0">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971516" w14:textId="77777777" w:rsidR="00FE68D3" w:rsidRDefault="00FE68D3" w:rsidP="00C925F0">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0AD5C" w14:textId="77777777" w:rsidR="00FE68D3" w:rsidRPr="00912288" w:rsidRDefault="00FE68D3" w:rsidP="00C925F0">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D7570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32484A" w14:textId="77777777" w:rsidR="00FE68D3" w:rsidRDefault="00FE68D3" w:rsidP="00C925F0">
            <w:pPr>
              <w:jc w:val="center"/>
            </w:pPr>
            <w:r>
              <w:rPr>
                <w:rFonts w:hint="eastAsia"/>
              </w:rPr>
              <w:t>30</w:t>
            </w:r>
          </w:p>
        </w:tc>
      </w:tr>
      <w:tr w:rsidR="00FE68D3" w14:paraId="705F305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8884C2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D9815" w14:textId="77777777" w:rsidR="00FE68D3" w:rsidRDefault="00FE68D3" w:rsidP="00C925F0">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02E68" w14:textId="77777777" w:rsidR="00FE68D3" w:rsidRDefault="00FE68D3" w:rsidP="00C925F0">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0F7EB" w14:textId="77777777" w:rsidR="00FE68D3" w:rsidRPr="00912288" w:rsidRDefault="00FE68D3" w:rsidP="00C925F0">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2E53A55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FA3F67" w14:textId="77777777" w:rsidR="00FE68D3" w:rsidRDefault="00FE68D3" w:rsidP="00C925F0">
            <w:pPr>
              <w:jc w:val="center"/>
            </w:pPr>
            <w:r>
              <w:rPr>
                <w:rFonts w:hint="eastAsia"/>
              </w:rPr>
              <w:t>30</w:t>
            </w:r>
          </w:p>
        </w:tc>
      </w:tr>
      <w:tr w:rsidR="00FE68D3" w14:paraId="317FA2D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CE5A91"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521F4" w14:textId="77777777" w:rsidR="00FE68D3" w:rsidRDefault="00FE68D3" w:rsidP="00C925F0">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446BD"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3A83E0" w14:textId="77777777" w:rsidR="00FE68D3" w:rsidRPr="00912288" w:rsidRDefault="00FE68D3" w:rsidP="00C925F0">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DE1D9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77065" w14:textId="77777777" w:rsidR="00FE68D3" w:rsidRDefault="00FE68D3" w:rsidP="00C925F0">
            <w:pPr>
              <w:jc w:val="center"/>
            </w:pPr>
            <w:r>
              <w:rPr>
                <w:rFonts w:hint="eastAsia"/>
              </w:rPr>
              <w:t>3</w:t>
            </w:r>
            <w:r>
              <w:t>0</w:t>
            </w:r>
          </w:p>
        </w:tc>
      </w:tr>
      <w:tr w:rsidR="00FE68D3" w14:paraId="654DFD4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897DF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00FC2" w14:textId="77777777" w:rsidR="00FE68D3" w:rsidRDefault="00FE68D3" w:rsidP="00C925F0">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97019"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E5B21" w14:textId="77777777" w:rsidR="00FE68D3" w:rsidRPr="00912288" w:rsidRDefault="00FE68D3" w:rsidP="00C925F0">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442AD821"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24D58" w14:textId="77777777" w:rsidR="00FE68D3" w:rsidRDefault="00FE68D3" w:rsidP="00C925F0">
            <w:pPr>
              <w:jc w:val="center"/>
            </w:pPr>
            <w:r>
              <w:rPr>
                <w:rFonts w:hint="eastAsia"/>
              </w:rPr>
              <w:t>30</w:t>
            </w:r>
          </w:p>
        </w:tc>
      </w:tr>
      <w:tr w:rsidR="00FE68D3" w14:paraId="1ED00452"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BF9DA7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DF87E" w14:textId="77777777" w:rsidR="00FE68D3" w:rsidRDefault="00FE68D3" w:rsidP="00C925F0">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2D2B6" w14:textId="77777777" w:rsidR="00FE68D3" w:rsidRDefault="00FE68D3" w:rsidP="00C925F0">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0A8142" w14:textId="77777777" w:rsidR="00FE68D3" w:rsidRPr="00912288" w:rsidRDefault="00FE68D3" w:rsidP="00C925F0">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0DA574"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1434F" w14:textId="77777777" w:rsidR="00FE68D3" w:rsidRDefault="00FE68D3" w:rsidP="00C925F0">
            <w:pPr>
              <w:jc w:val="center"/>
            </w:pPr>
            <w:r>
              <w:rPr>
                <w:rFonts w:hint="eastAsia"/>
              </w:rPr>
              <w:t>30</w:t>
            </w:r>
          </w:p>
        </w:tc>
      </w:tr>
      <w:tr w:rsidR="00FE68D3" w14:paraId="56B25608"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2D42705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D90ED" w14:textId="77777777" w:rsidR="00FE68D3" w:rsidRDefault="00FE68D3" w:rsidP="00C925F0">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DB894" w14:textId="77777777" w:rsidR="00FE68D3" w:rsidRDefault="00FE68D3" w:rsidP="00C925F0">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CF80" w14:textId="77777777" w:rsidR="00FE68D3" w:rsidRPr="00912288" w:rsidRDefault="00FE68D3" w:rsidP="00C925F0">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A1B0ACA"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799E14" w14:textId="77777777" w:rsidR="00FE68D3" w:rsidRDefault="00FE68D3" w:rsidP="00C925F0">
            <w:pPr>
              <w:jc w:val="center"/>
            </w:pPr>
            <w:r>
              <w:rPr>
                <w:rFonts w:hint="eastAsia"/>
              </w:rPr>
              <w:t>30</w:t>
            </w:r>
          </w:p>
        </w:tc>
      </w:tr>
    </w:tbl>
    <w:p w14:paraId="5C1D8469" w14:textId="736DA3C2" w:rsidR="00FE68D3" w:rsidRDefault="00FE68D3" w:rsidP="00FE68D3">
      <w:pPr>
        <w:pStyle w:val="BodyText"/>
        <w:rPr>
          <w:lang w:val="en-US"/>
        </w:rPr>
      </w:pPr>
    </w:p>
    <w:p w14:paraId="779F136B" w14:textId="77777777" w:rsidR="00000A35" w:rsidRPr="000C68ED" w:rsidRDefault="00000A35" w:rsidP="00000A35">
      <w:pPr>
        <w:pStyle w:val="BodyText"/>
        <w:rPr>
          <w:lang w:val="en-US"/>
        </w:rPr>
      </w:pPr>
      <w:r w:rsidRPr="000C68ED">
        <w:rPr>
          <w:lang w:val="en-US"/>
        </w:rPr>
        <w:t>Here, for S-SSB {11RBs}</w:t>
      </w:r>
      <w:proofErr w:type="spellStart"/>
      <w:r w:rsidRPr="000C68ED">
        <w:rPr>
          <w:lang w:val="en-US"/>
        </w:rPr>
        <w:t>xN</w:t>
      </w:r>
      <w:proofErr w:type="spellEnd"/>
      <w:r w:rsidRPr="000C68ED">
        <w:rPr>
          <w:lang w:val="en-US"/>
        </w:rPr>
        <w:t xml:space="preserve"> repeated RB location index, ‘0’ means that {11RB} start RB index = 0. And, </w:t>
      </w:r>
      <w:r w:rsidRPr="000C68ED">
        <w:rPr>
          <w:lang w:val="en-US" w:eastAsia="ko-KR"/>
        </w:rPr>
        <w:t>Bitmap ‘1’ means the corresponding RB set is transmitted, and ‘0’ means the corresponding RB set is not transmitted for wide band operation.</w:t>
      </w:r>
    </w:p>
    <w:p w14:paraId="71E6305C" w14:textId="19014DC6" w:rsidR="004C7DA2" w:rsidRPr="00A05B28" w:rsidRDefault="004C7DA2" w:rsidP="004C7DA2">
      <w:pPr>
        <w:pStyle w:val="BodyText"/>
        <w:rPr>
          <w:rFonts w:eastAsiaTheme="minorEastAsia"/>
          <w:lang w:eastAsia="ko-KR"/>
        </w:rPr>
      </w:pPr>
      <w:r>
        <w:rPr>
          <w:rFonts w:eastAsiaTheme="minorEastAsia" w:hint="eastAsia"/>
          <w:lang w:eastAsia="ko-KR"/>
        </w:rPr>
        <w:t xml:space="preserve">Table </w:t>
      </w:r>
      <w:r>
        <w:rPr>
          <w:rFonts w:eastAsiaTheme="minorEastAsia"/>
          <w:lang w:eastAsia="ko-KR"/>
        </w:rPr>
        <w:t>2-48 and Figure 2-12 show the MPR simulation results for the scenarios.</w:t>
      </w:r>
    </w:p>
    <w:p w14:paraId="26DA2D0A" w14:textId="77777777" w:rsidR="004C7DA2" w:rsidRDefault="004C7DA2" w:rsidP="004C7DA2">
      <w:pPr>
        <w:pStyle w:val="BodyText"/>
        <w:rPr>
          <w:lang w:val="en-US" w:eastAsia="ko-KR"/>
        </w:rPr>
        <w:sectPr w:rsidR="004C7DA2" w:rsidSect="00C925F0">
          <w:pgSz w:w="11906" w:h="16838"/>
          <w:pgMar w:top="720" w:right="720" w:bottom="720" w:left="720" w:header="851" w:footer="992" w:gutter="0"/>
          <w:cols w:space="425"/>
          <w:docGrid w:linePitch="360"/>
        </w:sectPr>
      </w:pPr>
    </w:p>
    <w:p w14:paraId="1AFE969A" w14:textId="32033F54" w:rsidR="004C7DA2" w:rsidRDefault="004C7DA2" w:rsidP="004C7DA2">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48</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C7DA2" w:rsidRPr="00491A77" w14:paraId="1DE70ECA" w14:textId="77777777" w:rsidTr="00C925F0">
        <w:trPr>
          <w:trHeight w:val="266"/>
        </w:trPr>
        <w:tc>
          <w:tcPr>
            <w:tcW w:w="1134" w:type="dxa"/>
            <w:shd w:val="clear" w:color="auto" w:fill="auto"/>
            <w:noWrap/>
            <w:vAlign w:val="center"/>
            <w:hideMark/>
          </w:tcPr>
          <w:p w14:paraId="3ACD1F3C"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6A341829" w14:textId="77777777" w:rsidR="004C7DA2" w:rsidRPr="004C7DA2" w:rsidRDefault="004C7DA2" w:rsidP="004C7DA2">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6B8FD527" w14:textId="77777777" w:rsidR="004C7DA2" w:rsidRPr="004C7DA2" w:rsidRDefault="004C7DA2" w:rsidP="004C7DA2">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12777" w14:textId="77777777" w:rsidR="004C7DA2" w:rsidRPr="004C7DA2" w:rsidRDefault="004C7DA2" w:rsidP="004C7DA2">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C218" w14:textId="77777777" w:rsidR="004C7DA2" w:rsidRPr="004C7DA2" w:rsidRDefault="004C7DA2" w:rsidP="004C7DA2">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9DF98" w14:textId="77777777" w:rsidR="004C7DA2" w:rsidRPr="004C7DA2" w:rsidRDefault="004C7DA2" w:rsidP="004C7DA2">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1BC3B1FF"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904D1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95F5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FA6D9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4BC29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74777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18DA7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80E755"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37906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ABA83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6230C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F655D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47728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0011D4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5CBFE49" w14:textId="77777777" w:rsidR="004C7DA2" w:rsidRPr="004C7DA2" w:rsidRDefault="004C7DA2" w:rsidP="004C7DA2">
            <w:pPr>
              <w:spacing w:after="0"/>
              <w:jc w:val="center"/>
              <w:rPr>
                <w:color w:val="000000"/>
                <w:lang w:val="en-US"/>
              </w:rPr>
            </w:pPr>
          </w:p>
        </w:tc>
      </w:tr>
      <w:tr w:rsidR="004C7DA2" w:rsidRPr="00491A77" w14:paraId="606B55D9" w14:textId="77777777" w:rsidTr="00C925F0">
        <w:trPr>
          <w:trHeight w:val="266"/>
        </w:trPr>
        <w:tc>
          <w:tcPr>
            <w:tcW w:w="1134" w:type="dxa"/>
            <w:shd w:val="clear" w:color="auto" w:fill="auto"/>
            <w:noWrap/>
            <w:vAlign w:val="center"/>
            <w:hideMark/>
          </w:tcPr>
          <w:p w14:paraId="442F0DCF" w14:textId="77777777" w:rsidR="004C7DA2" w:rsidRPr="004C7DA2" w:rsidRDefault="004C7DA2" w:rsidP="004C7DA2">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C31A167" w14:textId="77777777" w:rsidR="004C7DA2" w:rsidRPr="004C7DA2" w:rsidRDefault="004C7DA2" w:rsidP="004C7DA2">
            <w:pPr>
              <w:spacing w:after="0"/>
              <w:jc w:val="center"/>
              <w:rPr>
                <w:color w:val="000000"/>
                <w:lang w:val="en-US"/>
              </w:rPr>
            </w:pPr>
            <w:r w:rsidRPr="004C7DA2">
              <w:rPr>
                <w:rFonts w:hint="eastAsia"/>
                <w:color w:val="000000"/>
                <w:lang w:val="en-US"/>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709D923" w14:textId="77777777" w:rsidR="004C7DA2" w:rsidRPr="004C7DA2" w:rsidRDefault="004C7DA2" w:rsidP="004C7DA2">
            <w:pPr>
              <w:spacing w:after="0"/>
              <w:jc w:val="center"/>
              <w:rPr>
                <w:color w:val="000000"/>
                <w:lang w:val="en-US"/>
              </w:rPr>
            </w:pPr>
            <w:r w:rsidRPr="004C7DA2">
              <w:rPr>
                <w:rFonts w:hint="eastAsia"/>
                <w:color w:val="000000"/>
                <w:lang w:val="en-US"/>
              </w:rPr>
              <w:t>6.62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FDC030F" w14:textId="77777777" w:rsidR="004C7DA2" w:rsidRPr="004C7DA2" w:rsidRDefault="004C7DA2" w:rsidP="004C7DA2">
            <w:pPr>
              <w:spacing w:after="0"/>
              <w:jc w:val="center"/>
              <w:rPr>
                <w:color w:val="000000"/>
                <w:lang w:val="en-US"/>
              </w:rPr>
            </w:pPr>
            <w:r w:rsidRPr="004C7DA2">
              <w:rPr>
                <w:rFonts w:hint="eastAsia"/>
                <w:color w:val="000000"/>
                <w:lang w:val="en-US"/>
              </w:rPr>
              <w:t>3.98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66E2D4B" w14:textId="77777777" w:rsidR="004C7DA2" w:rsidRPr="004C7DA2" w:rsidRDefault="004C7DA2" w:rsidP="004C7DA2">
            <w:pPr>
              <w:spacing w:after="0"/>
              <w:jc w:val="center"/>
              <w:rPr>
                <w:color w:val="000000"/>
                <w:lang w:val="en-US"/>
              </w:rPr>
            </w:pPr>
            <w:r w:rsidRPr="004C7DA2">
              <w:rPr>
                <w:rFonts w:hint="eastAsia"/>
                <w:color w:val="000000"/>
                <w:lang w:val="en-US"/>
              </w:rPr>
              <w:t>5.69</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BCC5DBB" w14:textId="77777777" w:rsidR="004C7DA2" w:rsidRPr="004C7DA2" w:rsidRDefault="004C7DA2" w:rsidP="004C7DA2">
            <w:pPr>
              <w:spacing w:after="0"/>
              <w:jc w:val="center"/>
              <w:rPr>
                <w:color w:val="000000"/>
                <w:lang w:val="en-US"/>
              </w:rPr>
            </w:pPr>
            <w:r w:rsidRPr="004C7DA2">
              <w:rPr>
                <w:rFonts w:hint="eastAsia"/>
                <w:color w:val="000000"/>
                <w:lang w:val="en-US"/>
              </w:rPr>
              <w:t>3.92</w:t>
            </w:r>
          </w:p>
        </w:tc>
        <w:tc>
          <w:tcPr>
            <w:tcW w:w="723" w:type="dxa"/>
            <w:tcBorders>
              <w:top w:val="nil"/>
              <w:left w:val="single" w:sz="4" w:space="0" w:color="auto"/>
              <w:bottom w:val="single" w:sz="4" w:space="0" w:color="auto"/>
              <w:right w:val="nil"/>
            </w:tcBorders>
            <w:shd w:val="clear" w:color="auto" w:fill="auto"/>
            <w:noWrap/>
            <w:vAlign w:val="center"/>
          </w:tcPr>
          <w:p w14:paraId="3A348D5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1F74F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D5DA5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268D41"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05D94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6DF48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4BAB0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EDE5CB"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6EF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CDF7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9735C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7C7D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AA9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170BFD3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41FEA0CB" w14:textId="77777777" w:rsidR="004C7DA2" w:rsidRPr="004C7DA2" w:rsidRDefault="004C7DA2" w:rsidP="004C7DA2">
            <w:pPr>
              <w:spacing w:after="0"/>
              <w:jc w:val="center"/>
              <w:rPr>
                <w:color w:val="000000"/>
                <w:lang w:val="en-US"/>
              </w:rPr>
            </w:pPr>
          </w:p>
        </w:tc>
      </w:tr>
      <w:tr w:rsidR="004C7DA2" w:rsidRPr="00491A77" w14:paraId="2A98C707" w14:textId="77777777" w:rsidTr="00C925F0">
        <w:trPr>
          <w:trHeight w:val="266"/>
        </w:trPr>
        <w:tc>
          <w:tcPr>
            <w:tcW w:w="1134" w:type="dxa"/>
            <w:shd w:val="clear" w:color="auto" w:fill="auto"/>
            <w:noWrap/>
            <w:vAlign w:val="center"/>
            <w:hideMark/>
          </w:tcPr>
          <w:p w14:paraId="10C95853"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4E309C" w14:textId="77777777" w:rsidR="004C7DA2" w:rsidRPr="004C7DA2" w:rsidRDefault="004C7DA2" w:rsidP="004C7DA2">
            <w:pPr>
              <w:spacing w:after="0"/>
              <w:jc w:val="center"/>
              <w:rPr>
                <w:color w:val="000000"/>
                <w:lang w:val="en-US"/>
              </w:rPr>
            </w:pPr>
            <w:r w:rsidRPr="004C7DA2">
              <w:rPr>
                <w:rFonts w:hint="eastAsia"/>
                <w:color w:val="000000"/>
                <w:lang w:val="en-US"/>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2DAB9CF3" w14:textId="77777777" w:rsidR="004C7DA2" w:rsidRPr="004C7DA2" w:rsidRDefault="004C7DA2" w:rsidP="004C7DA2">
            <w:pPr>
              <w:spacing w:after="0"/>
              <w:jc w:val="center"/>
              <w:rPr>
                <w:color w:val="000000"/>
                <w:lang w:val="en-US"/>
              </w:rPr>
            </w:pPr>
            <w:r w:rsidRPr="004C7DA2">
              <w:rPr>
                <w:rFonts w:hint="eastAsia"/>
                <w:color w:val="000000"/>
                <w:lang w:val="en-US"/>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0ECAC" w14:textId="77777777" w:rsidR="004C7DA2" w:rsidRPr="004C7DA2" w:rsidRDefault="004C7DA2" w:rsidP="004C7DA2">
            <w:pPr>
              <w:spacing w:after="0"/>
              <w:jc w:val="center"/>
              <w:rPr>
                <w:color w:val="000000"/>
                <w:lang w:val="en-US"/>
              </w:rPr>
            </w:pPr>
            <w:r w:rsidRPr="004C7DA2">
              <w:rPr>
                <w:rFonts w:hint="eastAsia"/>
                <w:color w:val="000000"/>
                <w:lang w:val="en-US"/>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44685" w14:textId="77777777" w:rsidR="004C7DA2" w:rsidRPr="004C7DA2" w:rsidRDefault="004C7DA2" w:rsidP="004C7DA2">
            <w:pPr>
              <w:spacing w:after="0"/>
              <w:jc w:val="center"/>
              <w:rPr>
                <w:color w:val="000000"/>
                <w:lang w:val="en-US"/>
              </w:rPr>
            </w:pPr>
            <w:r w:rsidRPr="004C7DA2">
              <w:rPr>
                <w:rFonts w:hint="eastAsia"/>
                <w:color w:val="000000"/>
                <w:lang w:val="en-US"/>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23376" w14:textId="77777777" w:rsidR="004C7DA2" w:rsidRPr="004C7DA2" w:rsidRDefault="004C7DA2" w:rsidP="004C7DA2">
            <w:pPr>
              <w:spacing w:after="0"/>
              <w:jc w:val="center"/>
              <w:rPr>
                <w:color w:val="000000"/>
                <w:lang w:val="en-US"/>
              </w:rPr>
            </w:pPr>
            <w:r w:rsidRPr="004C7DA2">
              <w:rPr>
                <w:rFonts w:hint="eastAsia"/>
                <w:color w:val="000000"/>
                <w:lang w:val="en-US"/>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CF2DC" w14:textId="77777777" w:rsidR="004C7DA2" w:rsidRPr="004C7DA2" w:rsidRDefault="004C7DA2" w:rsidP="004C7DA2">
            <w:pPr>
              <w:spacing w:after="0"/>
              <w:jc w:val="center"/>
              <w:rPr>
                <w:color w:val="000000"/>
                <w:lang w:val="en-US"/>
              </w:rPr>
            </w:pPr>
            <w:r w:rsidRPr="004C7DA2">
              <w:rPr>
                <w:rFonts w:hint="eastAsia"/>
                <w:color w:val="000000"/>
                <w:lang w:val="en-US"/>
              </w:rPr>
              <w:t>#11</w:t>
            </w:r>
          </w:p>
        </w:tc>
        <w:tc>
          <w:tcPr>
            <w:tcW w:w="723" w:type="dxa"/>
            <w:tcBorders>
              <w:top w:val="nil"/>
              <w:left w:val="single" w:sz="4" w:space="0" w:color="auto"/>
              <w:bottom w:val="nil"/>
              <w:right w:val="nil"/>
            </w:tcBorders>
            <w:shd w:val="clear" w:color="auto" w:fill="auto"/>
            <w:noWrap/>
            <w:vAlign w:val="center"/>
          </w:tcPr>
          <w:p w14:paraId="2E3DB63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4431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0E5412"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BC0F6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A7CC9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0A57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B842D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BE9C5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3AF50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D6AFB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1FAC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243E0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C6D8A0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51545048" w14:textId="77777777" w:rsidR="004C7DA2" w:rsidRPr="004C7DA2" w:rsidRDefault="004C7DA2" w:rsidP="004C7DA2">
            <w:pPr>
              <w:spacing w:after="0"/>
              <w:jc w:val="center"/>
              <w:rPr>
                <w:color w:val="000000"/>
                <w:lang w:val="en-US"/>
              </w:rPr>
            </w:pPr>
          </w:p>
        </w:tc>
      </w:tr>
      <w:tr w:rsidR="004C7DA2" w:rsidRPr="00491A77" w14:paraId="445D6B6B" w14:textId="77777777" w:rsidTr="00C925F0">
        <w:trPr>
          <w:trHeight w:val="266"/>
        </w:trPr>
        <w:tc>
          <w:tcPr>
            <w:tcW w:w="1134" w:type="dxa"/>
            <w:shd w:val="clear" w:color="auto" w:fill="auto"/>
            <w:noWrap/>
            <w:vAlign w:val="center"/>
            <w:hideMark/>
          </w:tcPr>
          <w:p w14:paraId="42182E76" w14:textId="77777777" w:rsidR="004C7DA2" w:rsidRPr="004C7DA2" w:rsidRDefault="004C7DA2" w:rsidP="004C7DA2">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4BB3351" w14:textId="77777777" w:rsidR="004C7DA2" w:rsidRPr="004C7DA2" w:rsidRDefault="004C7DA2" w:rsidP="004C7DA2">
            <w:pPr>
              <w:spacing w:after="0"/>
              <w:jc w:val="center"/>
              <w:rPr>
                <w:color w:val="000000"/>
                <w:lang w:val="en-US"/>
              </w:rPr>
            </w:pPr>
            <w:r w:rsidRPr="004C7DA2">
              <w:rPr>
                <w:rFonts w:hint="eastAsia"/>
                <w:color w:val="000000"/>
                <w:lang w:val="en-US"/>
              </w:rPr>
              <w:t>11.17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CAC8B16" w14:textId="77777777" w:rsidR="004C7DA2" w:rsidRPr="004C7DA2" w:rsidRDefault="004C7DA2" w:rsidP="004C7DA2">
            <w:pPr>
              <w:spacing w:after="0"/>
              <w:jc w:val="center"/>
              <w:rPr>
                <w:color w:val="000000"/>
                <w:lang w:val="en-US"/>
              </w:rPr>
            </w:pPr>
            <w:r w:rsidRPr="004C7DA2">
              <w:rPr>
                <w:rFonts w:hint="eastAsia"/>
                <w:color w:val="000000"/>
                <w:lang w:val="en-US"/>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608A9B"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CB23E50" w14:textId="77777777" w:rsidR="004C7DA2" w:rsidRPr="004C7DA2" w:rsidRDefault="004C7DA2" w:rsidP="004C7DA2">
            <w:pPr>
              <w:spacing w:after="0"/>
              <w:jc w:val="center"/>
              <w:rPr>
                <w:color w:val="000000"/>
                <w:lang w:val="en-US"/>
              </w:rPr>
            </w:pPr>
            <w:r w:rsidRPr="004C7DA2">
              <w:rPr>
                <w:rFonts w:hint="eastAsia"/>
                <w:color w:val="000000"/>
                <w:lang w:val="en-US"/>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D0D7361" w14:textId="77777777" w:rsidR="004C7DA2" w:rsidRPr="004C7DA2" w:rsidRDefault="004C7DA2" w:rsidP="004C7DA2">
            <w:pPr>
              <w:spacing w:after="0"/>
              <w:jc w:val="center"/>
              <w:rPr>
                <w:color w:val="000000"/>
                <w:lang w:val="en-US"/>
              </w:rPr>
            </w:pPr>
            <w:r w:rsidRPr="004C7DA2">
              <w:rPr>
                <w:rFonts w:hint="eastAsia"/>
                <w:color w:val="000000"/>
                <w:lang w:val="en-US"/>
              </w:rPr>
              <w:t>6.95</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81034CB"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0C62072"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D780F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57A7AFC"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6CD02C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F0F92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92BA4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1650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8E78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1F89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CA00A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8246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E8F7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1776DC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DBA6FBD" w14:textId="77777777" w:rsidR="004C7DA2" w:rsidRPr="004C7DA2" w:rsidRDefault="004C7DA2" w:rsidP="004C7DA2">
            <w:pPr>
              <w:spacing w:after="0"/>
              <w:jc w:val="center"/>
              <w:rPr>
                <w:color w:val="000000"/>
                <w:lang w:val="en-US"/>
              </w:rPr>
            </w:pPr>
          </w:p>
        </w:tc>
      </w:tr>
      <w:tr w:rsidR="004C7DA2" w:rsidRPr="00491A77" w14:paraId="321D4152" w14:textId="77777777" w:rsidTr="00C925F0">
        <w:trPr>
          <w:trHeight w:val="266"/>
        </w:trPr>
        <w:tc>
          <w:tcPr>
            <w:tcW w:w="1134" w:type="dxa"/>
            <w:shd w:val="clear" w:color="auto" w:fill="auto"/>
            <w:noWrap/>
            <w:vAlign w:val="center"/>
            <w:hideMark/>
          </w:tcPr>
          <w:p w14:paraId="4EEEC5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9284DAD" w14:textId="77777777" w:rsidR="004C7DA2" w:rsidRPr="004C7DA2" w:rsidRDefault="004C7DA2" w:rsidP="004C7DA2">
            <w:pPr>
              <w:spacing w:after="0"/>
              <w:jc w:val="center"/>
              <w:rPr>
                <w:color w:val="000000"/>
                <w:lang w:val="en-US"/>
              </w:rPr>
            </w:pPr>
            <w:r w:rsidRPr="004C7DA2">
              <w:rPr>
                <w:rFonts w:hint="eastAsia"/>
                <w:color w:val="000000"/>
                <w:lang w:val="en-US"/>
              </w:rPr>
              <w:t>#12</w:t>
            </w:r>
          </w:p>
        </w:tc>
        <w:tc>
          <w:tcPr>
            <w:tcW w:w="723" w:type="dxa"/>
            <w:tcBorders>
              <w:top w:val="single" w:sz="4" w:space="0" w:color="auto"/>
              <w:bottom w:val="single" w:sz="4" w:space="0" w:color="auto"/>
            </w:tcBorders>
            <w:shd w:val="clear" w:color="auto" w:fill="auto"/>
            <w:noWrap/>
            <w:vAlign w:val="center"/>
          </w:tcPr>
          <w:p w14:paraId="5A38C2C2" w14:textId="77777777" w:rsidR="004C7DA2" w:rsidRPr="004C7DA2" w:rsidRDefault="004C7DA2" w:rsidP="004C7DA2">
            <w:pPr>
              <w:spacing w:after="0"/>
              <w:jc w:val="center"/>
              <w:rPr>
                <w:color w:val="000000"/>
                <w:lang w:val="en-US"/>
              </w:rPr>
            </w:pPr>
            <w:r w:rsidRPr="004C7DA2">
              <w:rPr>
                <w:rFonts w:hint="eastAsia"/>
                <w:color w:val="000000"/>
                <w:lang w:val="en-US"/>
              </w:rPr>
              <w:t>#13</w:t>
            </w:r>
          </w:p>
        </w:tc>
        <w:tc>
          <w:tcPr>
            <w:tcW w:w="723" w:type="dxa"/>
            <w:tcBorders>
              <w:top w:val="single" w:sz="4" w:space="0" w:color="auto"/>
              <w:bottom w:val="single" w:sz="4" w:space="0" w:color="auto"/>
            </w:tcBorders>
            <w:shd w:val="clear" w:color="auto" w:fill="auto"/>
            <w:noWrap/>
            <w:vAlign w:val="center"/>
          </w:tcPr>
          <w:p w14:paraId="4E946F4E" w14:textId="77777777" w:rsidR="004C7DA2" w:rsidRPr="004C7DA2" w:rsidRDefault="004C7DA2" w:rsidP="004C7DA2">
            <w:pPr>
              <w:spacing w:after="0"/>
              <w:jc w:val="center"/>
              <w:rPr>
                <w:color w:val="000000"/>
                <w:lang w:val="en-US"/>
              </w:rPr>
            </w:pPr>
            <w:r w:rsidRPr="004C7DA2">
              <w:rPr>
                <w:rFonts w:hint="eastAsia"/>
                <w:color w:val="000000"/>
                <w:lang w:val="en-US"/>
              </w:rPr>
              <w:t>#14</w:t>
            </w:r>
          </w:p>
        </w:tc>
        <w:tc>
          <w:tcPr>
            <w:tcW w:w="723" w:type="dxa"/>
            <w:tcBorders>
              <w:top w:val="single" w:sz="4" w:space="0" w:color="auto"/>
              <w:bottom w:val="single" w:sz="4" w:space="0" w:color="auto"/>
            </w:tcBorders>
            <w:shd w:val="clear" w:color="auto" w:fill="auto"/>
            <w:noWrap/>
            <w:vAlign w:val="center"/>
          </w:tcPr>
          <w:p w14:paraId="2F7EF394" w14:textId="77777777" w:rsidR="004C7DA2" w:rsidRPr="004C7DA2" w:rsidRDefault="004C7DA2" w:rsidP="004C7DA2">
            <w:pPr>
              <w:spacing w:after="0"/>
              <w:jc w:val="center"/>
              <w:rPr>
                <w:color w:val="000000"/>
                <w:lang w:val="en-US"/>
              </w:rPr>
            </w:pPr>
            <w:r w:rsidRPr="004C7DA2">
              <w:rPr>
                <w:rFonts w:hint="eastAsia"/>
                <w:color w:val="000000"/>
                <w:lang w:val="en-US"/>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3453525A" w14:textId="77777777" w:rsidR="004C7DA2" w:rsidRPr="004C7DA2" w:rsidRDefault="004C7DA2" w:rsidP="004C7DA2">
            <w:pPr>
              <w:spacing w:after="0"/>
              <w:jc w:val="center"/>
              <w:rPr>
                <w:color w:val="000000"/>
                <w:lang w:val="en-US"/>
              </w:rPr>
            </w:pPr>
            <w:r w:rsidRPr="004C7DA2">
              <w:rPr>
                <w:rFonts w:hint="eastAsia"/>
                <w:color w:val="000000"/>
                <w:lang w:val="en-US"/>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B1B83" w14:textId="77777777" w:rsidR="004C7DA2" w:rsidRPr="004C7DA2" w:rsidRDefault="004C7DA2" w:rsidP="004C7DA2">
            <w:pPr>
              <w:spacing w:after="0"/>
              <w:jc w:val="center"/>
              <w:rPr>
                <w:color w:val="000000"/>
                <w:lang w:val="en-US"/>
              </w:rPr>
            </w:pPr>
            <w:r w:rsidRPr="004C7DA2">
              <w:rPr>
                <w:rFonts w:hint="eastAsia"/>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21C" w14:textId="77777777" w:rsidR="004C7DA2" w:rsidRPr="004C7DA2" w:rsidRDefault="004C7DA2" w:rsidP="004C7DA2">
            <w:pPr>
              <w:spacing w:after="0"/>
              <w:jc w:val="center"/>
              <w:rPr>
                <w:color w:val="000000"/>
                <w:lang w:val="en-US"/>
              </w:rPr>
            </w:pPr>
            <w:r w:rsidRPr="004C7DA2">
              <w:rPr>
                <w:rFonts w:hint="eastAsia"/>
                <w:color w:val="000000"/>
                <w:lang w:val="en-US"/>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86D8" w14:textId="77777777" w:rsidR="004C7DA2" w:rsidRPr="004C7DA2" w:rsidRDefault="004C7DA2" w:rsidP="004C7DA2">
            <w:pPr>
              <w:spacing w:after="0"/>
              <w:jc w:val="center"/>
              <w:rPr>
                <w:color w:val="000000"/>
                <w:lang w:val="en-US"/>
              </w:rPr>
            </w:pPr>
            <w:r w:rsidRPr="004C7DA2">
              <w:rPr>
                <w:rFonts w:hint="eastAsia"/>
                <w:color w:val="000000"/>
                <w:lang w:val="en-US"/>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4C88F" w14:textId="77777777" w:rsidR="004C7DA2" w:rsidRPr="004C7DA2" w:rsidRDefault="004C7DA2" w:rsidP="004C7DA2">
            <w:pPr>
              <w:spacing w:after="0"/>
              <w:jc w:val="center"/>
              <w:rPr>
                <w:color w:val="000000"/>
                <w:lang w:val="en-US"/>
              </w:rPr>
            </w:pPr>
            <w:r w:rsidRPr="004C7DA2">
              <w:rPr>
                <w:rFonts w:hint="eastAsia"/>
                <w:color w:val="000000"/>
                <w:lang w:val="en-US"/>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F09B6" w14:textId="77777777" w:rsidR="004C7DA2" w:rsidRPr="004C7DA2" w:rsidRDefault="004C7DA2" w:rsidP="004C7DA2">
            <w:pPr>
              <w:spacing w:after="0"/>
              <w:jc w:val="center"/>
              <w:rPr>
                <w:color w:val="000000"/>
                <w:lang w:val="en-US"/>
              </w:rPr>
            </w:pPr>
            <w:r w:rsidRPr="004C7DA2">
              <w:rPr>
                <w:rFonts w:hint="eastAsia"/>
                <w:color w:val="000000"/>
                <w:lang w:val="en-US"/>
              </w:rPr>
              <w:t>#21</w:t>
            </w:r>
          </w:p>
        </w:tc>
        <w:tc>
          <w:tcPr>
            <w:tcW w:w="723" w:type="dxa"/>
            <w:tcBorders>
              <w:top w:val="nil"/>
              <w:left w:val="single" w:sz="4" w:space="0" w:color="auto"/>
              <w:bottom w:val="nil"/>
              <w:right w:val="nil"/>
            </w:tcBorders>
            <w:shd w:val="clear" w:color="auto" w:fill="auto"/>
            <w:noWrap/>
            <w:vAlign w:val="center"/>
          </w:tcPr>
          <w:p w14:paraId="5FB47D4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3812A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3020B4"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636E4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8AB8A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DA486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18E66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4A988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5C9B6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676AED1" w14:textId="77777777" w:rsidR="004C7DA2" w:rsidRPr="004C7DA2" w:rsidRDefault="004C7DA2" w:rsidP="004C7DA2">
            <w:pPr>
              <w:spacing w:after="0"/>
              <w:jc w:val="center"/>
              <w:rPr>
                <w:color w:val="000000"/>
                <w:lang w:val="en-US"/>
              </w:rPr>
            </w:pPr>
          </w:p>
        </w:tc>
      </w:tr>
      <w:tr w:rsidR="004C7DA2" w:rsidRPr="00491A77" w14:paraId="6561695F" w14:textId="77777777" w:rsidTr="00C925F0">
        <w:trPr>
          <w:trHeight w:val="266"/>
        </w:trPr>
        <w:tc>
          <w:tcPr>
            <w:tcW w:w="1134" w:type="dxa"/>
            <w:shd w:val="clear" w:color="auto" w:fill="auto"/>
            <w:noWrap/>
            <w:vAlign w:val="center"/>
            <w:hideMark/>
          </w:tcPr>
          <w:p w14:paraId="275FC5E0" w14:textId="77777777" w:rsidR="004C7DA2" w:rsidRPr="004C7DA2" w:rsidRDefault="004C7DA2" w:rsidP="004C7DA2">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036E91C" w14:textId="77777777" w:rsidR="004C7DA2" w:rsidRPr="004C7DA2" w:rsidRDefault="004C7DA2" w:rsidP="004C7DA2">
            <w:pPr>
              <w:spacing w:after="0"/>
              <w:jc w:val="center"/>
              <w:rPr>
                <w:color w:val="000000"/>
                <w:lang w:val="en-US"/>
              </w:rPr>
            </w:pPr>
            <w:r w:rsidRPr="004C7DA2">
              <w:rPr>
                <w:rFonts w:hint="eastAsia"/>
                <w:color w:val="000000"/>
                <w:lang w:val="en-US"/>
              </w:rPr>
              <w:t>9.29</w:t>
            </w:r>
          </w:p>
        </w:tc>
        <w:tc>
          <w:tcPr>
            <w:tcW w:w="723" w:type="dxa"/>
            <w:tcBorders>
              <w:top w:val="nil"/>
              <w:left w:val="nil"/>
              <w:bottom w:val="nil"/>
              <w:right w:val="nil"/>
            </w:tcBorders>
            <w:shd w:val="clear" w:color="000000" w:fill="E4E4E4"/>
            <w:noWrap/>
            <w:vAlign w:val="center"/>
          </w:tcPr>
          <w:p w14:paraId="75999CA1" w14:textId="77777777" w:rsidR="004C7DA2" w:rsidRPr="004C7DA2" w:rsidRDefault="004C7DA2" w:rsidP="004C7DA2">
            <w:pPr>
              <w:spacing w:after="0"/>
              <w:jc w:val="center"/>
              <w:rPr>
                <w:color w:val="000000"/>
                <w:lang w:val="en-US"/>
              </w:rPr>
            </w:pPr>
            <w:r w:rsidRPr="004C7DA2">
              <w:rPr>
                <w:rFonts w:hint="eastAsia"/>
                <w:color w:val="000000"/>
                <w:lang w:val="en-US"/>
              </w:rPr>
              <w:t>6.72</w:t>
            </w:r>
          </w:p>
        </w:tc>
        <w:tc>
          <w:tcPr>
            <w:tcW w:w="723" w:type="dxa"/>
            <w:tcBorders>
              <w:top w:val="nil"/>
              <w:left w:val="nil"/>
              <w:bottom w:val="nil"/>
              <w:right w:val="nil"/>
            </w:tcBorders>
            <w:shd w:val="clear" w:color="000000" w:fill="DADADA"/>
            <w:noWrap/>
            <w:vAlign w:val="center"/>
          </w:tcPr>
          <w:p w14:paraId="211AB4F1"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nil"/>
              <w:left w:val="nil"/>
              <w:bottom w:val="nil"/>
              <w:right w:val="nil"/>
            </w:tcBorders>
            <w:shd w:val="clear" w:color="000000" w:fill="EFEFEF"/>
            <w:noWrap/>
            <w:vAlign w:val="center"/>
          </w:tcPr>
          <w:p w14:paraId="189C3D1F"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2" w:type="dxa"/>
            <w:tcBorders>
              <w:top w:val="nil"/>
              <w:left w:val="nil"/>
              <w:bottom w:val="nil"/>
              <w:right w:val="nil"/>
            </w:tcBorders>
            <w:shd w:val="clear" w:color="000000" w:fill="EDEDED"/>
            <w:noWrap/>
            <w:vAlign w:val="center"/>
          </w:tcPr>
          <w:p w14:paraId="3CE19140" w14:textId="77777777" w:rsidR="004C7DA2" w:rsidRPr="004C7DA2" w:rsidRDefault="004C7DA2" w:rsidP="004C7DA2">
            <w:pPr>
              <w:spacing w:after="0"/>
              <w:jc w:val="center"/>
              <w:rPr>
                <w:color w:val="000000"/>
                <w:lang w:val="en-US"/>
              </w:rPr>
            </w:pPr>
            <w:r w:rsidRPr="004C7DA2">
              <w:rPr>
                <w:rFonts w:hint="eastAsia"/>
                <w:color w:val="000000"/>
                <w:lang w:val="en-US"/>
              </w:rPr>
              <w:t>5.57</w:t>
            </w:r>
          </w:p>
        </w:tc>
        <w:tc>
          <w:tcPr>
            <w:tcW w:w="723" w:type="dxa"/>
            <w:tcBorders>
              <w:top w:val="nil"/>
              <w:left w:val="nil"/>
              <w:bottom w:val="nil"/>
              <w:right w:val="nil"/>
            </w:tcBorders>
            <w:shd w:val="clear" w:color="000000" w:fill="FBFBFB"/>
            <w:noWrap/>
            <w:vAlign w:val="center"/>
          </w:tcPr>
          <w:p w14:paraId="348E0690"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nil"/>
              <w:bottom w:val="nil"/>
              <w:right w:val="nil"/>
            </w:tcBorders>
            <w:shd w:val="clear" w:color="000000" w:fill="F6F6F6"/>
            <w:noWrap/>
            <w:vAlign w:val="center"/>
          </w:tcPr>
          <w:p w14:paraId="479E92A3" w14:textId="77777777" w:rsidR="004C7DA2" w:rsidRPr="004C7DA2" w:rsidRDefault="004C7DA2" w:rsidP="004C7DA2">
            <w:pPr>
              <w:spacing w:after="0"/>
              <w:jc w:val="center"/>
              <w:rPr>
                <w:color w:val="000000"/>
                <w:lang w:val="en-US"/>
              </w:rPr>
            </w:pPr>
            <w:r w:rsidRPr="004C7DA2">
              <w:rPr>
                <w:rFonts w:hint="eastAsia"/>
                <w:color w:val="000000"/>
                <w:lang w:val="en-US"/>
              </w:rPr>
              <w:t>4.54</w:t>
            </w:r>
          </w:p>
        </w:tc>
        <w:tc>
          <w:tcPr>
            <w:tcW w:w="723" w:type="dxa"/>
            <w:tcBorders>
              <w:top w:val="nil"/>
              <w:left w:val="nil"/>
              <w:bottom w:val="nil"/>
              <w:right w:val="nil"/>
            </w:tcBorders>
            <w:shd w:val="clear" w:color="000000" w:fill="FEFEFE"/>
            <w:noWrap/>
            <w:vAlign w:val="center"/>
          </w:tcPr>
          <w:p w14:paraId="296C4644"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nil"/>
              <w:left w:val="nil"/>
              <w:bottom w:val="nil"/>
              <w:right w:val="nil"/>
            </w:tcBorders>
            <w:shd w:val="clear" w:color="000000" w:fill="DCDCDC"/>
            <w:noWrap/>
            <w:vAlign w:val="center"/>
          </w:tcPr>
          <w:p w14:paraId="39D06A62"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nil"/>
              <w:left w:val="nil"/>
              <w:bottom w:val="nil"/>
              <w:right w:val="nil"/>
            </w:tcBorders>
            <w:shd w:val="clear" w:color="000000" w:fill="EEEEEE"/>
            <w:noWrap/>
            <w:vAlign w:val="center"/>
          </w:tcPr>
          <w:p w14:paraId="0B8DF69D" w14:textId="77777777" w:rsidR="004C7DA2" w:rsidRPr="004C7DA2" w:rsidRDefault="004C7DA2" w:rsidP="004C7DA2">
            <w:pPr>
              <w:spacing w:after="0"/>
              <w:jc w:val="center"/>
              <w:rPr>
                <w:color w:val="000000"/>
                <w:lang w:val="en-US"/>
              </w:rPr>
            </w:pPr>
            <w:r w:rsidRPr="004C7DA2">
              <w:rPr>
                <w:rFonts w:hint="eastAsia"/>
                <w:color w:val="000000"/>
                <w:lang w:val="en-US"/>
              </w:rPr>
              <w:t>5.49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03AA3AC"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A5F7FE"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E27A471"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DC3C5F"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904E0A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2A4B58"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099340D"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06EC2B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42FF6C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F1A7758" w14:textId="77777777" w:rsidR="004C7DA2" w:rsidRPr="004C7DA2" w:rsidRDefault="004C7DA2" w:rsidP="004C7DA2">
            <w:pPr>
              <w:spacing w:after="0"/>
              <w:jc w:val="center"/>
              <w:rPr>
                <w:color w:val="000000"/>
                <w:lang w:val="en-US"/>
              </w:rPr>
            </w:pPr>
          </w:p>
        </w:tc>
      </w:tr>
      <w:tr w:rsidR="004C7DA2" w:rsidRPr="00491A77" w14:paraId="18457803" w14:textId="77777777" w:rsidTr="00C925F0">
        <w:trPr>
          <w:trHeight w:val="266"/>
        </w:trPr>
        <w:tc>
          <w:tcPr>
            <w:tcW w:w="1134" w:type="dxa"/>
            <w:shd w:val="clear" w:color="auto" w:fill="auto"/>
            <w:noWrap/>
            <w:vAlign w:val="center"/>
            <w:hideMark/>
          </w:tcPr>
          <w:p w14:paraId="65144B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6AE20EA" w14:textId="77777777" w:rsidR="004C7DA2" w:rsidRPr="004C7DA2" w:rsidRDefault="004C7DA2" w:rsidP="004C7DA2">
            <w:pPr>
              <w:spacing w:after="0"/>
              <w:jc w:val="center"/>
              <w:rPr>
                <w:color w:val="000000"/>
                <w:lang w:val="en-US"/>
              </w:rPr>
            </w:pPr>
            <w:r w:rsidRPr="004C7DA2">
              <w:rPr>
                <w:rFonts w:hint="eastAsia"/>
                <w:color w:val="000000"/>
                <w:lang w:val="en-US"/>
              </w:rPr>
              <w:t>#2</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31987B" w14:textId="77777777" w:rsidR="004C7DA2" w:rsidRPr="004C7DA2" w:rsidRDefault="004C7DA2" w:rsidP="004C7DA2">
            <w:pPr>
              <w:spacing w:after="0"/>
              <w:jc w:val="center"/>
              <w:rPr>
                <w:color w:val="000000"/>
                <w:lang w:val="en-US"/>
              </w:rPr>
            </w:pPr>
            <w:r w:rsidRPr="004C7DA2">
              <w:rPr>
                <w:rFonts w:hint="eastAsia"/>
                <w:color w:val="000000"/>
                <w:lang w:val="en-US"/>
              </w:rPr>
              <w:t>#23</w:t>
            </w:r>
          </w:p>
        </w:tc>
        <w:tc>
          <w:tcPr>
            <w:tcW w:w="723" w:type="dxa"/>
            <w:tcBorders>
              <w:top w:val="single" w:sz="4" w:space="0" w:color="auto"/>
              <w:bottom w:val="single" w:sz="4" w:space="0" w:color="auto"/>
            </w:tcBorders>
            <w:shd w:val="clear" w:color="auto" w:fill="auto"/>
            <w:noWrap/>
            <w:vAlign w:val="center"/>
          </w:tcPr>
          <w:p w14:paraId="16B3A0F8" w14:textId="77777777" w:rsidR="004C7DA2" w:rsidRPr="004C7DA2" w:rsidRDefault="004C7DA2" w:rsidP="004C7DA2">
            <w:pPr>
              <w:spacing w:after="0"/>
              <w:jc w:val="center"/>
              <w:rPr>
                <w:color w:val="000000"/>
                <w:lang w:val="en-US"/>
              </w:rPr>
            </w:pPr>
            <w:r w:rsidRPr="004C7DA2">
              <w:rPr>
                <w:rFonts w:hint="eastAsia"/>
                <w:color w:val="000000"/>
                <w:lang w:val="en-US"/>
              </w:rPr>
              <w:t>#24</w:t>
            </w:r>
          </w:p>
        </w:tc>
        <w:tc>
          <w:tcPr>
            <w:tcW w:w="723" w:type="dxa"/>
            <w:tcBorders>
              <w:top w:val="single" w:sz="4" w:space="0" w:color="auto"/>
              <w:bottom w:val="single" w:sz="4" w:space="0" w:color="auto"/>
            </w:tcBorders>
            <w:shd w:val="clear" w:color="auto" w:fill="auto"/>
            <w:noWrap/>
            <w:vAlign w:val="center"/>
          </w:tcPr>
          <w:p w14:paraId="04330E5B" w14:textId="77777777" w:rsidR="004C7DA2" w:rsidRPr="004C7DA2" w:rsidRDefault="004C7DA2" w:rsidP="004C7DA2">
            <w:pPr>
              <w:spacing w:after="0"/>
              <w:jc w:val="center"/>
              <w:rPr>
                <w:color w:val="000000"/>
                <w:lang w:val="en-US"/>
              </w:rPr>
            </w:pPr>
            <w:r w:rsidRPr="004C7DA2">
              <w:rPr>
                <w:rFonts w:hint="eastAsia"/>
                <w:color w:val="000000"/>
                <w:lang w:val="en-US"/>
              </w:rPr>
              <w:t>#25</w:t>
            </w:r>
          </w:p>
        </w:tc>
        <w:tc>
          <w:tcPr>
            <w:tcW w:w="722" w:type="dxa"/>
            <w:tcBorders>
              <w:top w:val="single" w:sz="4" w:space="0" w:color="auto"/>
              <w:bottom w:val="single" w:sz="4" w:space="0" w:color="auto"/>
            </w:tcBorders>
            <w:shd w:val="clear" w:color="auto" w:fill="auto"/>
            <w:noWrap/>
            <w:vAlign w:val="center"/>
          </w:tcPr>
          <w:p w14:paraId="35BA7EBE" w14:textId="77777777" w:rsidR="004C7DA2" w:rsidRPr="004C7DA2" w:rsidRDefault="004C7DA2" w:rsidP="004C7DA2">
            <w:pPr>
              <w:spacing w:after="0"/>
              <w:jc w:val="center"/>
              <w:rPr>
                <w:color w:val="000000"/>
                <w:lang w:val="en-US"/>
              </w:rPr>
            </w:pPr>
            <w:r w:rsidRPr="004C7DA2">
              <w:rPr>
                <w:rFonts w:hint="eastAsia"/>
                <w:color w:val="000000"/>
                <w:lang w:val="en-US"/>
              </w:rPr>
              <w:t>#26</w:t>
            </w:r>
          </w:p>
        </w:tc>
        <w:tc>
          <w:tcPr>
            <w:tcW w:w="723" w:type="dxa"/>
            <w:tcBorders>
              <w:top w:val="single" w:sz="4" w:space="0" w:color="auto"/>
              <w:bottom w:val="single" w:sz="4" w:space="0" w:color="auto"/>
            </w:tcBorders>
            <w:shd w:val="clear" w:color="auto" w:fill="auto"/>
            <w:noWrap/>
            <w:vAlign w:val="center"/>
          </w:tcPr>
          <w:p w14:paraId="4E9D1604" w14:textId="77777777" w:rsidR="004C7DA2" w:rsidRPr="004C7DA2" w:rsidRDefault="004C7DA2" w:rsidP="004C7DA2">
            <w:pPr>
              <w:spacing w:after="0"/>
              <w:jc w:val="center"/>
              <w:rPr>
                <w:color w:val="000000"/>
                <w:lang w:val="en-US"/>
              </w:rPr>
            </w:pPr>
            <w:r w:rsidRPr="004C7DA2">
              <w:rPr>
                <w:rFonts w:hint="eastAsia"/>
                <w:color w:val="000000"/>
                <w:lang w:val="en-US"/>
              </w:rPr>
              <w:t>#27</w:t>
            </w:r>
          </w:p>
        </w:tc>
        <w:tc>
          <w:tcPr>
            <w:tcW w:w="723" w:type="dxa"/>
            <w:tcBorders>
              <w:top w:val="single" w:sz="4" w:space="0" w:color="auto"/>
              <w:bottom w:val="single" w:sz="4" w:space="0" w:color="auto"/>
            </w:tcBorders>
            <w:shd w:val="clear" w:color="auto" w:fill="auto"/>
            <w:noWrap/>
            <w:vAlign w:val="center"/>
          </w:tcPr>
          <w:p w14:paraId="7B626CDE" w14:textId="77777777" w:rsidR="004C7DA2" w:rsidRPr="004C7DA2" w:rsidRDefault="004C7DA2" w:rsidP="004C7DA2">
            <w:pPr>
              <w:spacing w:after="0"/>
              <w:jc w:val="center"/>
              <w:rPr>
                <w:color w:val="000000"/>
                <w:lang w:val="en-US"/>
              </w:rPr>
            </w:pPr>
            <w:r w:rsidRPr="004C7DA2">
              <w:rPr>
                <w:rFonts w:hint="eastAsia"/>
                <w:color w:val="000000"/>
                <w:lang w:val="en-US"/>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09F7838D" w14:textId="77777777" w:rsidR="004C7DA2" w:rsidRPr="004C7DA2" w:rsidRDefault="004C7DA2" w:rsidP="004C7DA2">
            <w:pPr>
              <w:spacing w:after="0"/>
              <w:jc w:val="center"/>
              <w:rPr>
                <w:color w:val="000000"/>
                <w:lang w:val="en-US"/>
              </w:rPr>
            </w:pPr>
            <w:r w:rsidRPr="004C7DA2">
              <w:rPr>
                <w:rFonts w:hint="eastAsia"/>
                <w:color w:val="000000"/>
                <w:lang w:val="en-US"/>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7849" w14:textId="77777777" w:rsidR="004C7DA2" w:rsidRPr="004C7DA2" w:rsidRDefault="004C7DA2" w:rsidP="004C7DA2">
            <w:pPr>
              <w:spacing w:after="0"/>
              <w:jc w:val="center"/>
              <w:rPr>
                <w:color w:val="000000"/>
                <w:lang w:val="en-US"/>
              </w:rPr>
            </w:pPr>
            <w:r w:rsidRPr="004C7DA2">
              <w:rPr>
                <w:rFonts w:hint="eastAsia"/>
                <w:color w:val="000000"/>
                <w:lang w:val="en-US"/>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96DF9" w14:textId="77777777" w:rsidR="004C7DA2" w:rsidRPr="004C7DA2" w:rsidRDefault="004C7DA2" w:rsidP="004C7DA2">
            <w:pPr>
              <w:spacing w:after="0"/>
              <w:jc w:val="center"/>
              <w:rPr>
                <w:color w:val="000000"/>
                <w:lang w:val="en-US"/>
              </w:rPr>
            </w:pPr>
            <w:r w:rsidRPr="004C7DA2">
              <w:rPr>
                <w:rFonts w:hint="eastAsia"/>
                <w:color w:val="000000"/>
                <w:lang w:val="en-US"/>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C133" w14:textId="77777777" w:rsidR="004C7DA2" w:rsidRPr="004C7DA2" w:rsidRDefault="004C7DA2" w:rsidP="004C7DA2">
            <w:pPr>
              <w:spacing w:after="0"/>
              <w:jc w:val="center"/>
              <w:rPr>
                <w:color w:val="000000"/>
                <w:lang w:val="en-US"/>
              </w:rPr>
            </w:pPr>
            <w:r w:rsidRPr="004C7DA2">
              <w:rPr>
                <w:rFonts w:hint="eastAsia"/>
                <w:color w:val="000000"/>
                <w:lang w:val="en-US"/>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8FE7" w14:textId="77777777" w:rsidR="004C7DA2" w:rsidRPr="004C7DA2" w:rsidRDefault="004C7DA2" w:rsidP="004C7DA2">
            <w:pPr>
              <w:spacing w:after="0"/>
              <w:jc w:val="center"/>
              <w:rPr>
                <w:color w:val="000000"/>
                <w:lang w:val="en-US"/>
              </w:rPr>
            </w:pPr>
            <w:r w:rsidRPr="004C7DA2">
              <w:rPr>
                <w:rFonts w:hint="eastAsia"/>
                <w:color w:val="000000"/>
                <w:lang w:val="en-US"/>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6A9B" w14:textId="77777777" w:rsidR="004C7DA2" w:rsidRPr="004C7DA2" w:rsidRDefault="004C7DA2" w:rsidP="004C7DA2">
            <w:pPr>
              <w:spacing w:after="0"/>
              <w:jc w:val="center"/>
              <w:rPr>
                <w:color w:val="000000"/>
                <w:lang w:val="en-US"/>
              </w:rPr>
            </w:pPr>
            <w:r w:rsidRPr="004C7DA2">
              <w:rPr>
                <w:rFonts w:hint="eastAsia"/>
                <w:color w:val="000000"/>
                <w:lang w:val="en-US"/>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BA669" w14:textId="77777777" w:rsidR="004C7DA2" w:rsidRPr="004C7DA2" w:rsidRDefault="004C7DA2" w:rsidP="004C7DA2">
            <w:pPr>
              <w:spacing w:after="0"/>
              <w:jc w:val="center"/>
              <w:rPr>
                <w:color w:val="000000"/>
                <w:lang w:val="en-US"/>
              </w:rPr>
            </w:pPr>
            <w:r w:rsidRPr="004C7DA2">
              <w:rPr>
                <w:rFonts w:hint="eastAsia"/>
                <w:color w:val="000000"/>
                <w:lang w:val="en-US"/>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569" w14:textId="77777777" w:rsidR="004C7DA2" w:rsidRPr="004C7DA2" w:rsidRDefault="004C7DA2" w:rsidP="004C7DA2">
            <w:pPr>
              <w:spacing w:after="0"/>
              <w:jc w:val="center"/>
              <w:rPr>
                <w:color w:val="000000"/>
                <w:lang w:val="en-US"/>
              </w:rPr>
            </w:pPr>
            <w:r w:rsidRPr="004C7DA2">
              <w:rPr>
                <w:rFonts w:hint="eastAsia"/>
                <w:color w:val="000000"/>
                <w:lang w:val="en-US"/>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140FD" w14:textId="77777777" w:rsidR="004C7DA2" w:rsidRPr="004C7DA2" w:rsidRDefault="004C7DA2" w:rsidP="004C7DA2">
            <w:pPr>
              <w:spacing w:after="0"/>
              <w:jc w:val="center"/>
              <w:rPr>
                <w:color w:val="000000"/>
                <w:lang w:val="en-US"/>
              </w:rPr>
            </w:pPr>
            <w:r w:rsidRPr="004C7DA2">
              <w:rPr>
                <w:rFonts w:hint="eastAsia"/>
                <w:color w:val="000000"/>
                <w:lang w:val="en-US"/>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D67E" w14:textId="77777777" w:rsidR="004C7DA2" w:rsidRPr="004C7DA2" w:rsidRDefault="004C7DA2" w:rsidP="004C7DA2">
            <w:pPr>
              <w:spacing w:after="0"/>
              <w:jc w:val="center"/>
              <w:rPr>
                <w:color w:val="000000"/>
                <w:lang w:val="en-US"/>
              </w:rPr>
            </w:pPr>
            <w:r w:rsidRPr="004C7DA2">
              <w:rPr>
                <w:rFonts w:hint="eastAsia"/>
                <w:color w:val="000000"/>
                <w:lang w:val="en-US"/>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7C89" w14:textId="77777777" w:rsidR="004C7DA2" w:rsidRPr="004C7DA2" w:rsidRDefault="004C7DA2" w:rsidP="004C7DA2">
            <w:pPr>
              <w:spacing w:after="0"/>
              <w:jc w:val="center"/>
              <w:rPr>
                <w:color w:val="000000"/>
                <w:lang w:val="en-US"/>
              </w:rPr>
            </w:pPr>
            <w:r w:rsidRPr="004C7DA2">
              <w:rPr>
                <w:rFonts w:hint="eastAsia"/>
                <w:color w:val="000000"/>
                <w:lang w:val="en-US"/>
              </w:rPr>
              <w:t>#39</w:t>
            </w:r>
          </w:p>
        </w:tc>
        <w:tc>
          <w:tcPr>
            <w:tcW w:w="723" w:type="dxa"/>
            <w:tcBorders>
              <w:top w:val="nil"/>
              <w:left w:val="single" w:sz="4" w:space="0" w:color="auto"/>
              <w:bottom w:val="nil"/>
              <w:right w:val="nil"/>
            </w:tcBorders>
            <w:shd w:val="clear" w:color="auto" w:fill="auto"/>
            <w:vAlign w:val="center"/>
          </w:tcPr>
          <w:p w14:paraId="0DF97F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7A38C2D" w14:textId="77777777" w:rsidR="004C7DA2" w:rsidRPr="004C7DA2" w:rsidRDefault="004C7DA2" w:rsidP="004C7DA2">
            <w:pPr>
              <w:spacing w:after="0"/>
              <w:jc w:val="center"/>
              <w:rPr>
                <w:color w:val="000000"/>
                <w:lang w:val="en-US"/>
              </w:rPr>
            </w:pPr>
          </w:p>
        </w:tc>
      </w:tr>
      <w:tr w:rsidR="004C7DA2" w:rsidRPr="00491A77" w14:paraId="49CD4882" w14:textId="77777777" w:rsidTr="00C925F0">
        <w:trPr>
          <w:trHeight w:val="266"/>
        </w:trPr>
        <w:tc>
          <w:tcPr>
            <w:tcW w:w="1134" w:type="dxa"/>
            <w:shd w:val="clear" w:color="auto" w:fill="auto"/>
            <w:noWrap/>
            <w:vAlign w:val="center"/>
            <w:hideMark/>
          </w:tcPr>
          <w:p w14:paraId="3C19C084" w14:textId="77777777" w:rsidR="004C7DA2" w:rsidRPr="004C7DA2" w:rsidRDefault="004C7DA2" w:rsidP="004C7DA2">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2FB4EFC" w14:textId="77777777" w:rsidR="004C7DA2" w:rsidRPr="004C7DA2" w:rsidRDefault="004C7DA2" w:rsidP="004C7DA2">
            <w:pPr>
              <w:spacing w:after="0"/>
              <w:jc w:val="center"/>
              <w:rPr>
                <w:color w:val="000000"/>
                <w:lang w:val="en-US"/>
              </w:rPr>
            </w:pPr>
            <w:r w:rsidRPr="004C7DA2">
              <w:rPr>
                <w:rFonts w:hint="eastAsia"/>
                <w:color w:val="000000"/>
                <w:lang w:val="en-US"/>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E11FAE1" w14:textId="77777777" w:rsidR="004C7DA2" w:rsidRPr="004C7DA2" w:rsidRDefault="004C7DA2" w:rsidP="004C7DA2">
            <w:pPr>
              <w:spacing w:after="0"/>
              <w:jc w:val="center"/>
              <w:rPr>
                <w:color w:val="000000"/>
                <w:lang w:val="en-US"/>
              </w:rPr>
            </w:pPr>
            <w:r w:rsidRPr="004C7DA2">
              <w:rPr>
                <w:rFonts w:hint="eastAsia"/>
                <w:color w:val="000000"/>
                <w:lang w:val="en-US"/>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D261B4" w14:textId="77777777" w:rsidR="004C7DA2" w:rsidRPr="004C7DA2" w:rsidRDefault="004C7DA2" w:rsidP="004C7DA2">
            <w:pPr>
              <w:spacing w:after="0"/>
              <w:jc w:val="center"/>
              <w:rPr>
                <w:color w:val="000000"/>
                <w:lang w:val="en-US"/>
              </w:rPr>
            </w:pPr>
            <w:r w:rsidRPr="004C7DA2">
              <w:rPr>
                <w:rFonts w:hint="eastAsia"/>
                <w:color w:val="000000"/>
                <w:lang w:val="en-US"/>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BFB19A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B14A8D0"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29CF86D" w14:textId="77777777" w:rsidR="004C7DA2" w:rsidRPr="004C7DA2" w:rsidRDefault="004C7DA2" w:rsidP="004C7DA2">
            <w:pPr>
              <w:spacing w:after="0"/>
              <w:jc w:val="center"/>
              <w:rPr>
                <w:color w:val="000000"/>
                <w:lang w:val="en-US"/>
              </w:rPr>
            </w:pPr>
            <w:r w:rsidRPr="004C7DA2">
              <w:rPr>
                <w:rFonts w:hint="eastAsia"/>
                <w:color w:val="000000"/>
                <w:lang w:val="en-US"/>
              </w:rPr>
              <w:t>5.38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F31E4D" w14:textId="77777777" w:rsidR="004C7DA2" w:rsidRPr="004C7DA2" w:rsidRDefault="004C7DA2" w:rsidP="004C7DA2">
            <w:pPr>
              <w:spacing w:after="0"/>
              <w:jc w:val="center"/>
              <w:rPr>
                <w:color w:val="000000"/>
                <w:lang w:val="en-US"/>
              </w:rPr>
            </w:pPr>
            <w:r w:rsidRPr="004C7DA2">
              <w:rPr>
                <w:rFonts w:hint="eastAsia"/>
                <w:color w:val="000000"/>
                <w:lang w:val="en-US"/>
              </w:rPr>
              <w:t>5.68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DE4C5D" w14:textId="77777777" w:rsidR="004C7DA2" w:rsidRPr="004C7DA2" w:rsidRDefault="004C7DA2" w:rsidP="004C7DA2">
            <w:pPr>
              <w:spacing w:after="0"/>
              <w:jc w:val="center"/>
              <w:rPr>
                <w:color w:val="000000"/>
                <w:lang w:val="en-US"/>
              </w:rPr>
            </w:pPr>
            <w:r w:rsidRPr="004C7DA2">
              <w:rPr>
                <w:rFonts w:hint="eastAsia"/>
                <w:color w:val="000000"/>
                <w:lang w:val="en-US"/>
              </w:rPr>
              <w:t>4.06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A2454D7" w14:textId="77777777" w:rsidR="004C7DA2" w:rsidRPr="004C7DA2" w:rsidRDefault="004C7DA2" w:rsidP="004C7DA2">
            <w:pPr>
              <w:spacing w:after="0"/>
              <w:jc w:val="center"/>
              <w:rPr>
                <w:color w:val="000000"/>
                <w:lang w:val="en-US"/>
              </w:rPr>
            </w:pPr>
            <w:r w:rsidRPr="004C7DA2">
              <w:rPr>
                <w:rFonts w:hint="eastAsia"/>
                <w:color w:val="000000"/>
                <w:lang w:val="en-US"/>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ED799C4" w14:textId="77777777" w:rsidR="004C7DA2" w:rsidRPr="004C7DA2" w:rsidRDefault="004C7DA2" w:rsidP="004C7DA2">
            <w:pPr>
              <w:spacing w:after="0"/>
              <w:jc w:val="center"/>
              <w:rPr>
                <w:color w:val="000000"/>
                <w:lang w:val="en-US"/>
              </w:rPr>
            </w:pPr>
            <w:r w:rsidRPr="004C7DA2">
              <w:rPr>
                <w:rFonts w:hint="eastAsia"/>
                <w:color w:val="000000"/>
                <w:lang w:val="en-US"/>
              </w:rPr>
              <w:t>4.12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32CFFD" w14:textId="77777777" w:rsidR="004C7DA2" w:rsidRPr="004C7DA2" w:rsidRDefault="004C7DA2" w:rsidP="004C7DA2">
            <w:pPr>
              <w:spacing w:after="0"/>
              <w:jc w:val="center"/>
              <w:rPr>
                <w:color w:val="000000"/>
                <w:lang w:val="en-US"/>
              </w:rPr>
            </w:pPr>
            <w:r w:rsidRPr="004C7DA2">
              <w:rPr>
                <w:rFonts w:hint="eastAsia"/>
                <w:color w:val="000000"/>
                <w:lang w:val="en-US"/>
              </w:rPr>
              <w:t>4.42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8620A4E"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3233AC" w14:textId="77777777" w:rsidR="004C7DA2" w:rsidRPr="004C7DA2" w:rsidRDefault="004C7DA2" w:rsidP="004C7DA2">
            <w:pPr>
              <w:spacing w:after="0"/>
              <w:jc w:val="center"/>
              <w:rPr>
                <w:color w:val="000000"/>
                <w:lang w:val="en-US"/>
              </w:rPr>
            </w:pPr>
            <w:r w:rsidRPr="004C7DA2">
              <w:rPr>
                <w:rFonts w:hint="eastAsia"/>
                <w:color w:val="000000"/>
                <w:lang w:val="en-US"/>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F4FF16" w14:textId="77777777" w:rsidR="004C7DA2" w:rsidRPr="004C7DA2" w:rsidRDefault="004C7DA2" w:rsidP="004C7DA2">
            <w:pPr>
              <w:spacing w:after="0"/>
              <w:jc w:val="center"/>
              <w:rPr>
                <w:color w:val="000000"/>
                <w:lang w:val="en-US"/>
              </w:rPr>
            </w:pPr>
            <w:r w:rsidRPr="004C7DA2">
              <w:rPr>
                <w:rFonts w:hint="eastAsia"/>
                <w:color w:val="000000"/>
                <w:lang w:val="en-US"/>
              </w:rPr>
              <w:t>5.97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5EAD246" w14:textId="77777777" w:rsidR="004C7DA2" w:rsidRPr="004C7DA2" w:rsidRDefault="004C7DA2" w:rsidP="004C7DA2">
            <w:pPr>
              <w:spacing w:after="0"/>
              <w:jc w:val="center"/>
              <w:rPr>
                <w:color w:val="000000"/>
                <w:lang w:val="en-US"/>
              </w:rPr>
            </w:pPr>
            <w:r w:rsidRPr="004C7DA2">
              <w:rPr>
                <w:rFonts w:hint="eastAsia"/>
                <w:color w:val="000000"/>
                <w:lang w:val="en-US"/>
              </w:rPr>
              <w:t>7.55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9194C2" w14:textId="77777777" w:rsidR="004C7DA2" w:rsidRPr="004C7DA2" w:rsidRDefault="004C7DA2" w:rsidP="004C7DA2">
            <w:pPr>
              <w:spacing w:after="0"/>
              <w:jc w:val="center"/>
              <w:rPr>
                <w:color w:val="000000"/>
                <w:lang w:val="en-US"/>
              </w:rPr>
            </w:pPr>
            <w:r w:rsidRPr="004C7DA2">
              <w:rPr>
                <w:rFonts w:hint="eastAsia"/>
                <w:color w:val="000000"/>
                <w:lang w:val="en-US"/>
              </w:rPr>
              <w:t>5.21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8049B56" w14:textId="77777777" w:rsidR="004C7DA2" w:rsidRPr="004C7DA2" w:rsidRDefault="004C7DA2" w:rsidP="004C7DA2">
            <w:pPr>
              <w:spacing w:after="0"/>
              <w:jc w:val="center"/>
              <w:rPr>
                <w:color w:val="000000"/>
                <w:lang w:val="en-US"/>
              </w:rPr>
            </w:pPr>
            <w:r w:rsidRPr="004C7DA2">
              <w:rPr>
                <w:rFonts w:hint="eastAsia"/>
                <w:color w:val="000000"/>
                <w:lang w:val="en-US"/>
              </w:rPr>
              <w:t>7.63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3C80950"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3" w:type="dxa"/>
            <w:tcBorders>
              <w:top w:val="nil"/>
              <w:left w:val="single" w:sz="4" w:space="0" w:color="auto"/>
              <w:bottom w:val="single" w:sz="4" w:space="0" w:color="auto"/>
              <w:right w:val="nil"/>
            </w:tcBorders>
            <w:shd w:val="clear" w:color="auto" w:fill="FFFFFF" w:themeFill="background1"/>
            <w:vAlign w:val="center"/>
          </w:tcPr>
          <w:p w14:paraId="4C19F816"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1B4F3C69" w14:textId="77777777" w:rsidR="004C7DA2" w:rsidRPr="004C7DA2" w:rsidRDefault="004C7DA2" w:rsidP="004C7DA2">
            <w:pPr>
              <w:spacing w:after="0"/>
              <w:jc w:val="center"/>
              <w:rPr>
                <w:color w:val="000000"/>
                <w:lang w:val="en-US"/>
              </w:rPr>
            </w:pPr>
          </w:p>
        </w:tc>
      </w:tr>
      <w:tr w:rsidR="004C7DA2" w:rsidRPr="00491A77" w14:paraId="6F191EAB" w14:textId="77777777" w:rsidTr="00C925F0">
        <w:trPr>
          <w:trHeight w:val="266"/>
        </w:trPr>
        <w:tc>
          <w:tcPr>
            <w:tcW w:w="1134" w:type="dxa"/>
            <w:shd w:val="clear" w:color="auto" w:fill="auto"/>
            <w:noWrap/>
            <w:vAlign w:val="center"/>
            <w:hideMark/>
          </w:tcPr>
          <w:p w14:paraId="63637E30"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AECE4E8"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0</w:t>
            </w:r>
          </w:p>
        </w:tc>
        <w:tc>
          <w:tcPr>
            <w:tcW w:w="723" w:type="dxa"/>
            <w:tcBorders>
              <w:top w:val="single" w:sz="4" w:space="0" w:color="auto"/>
              <w:bottom w:val="single" w:sz="4" w:space="0" w:color="auto"/>
            </w:tcBorders>
            <w:shd w:val="clear" w:color="auto" w:fill="auto"/>
            <w:noWrap/>
            <w:vAlign w:val="center"/>
          </w:tcPr>
          <w:p w14:paraId="6D168094"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1</w:t>
            </w:r>
          </w:p>
        </w:tc>
        <w:tc>
          <w:tcPr>
            <w:tcW w:w="723" w:type="dxa"/>
            <w:tcBorders>
              <w:top w:val="single" w:sz="4" w:space="0" w:color="auto"/>
              <w:bottom w:val="single" w:sz="4" w:space="0" w:color="auto"/>
            </w:tcBorders>
            <w:shd w:val="clear" w:color="auto" w:fill="auto"/>
            <w:noWrap/>
            <w:vAlign w:val="center"/>
          </w:tcPr>
          <w:p w14:paraId="134FA7FA"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EBDF2F"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3</w:t>
            </w:r>
          </w:p>
        </w:tc>
        <w:tc>
          <w:tcPr>
            <w:tcW w:w="722" w:type="dxa"/>
            <w:tcBorders>
              <w:top w:val="single" w:sz="4" w:space="0" w:color="auto"/>
              <w:bottom w:val="single" w:sz="4" w:space="0" w:color="auto"/>
            </w:tcBorders>
            <w:shd w:val="clear" w:color="auto" w:fill="auto"/>
            <w:noWrap/>
            <w:vAlign w:val="center"/>
          </w:tcPr>
          <w:p w14:paraId="00DE053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4</w:t>
            </w:r>
          </w:p>
        </w:tc>
        <w:tc>
          <w:tcPr>
            <w:tcW w:w="723" w:type="dxa"/>
            <w:tcBorders>
              <w:top w:val="single" w:sz="4" w:space="0" w:color="auto"/>
              <w:bottom w:val="single" w:sz="4" w:space="0" w:color="auto"/>
            </w:tcBorders>
            <w:shd w:val="clear" w:color="auto" w:fill="auto"/>
            <w:noWrap/>
            <w:vAlign w:val="center"/>
          </w:tcPr>
          <w:p w14:paraId="607ABB43"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5</w:t>
            </w:r>
          </w:p>
        </w:tc>
        <w:tc>
          <w:tcPr>
            <w:tcW w:w="723" w:type="dxa"/>
            <w:tcBorders>
              <w:top w:val="single" w:sz="4" w:space="0" w:color="auto"/>
              <w:bottom w:val="single" w:sz="4" w:space="0" w:color="auto"/>
            </w:tcBorders>
            <w:shd w:val="clear" w:color="auto" w:fill="auto"/>
            <w:noWrap/>
            <w:vAlign w:val="center"/>
          </w:tcPr>
          <w:p w14:paraId="5F6EE09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6</w:t>
            </w:r>
          </w:p>
        </w:tc>
        <w:tc>
          <w:tcPr>
            <w:tcW w:w="723" w:type="dxa"/>
            <w:tcBorders>
              <w:top w:val="single" w:sz="4" w:space="0" w:color="auto"/>
              <w:bottom w:val="single" w:sz="4" w:space="0" w:color="auto"/>
            </w:tcBorders>
            <w:shd w:val="clear" w:color="auto" w:fill="auto"/>
            <w:noWrap/>
            <w:vAlign w:val="center"/>
          </w:tcPr>
          <w:p w14:paraId="3BAAF1B3" w14:textId="77777777" w:rsidR="004C7DA2" w:rsidRPr="004C7DA2" w:rsidRDefault="004C7DA2" w:rsidP="004C7DA2">
            <w:pPr>
              <w:spacing w:after="0"/>
              <w:jc w:val="center"/>
              <w:rPr>
                <w:color w:val="000000"/>
                <w:lang w:val="en-US"/>
              </w:rPr>
            </w:pPr>
            <w:r w:rsidRPr="004C7DA2">
              <w:rPr>
                <w:rFonts w:hint="eastAsia"/>
                <w:color w:val="000000"/>
                <w:lang w:val="en-US"/>
              </w:rPr>
              <w:t>#47</w:t>
            </w:r>
          </w:p>
        </w:tc>
        <w:tc>
          <w:tcPr>
            <w:tcW w:w="723" w:type="dxa"/>
            <w:tcBorders>
              <w:top w:val="single" w:sz="4" w:space="0" w:color="auto"/>
              <w:bottom w:val="single" w:sz="4" w:space="0" w:color="auto"/>
            </w:tcBorders>
            <w:shd w:val="clear" w:color="auto" w:fill="auto"/>
            <w:noWrap/>
            <w:vAlign w:val="center"/>
          </w:tcPr>
          <w:p w14:paraId="280728A2" w14:textId="77777777" w:rsidR="004C7DA2" w:rsidRPr="004C7DA2" w:rsidRDefault="004C7DA2" w:rsidP="004C7DA2">
            <w:pPr>
              <w:spacing w:after="0"/>
              <w:jc w:val="center"/>
              <w:rPr>
                <w:color w:val="000000"/>
                <w:lang w:val="en-US"/>
              </w:rPr>
            </w:pPr>
            <w:r w:rsidRPr="004C7DA2">
              <w:rPr>
                <w:rFonts w:hint="eastAsia"/>
                <w:color w:val="000000"/>
                <w:lang w:val="en-US"/>
              </w:rPr>
              <w:t>#48</w:t>
            </w:r>
          </w:p>
        </w:tc>
        <w:tc>
          <w:tcPr>
            <w:tcW w:w="722" w:type="dxa"/>
            <w:tcBorders>
              <w:top w:val="single" w:sz="4" w:space="0" w:color="auto"/>
              <w:bottom w:val="single" w:sz="4" w:space="0" w:color="auto"/>
            </w:tcBorders>
            <w:shd w:val="clear" w:color="auto" w:fill="auto"/>
            <w:noWrap/>
            <w:vAlign w:val="center"/>
          </w:tcPr>
          <w:p w14:paraId="35AEA911" w14:textId="77777777" w:rsidR="004C7DA2" w:rsidRPr="004C7DA2" w:rsidRDefault="004C7DA2" w:rsidP="004C7DA2">
            <w:pPr>
              <w:spacing w:after="0"/>
              <w:jc w:val="center"/>
              <w:rPr>
                <w:color w:val="000000"/>
                <w:lang w:val="en-US"/>
              </w:rPr>
            </w:pPr>
            <w:r w:rsidRPr="004C7DA2">
              <w:rPr>
                <w:rFonts w:hint="eastAsia"/>
                <w:color w:val="000000"/>
                <w:lang w:val="en-US"/>
              </w:rPr>
              <w:t>#49</w:t>
            </w:r>
          </w:p>
        </w:tc>
        <w:tc>
          <w:tcPr>
            <w:tcW w:w="723" w:type="dxa"/>
            <w:tcBorders>
              <w:top w:val="single" w:sz="4" w:space="0" w:color="auto"/>
              <w:bottom w:val="single" w:sz="4" w:space="0" w:color="auto"/>
            </w:tcBorders>
            <w:shd w:val="clear" w:color="auto" w:fill="auto"/>
            <w:noWrap/>
            <w:vAlign w:val="center"/>
          </w:tcPr>
          <w:p w14:paraId="0898BF54" w14:textId="77777777" w:rsidR="004C7DA2" w:rsidRPr="004C7DA2" w:rsidRDefault="004C7DA2" w:rsidP="004C7DA2">
            <w:pPr>
              <w:spacing w:after="0"/>
              <w:jc w:val="center"/>
              <w:rPr>
                <w:color w:val="000000"/>
                <w:lang w:val="en-US"/>
              </w:rPr>
            </w:pPr>
            <w:r w:rsidRPr="004C7DA2">
              <w:rPr>
                <w:rFonts w:hint="eastAsia"/>
                <w:color w:val="000000"/>
                <w:lang w:val="en-US"/>
              </w:rPr>
              <w:t>#50</w:t>
            </w:r>
          </w:p>
        </w:tc>
        <w:tc>
          <w:tcPr>
            <w:tcW w:w="723" w:type="dxa"/>
            <w:tcBorders>
              <w:top w:val="single" w:sz="4" w:space="0" w:color="auto"/>
              <w:bottom w:val="single" w:sz="4" w:space="0" w:color="auto"/>
            </w:tcBorders>
            <w:shd w:val="clear" w:color="auto" w:fill="auto"/>
            <w:noWrap/>
            <w:vAlign w:val="center"/>
          </w:tcPr>
          <w:p w14:paraId="66F0BE4C" w14:textId="77777777" w:rsidR="004C7DA2" w:rsidRPr="004C7DA2" w:rsidRDefault="004C7DA2" w:rsidP="004C7DA2">
            <w:pPr>
              <w:spacing w:after="0"/>
              <w:jc w:val="center"/>
              <w:rPr>
                <w:color w:val="000000"/>
                <w:lang w:val="en-US"/>
              </w:rPr>
            </w:pPr>
            <w:r w:rsidRPr="004C7DA2">
              <w:rPr>
                <w:rFonts w:hint="eastAsia"/>
                <w:color w:val="000000"/>
                <w:lang w:val="en-US"/>
              </w:rPr>
              <w:t>#51</w:t>
            </w:r>
          </w:p>
        </w:tc>
        <w:tc>
          <w:tcPr>
            <w:tcW w:w="723" w:type="dxa"/>
            <w:tcBorders>
              <w:top w:val="single" w:sz="4" w:space="0" w:color="auto"/>
              <w:bottom w:val="single" w:sz="4" w:space="0" w:color="auto"/>
            </w:tcBorders>
            <w:shd w:val="clear" w:color="auto" w:fill="auto"/>
            <w:noWrap/>
            <w:vAlign w:val="center"/>
          </w:tcPr>
          <w:p w14:paraId="3CC16012" w14:textId="77777777" w:rsidR="004C7DA2" w:rsidRPr="004C7DA2" w:rsidRDefault="004C7DA2" w:rsidP="004C7DA2">
            <w:pPr>
              <w:spacing w:after="0"/>
              <w:jc w:val="center"/>
              <w:rPr>
                <w:color w:val="000000"/>
                <w:lang w:val="en-US"/>
              </w:rPr>
            </w:pPr>
            <w:r w:rsidRPr="004C7DA2">
              <w:rPr>
                <w:rFonts w:hint="eastAsia"/>
                <w:color w:val="000000"/>
                <w:lang w:val="en-US"/>
              </w:rPr>
              <w:t>#52</w:t>
            </w:r>
          </w:p>
        </w:tc>
        <w:tc>
          <w:tcPr>
            <w:tcW w:w="722" w:type="dxa"/>
            <w:tcBorders>
              <w:top w:val="single" w:sz="4" w:space="0" w:color="auto"/>
              <w:bottom w:val="single" w:sz="4" w:space="0" w:color="auto"/>
            </w:tcBorders>
            <w:shd w:val="clear" w:color="auto" w:fill="auto"/>
            <w:noWrap/>
            <w:vAlign w:val="center"/>
          </w:tcPr>
          <w:p w14:paraId="618F730C" w14:textId="77777777" w:rsidR="004C7DA2" w:rsidRPr="004C7DA2" w:rsidRDefault="004C7DA2" w:rsidP="004C7DA2">
            <w:pPr>
              <w:spacing w:after="0"/>
              <w:jc w:val="center"/>
              <w:rPr>
                <w:color w:val="000000"/>
                <w:lang w:val="en-US"/>
              </w:rPr>
            </w:pPr>
            <w:r w:rsidRPr="004C7DA2">
              <w:rPr>
                <w:rFonts w:hint="eastAsia"/>
                <w:color w:val="000000"/>
                <w:lang w:val="en-US"/>
              </w:rPr>
              <w:t>#53</w:t>
            </w:r>
          </w:p>
        </w:tc>
        <w:tc>
          <w:tcPr>
            <w:tcW w:w="723" w:type="dxa"/>
            <w:tcBorders>
              <w:top w:val="single" w:sz="4" w:space="0" w:color="auto"/>
              <w:bottom w:val="single" w:sz="4" w:space="0" w:color="auto"/>
            </w:tcBorders>
            <w:shd w:val="clear" w:color="auto" w:fill="auto"/>
            <w:noWrap/>
            <w:vAlign w:val="center"/>
          </w:tcPr>
          <w:p w14:paraId="573D6B66" w14:textId="77777777" w:rsidR="004C7DA2" w:rsidRPr="004C7DA2" w:rsidRDefault="004C7DA2" w:rsidP="004C7DA2">
            <w:pPr>
              <w:spacing w:after="0"/>
              <w:jc w:val="center"/>
              <w:rPr>
                <w:color w:val="000000"/>
                <w:lang w:val="en-US"/>
              </w:rPr>
            </w:pPr>
            <w:r w:rsidRPr="004C7DA2">
              <w:rPr>
                <w:rFonts w:hint="eastAsia"/>
                <w:color w:val="000000"/>
                <w:lang w:val="en-US"/>
              </w:rPr>
              <w:t>#54</w:t>
            </w:r>
          </w:p>
        </w:tc>
        <w:tc>
          <w:tcPr>
            <w:tcW w:w="723" w:type="dxa"/>
            <w:tcBorders>
              <w:top w:val="single" w:sz="4" w:space="0" w:color="auto"/>
              <w:bottom w:val="single" w:sz="4" w:space="0" w:color="auto"/>
            </w:tcBorders>
            <w:shd w:val="clear" w:color="auto" w:fill="auto"/>
            <w:noWrap/>
            <w:vAlign w:val="center"/>
          </w:tcPr>
          <w:p w14:paraId="6A4E124D" w14:textId="77777777" w:rsidR="004C7DA2" w:rsidRPr="004C7DA2" w:rsidRDefault="004C7DA2" w:rsidP="004C7DA2">
            <w:pPr>
              <w:spacing w:after="0"/>
              <w:jc w:val="center"/>
              <w:rPr>
                <w:color w:val="000000"/>
                <w:lang w:val="en-US"/>
              </w:rPr>
            </w:pPr>
            <w:r w:rsidRPr="004C7DA2">
              <w:rPr>
                <w:rFonts w:hint="eastAsia"/>
                <w:color w:val="000000"/>
                <w:lang w:val="en-US"/>
              </w:rPr>
              <w:t>#55</w:t>
            </w:r>
          </w:p>
        </w:tc>
        <w:tc>
          <w:tcPr>
            <w:tcW w:w="723" w:type="dxa"/>
            <w:tcBorders>
              <w:top w:val="single" w:sz="4" w:space="0" w:color="auto"/>
              <w:bottom w:val="single" w:sz="4" w:space="0" w:color="auto"/>
            </w:tcBorders>
            <w:shd w:val="clear" w:color="auto" w:fill="auto"/>
            <w:noWrap/>
            <w:vAlign w:val="center"/>
          </w:tcPr>
          <w:p w14:paraId="5021038A" w14:textId="77777777" w:rsidR="004C7DA2" w:rsidRPr="004C7DA2" w:rsidRDefault="004C7DA2" w:rsidP="004C7DA2">
            <w:pPr>
              <w:spacing w:after="0"/>
              <w:jc w:val="center"/>
              <w:rPr>
                <w:color w:val="000000"/>
                <w:lang w:val="en-US"/>
              </w:rPr>
            </w:pPr>
            <w:r w:rsidRPr="004C7DA2">
              <w:rPr>
                <w:rFonts w:hint="eastAsia"/>
                <w:color w:val="000000"/>
                <w:lang w:val="en-US"/>
              </w:rPr>
              <w:t>#56</w:t>
            </w:r>
          </w:p>
        </w:tc>
        <w:tc>
          <w:tcPr>
            <w:tcW w:w="723" w:type="dxa"/>
            <w:tcBorders>
              <w:top w:val="single" w:sz="4" w:space="0" w:color="auto"/>
              <w:bottom w:val="single" w:sz="4" w:space="0" w:color="auto"/>
            </w:tcBorders>
            <w:shd w:val="clear" w:color="auto" w:fill="auto"/>
            <w:noWrap/>
            <w:vAlign w:val="center"/>
          </w:tcPr>
          <w:p w14:paraId="1D91B0BB" w14:textId="77777777" w:rsidR="004C7DA2" w:rsidRPr="004C7DA2" w:rsidRDefault="004C7DA2" w:rsidP="004C7DA2">
            <w:pPr>
              <w:spacing w:after="0"/>
              <w:jc w:val="center"/>
              <w:rPr>
                <w:color w:val="000000"/>
                <w:lang w:val="en-US"/>
              </w:rPr>
            </w:pPr>
            <w:r w:rsidRPr="004C7DA2">
              <w:rPr>
                <w:rFonts w:hint="eastAsia"/>
                <w:color w:val="000000"/>
                <w:lang w:val="en-US"/>
              </w:rPr>
              <w:t>#57</w:t>
            </w:r>
          </w:p>
        </w:tc>
        <w:tc>
          <w:tcPr>
            <w:tcW w:w="723" w:type="dxa"/>
            <w:tcBorders>
              <w:top w:val="single" w:sz="4" w:space="0" w:color="auto"/>
              <w:bottom w:val="single" w:sz="4" w:space="0" w:color="auto"/>
            </w:tcBorders>
            <w:shd w:val="clear" w:color="auto" w:fill="auto"/>
            <w:vAlign w:val="center"/>
          </w:tcPr>
          <w:p w14:paraId="7935C97A" w14:textId="77777777" w:rsidR="004C7DA2" w:rsidRPr="004C7DA2" w:rsidRDefault="004C7DA2" w:rsidP="004C7DA2">
            <w:pPr>
              <w:spacing w:after="0"/>
              <w:jc w:val="center"/>
              <w:rPr>
                <w:color w:val="000000"/>
                <w:lang w:val="en-US"/>
              </w:rPr>
            </w:pPr>
            <w:r w:rsidRPr="004C7DA2">
              <w:rPr>
                <w:rFonts w:hint="eastAsia"/>
                <w:color w:val="000000"/>
                <w:lang w:val="en-US"/>
              </w:rPr>
              <w:t>#58</w:t>
            </w:r>
          </w:p>
        </w:tc>
        <w:tc>
          <w:tcPr>
            <w:tcW w:w="723" w:type="dxa"/>
            <w:tcBorders>
              <w:top w:val="single" w:sz="4" w:space="0" w:color="auto"/>
              <w:bottom w:val="single" w:sz="4" w:space="0" w:color="auto"/>
            </w:tcBorders>
            <w:shd w:val="clear" w:color="auto" w:fill="auto"/>
            <w:vAlign w:val="center"/>
          </w:tcPr>
          <w:p w14:paraId="1F7F3B78"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59</w:t>
            </w:r>
          </w:p>
        </w:tc>
      </w:tr>
      <w:tr w:rsidR="004C7DA2" w:rsidRPr="00491A77" w14:paraId="4E143F63" w14:textId="77777777" w:rsidTr="00C925F0">
        <w:trPr>
          <w:trHeight w:val="266"/>
        </w:trPr>
        <w:tc>
          <w:tcPr>
            <w:tcW w:w="1134" w:type="dxa"/>
            <w:shd w:val="clear" w:color="auto" w:fill="auto"/>
            <w:noWrap/>
            <w:vAlign w:val="center"/>
            <w:hideMark/>
          </w:tcPr>
          <w:p w14:paraId="31BA692D"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761C248" w14:textId="77777777" w:rsidR="004C7DA2" w:rsidRPr="004C7DA2" w:rsidRDefault="004C7DA2" w:rsidP="004C7DA2">
            <w:pPr>
              <w:spacing w:after="0"/>
              <w:jc w:val="center"/>
              <w:rPr>
                <w:color w:val="000000"/>
                <w:lang w:val="en-US"/>
              </w:rPr>
            </w:pPr>
            <w:r w:rsidRPr="004C7DA2">
              <w:rPr>
                <w:rFonts w:hint="eastAsia"/>
                <w:color w:val="000000"/>
                <w:lang w:val="en-US"/>
              </w:rPr>
              <w:t>11.15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C672350" w14:textId="77777777" w:rsidR="004C7DA2" w:rsidRPr="004C7DA2" w:rsidRDefault="004C7DA2" w:rsidP="004C7DA2">
            <w:pPr>
              <w:spacing w:after="0"/>
              <w:jc w:val="center"/>
              <w:rPr>
                <w:color w:val="000000"/>
                <w:lang w:val="en-US"/>
              </w:rPr>
            </w:pPr>
            <w:r w:rsidRPr="004C7DA2">
              <w:rPr>
                <w:rFonts w:hint="eastAsia"/>
                <w:color w:val="000000"/>
                <w:lang w:val="en-US"/>
              </w:rPr>
              <w:t>6.75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BC2A820"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5B8BB53"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AF747FA" w14:textId="77777777" w:rsidR="004C7DA2" w:rsidRPr="004C7DA2" w:rsidRDefault="004C7DA2" w:rsidP="004C7DA2">
            <w:pPr>
              <w:spacing w:after="0"/>
              <w:jc w:val="center"/>
              <w:rPr>
                <w:color w:val="000000"/>
                <w:lang w:val="en-US"/>
              </w:rPr>
            </w:pPr>
            <w:r w:rsidRPr="004C7DA2">
              <w:rPr>
                <w:rFonts w:hint="eastAsia"/>
                <w:color w:val="000000"/>
                <w:lang w:val="en-US"/>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912029" w14:textId="77777777" w:rsidR="004C7DA2" w:rsidRPr="004C7DA2" w:rsidRDefault="004C7DA2" w:rsidP="004C7DA2">
            <w:pPr>
              <w:spacing w:after="0"/>
              <w:jc w:val="center"/>
              <w:rPr>
                <w:color w:val="000000"/>
                <w:lang w:val="en-US"/>
              </w:rPr>
            </w:pPr>
            <w:r w:rsidRPr="004C7DA2">
              <w:rPr>
                <w:rFonts w:hint="eastAsia"/>
                <w:color w:val="000000"/>
                <w:lang w:val="en-US"/>
              </w:rPr>
              <w:t>5.91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98B6C4E" w14:textId="77777777" w:rsidR="004C7DA2" w:rsidRPr="004C7DA2" w:rsidRDefault="004C7DA2" w:rsidP="004C7DA2">
            <w:pPr>
              <w:spacing w:after="0"/>
              <w:jc w:val="center"/>
              <w:rPr>
                <w:color w:val="000000"/>
                <w:lang w:val="en-US"/>
              </w:rPr>
            </w:pPr>
            <w:r w:rsidRPr="004C7DA2">
              <w:rPr>
                <w:rFonts w:hint="eastAsia"/>
                <w:color w:val="000000"/>
                <w:lang w:val="en-US"/>
              </w:rPr>
              <w:t>7.75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4C6DB01" w14:textId="77777777" w:rsidR="004C7DA2" w:rsidRPr="004C7DA2" w:rsidRDefault="004C7DA2" w:rsidP="004C7DA2">
            <w:pPr>
              <w:spacing w:after="0"/>
              <w:jc w:val="center"/>
              <w:rPr>
                <w:color w:val="000000"/>
                <w:lang w:val="en-US"/>
              </w:rPr>
            </w:pPr>
            <w:r w:rsidRPr="004C7DA2">
              <w:rPr>
                <w:rFonts w:hint="eastAsia"/>
                <w:color w:val="000000"/>
                <w:lang w:val="en-US"/>
              </w:rPr>
              <w:t>5.22</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BCC9A11"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3F5CD0" w14:textId="77777777" w:rsidR="004C7DA2" w:rsidRPr="004C7DA2" w:rsidRDefault="004C7DA2" w:rsidP="004C7DA2">
            <w:pPr>
              <w:spacing w:after="0"/>
              <w:jc w:val="center"/>
              <w:rPr>
                <w:color w:val="000000"/>
                <w:lang w:val="en-US"/>
              </w:rPr>
            </w:pPr>
            <w:r w:rsidRPr="004C7DA2">
              <w:rPr>
                <w:rFonts w:hint="eastAsia"/>
                <w:color w:val="000000"/>
                <w:lang w:val="en-US"/>
              </w:rPr>
              <w:t>3.91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0D85AEC" w14:textId="77777777" w:rsidR="004C7DA2" w:rsidRPr="004C7DA2" w:rsidRDefault="004C7DA2" w:rsidP="004C7DA2">
            <w:pPr>
              <w:spacing w:after="0"/>
              <w:jc w:val="center"/>
              <w:rPr>
                <w:color w:val="000000"/>
                <w:lang w:val="en-US"/>
              </w:rPr>
            </w:pPr>
            <w:r w:rsidRPr="004C7DA2">
              <w:rPr>
                <w:rFonts w:hint="eastAsia"/>
                <w:color w:val="000000"/>
                <w:lang w:val="en-US"/>
              </w:rPr>
              <w:t>6.02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724F4E4" w14:textId="77777777" w:rsidR="004C7DA2" w:rsidRPr="004C7DA2" w:rsidRDefault="004C7DA2" w:rsidP="004C7DA2">
            <w:pPr>
              <w:spacing w:after="0"/>
              <w:jc w:val="center"/>
              <w:rPr>
                <w:color w:val="000000"/>
                <w:lang w:val="en-US"/>
              </w:rPr>
            </w:pPr>
            <w:r w:rsidRPr="004C7DA2">
              <w:rPr>
                <w:rFonts w:hint="eastAsia"/>
                <w:color w:val="000000"/>
                <w:lang w:val="en-US"/>
              </w:rPr>
              <w:t>3.44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D38A8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176EDC7" w14:textId="77777777" w:rsidR="004C7DA2" w:rsidRPr="004C7DA2" w:rsidRDefault="004C7DA2" w:rsidP="004C7DA2">
            <w:pPr>
              <w:spacing w:after="0"/>
              <w:jc w:val="center"/>
              <w:rPr>
                <w:color w:val="000000"/>
                <w:lang w:val="en-US"/>
              </w:rPr>
            </w:pPr>
            <w:r w:rsidRPr="004C7DA2">
              <w:rPr>
                <w:rFonts w:hint="eastAsia"/>
                <w:color w:val="000000"/>
                <w:lang w:val="en-US"/>
              </w:rPr>
              <w:t>3.35</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A8CF216"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302D82"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E7CEA"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AE8AF"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05D6CF3"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B2964FF" w14:textId="77777777" w:rsidR="004C7DA2" w:rsidRPr="004C7DA2" w:rsidRDefault="004C7DA2" w:rsidP="004C7DA2">
            <w:pPr>
              <w:spacing w:after="0"/>
              <w:jc w:val="center"/>
              <w:rPr>
                <w:color w:val="000000"/>
                <w:lang w:val="en-US"/>
              </w:rPr>
            </w:pPr>
            <w:r w:rsidRPr="004C7DA2">
              <w:rPr>
                <w:rFonts w:hint="eastAsia"/>
                <w:color w:val="000000"/>
                <w:lang w:val="en-US"/>
              </w:rPr>
              <w:t>7.03</w:t>
            </w:r>
          </w:p>
        </w:tc>
      </w:tr>
      <w:tr w:rsidR="004C7DA2" w:rsidRPr="00491A77" w14:paraId="30429017" w14:textId="77777777" w:rsidTr="00C925F0">
        <w:trPr>
          <w:trHeight w:val="266"/>
        </w:trPr>
        <w:tc>
          <w:tcPr>
            <w:tcW w:w="1134" w:type="dxa"/>
            <w:shd w:val="clear" w:color="auto" w:fill="auto"/>
            <w:noWrap/>
            <w:vAlign w:val="center"/>
          </w:tcPr>
          <w:p w14:paraId="79D08E01"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4C2C9"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16DC3"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CBC62"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0731"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CBED"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016DF"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1F55"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0F42A" w14:textId="77777777" w:rsidR="004C7DA2" w:rsidRPr="004C7DA2" w:rsidRDefault="004C7DA2" w:rsidP="004C7DA2">
            <w:pPr>
              <w:spacing w:after="0"/>
              <w:jc w:val="center"/>
              <w:rPr>
                <w:color w:val="000000"/>
                <w:lang w:val="en-US"/>
              </w:rPr>
            </w:pPr>
            <w:r w:rsidRPr="004C7DA2">
              <w:rPr>
                <w:rFonts w:hint="eastAsia"/>
                <w:color w:val="000000"/>
                <w:lang w:val="en-US"/>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3EBDC" w14:textId="77777777" w:rsidR="004C7DA2" w:rsidRPr="004C7DA2" w:rsidRDefault="004C7DA2" w:rsidP="004C7DA2">
            <w:pPr>
              <w:spacing w:after="0"/>
              <w:jc w:val="center"/>
              <w:rPr>
                <w:color w:val="000000"/>
                <w:lang w:val="en-US"/>
              </w:rPr>
            </w:pPr>
            <w:r w:rsidRPr="004C7DA2">
              <w:rPr>
                <w:rFonts w:hint="eastAsia"/>
                <w:color w:val="000000"/>
                <w:lang w:val="en-US"/>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C59D2" w14:textId="77777777" w:rsidR="004C7DA2" w:rsidRPr="004C7DA2" w:rsidRDefault="004C7DA2" w:rsidP="004C7DA2">
            <w:pPr>
              <w:spacing w:after="0"/>
              <w:jc w:val="center"/>
              <w:rPr>
                <w:color w:val="000000"/>
                <w:lang w:val="en-US"/>
              </w:rPr>
            </w:pPr>
            <w:r w:rsidRPr="004C7DA2">
              <w:rPr>
                <w:rFonts w:hint="eastAsia"/>
                <w:color w:val="000000"/>
                <w:lang w:val="en-US"/>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EB3B7" w14:textId="77777777" w:rsidR="004C7DA2" w:rsidRPr="004C7DA2" w:rsidRDefault="004C7DA2" w:rsidP="004C7DA2">
            <w:pPr>
              <w:spacing w:after="0"/>
              <w:jc w:val="center"/>
              <w:rPr>
                <w:color w:val="000000"/>
                <w:lang w:val="en-US"/>
              </w:rPr>
            </w:pPr>
            <w:r w:rsidRPr="004C7DA2">
              <w:rPr>
                <w:rFonts w:hint="eastAsia"/>
                <w:color w:val="000000"/>
                <w:lang w:val="en-US"/>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158F0" w14:textId="77777777" w:rsidR="004C7DA2" w:rsidRPr="004C7DA2" w:rsidRDefault="004C7DA2" w:rsidP="004C7DA2">
            <w:pPr>
              <w:spacing w:after="0"/>
              <w:jc w:val="center"/>
              <w:rPr>
                <w:color w:val="000000"/>
                <w:lang w:val="en-US"/>
              </w:rPr>
            </w:pPr>
            <w:r w:rsidRPr="004C7DA2">
              <w:rPr>
                <w:rFonts w:hint="eastAsia"/>
                <w:color w:val="000000"/>
                <w:lang w:val="en-US"/>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DA06B" w14:textId="77777777" w:rsidR="004C7DA2" w:rsidRPr="004C7DA2" w:rsidRDefault="004C7DA2" w:rsidP="004C7DA2">
            <w:pPr>
              <w:spacing w:after="0"/>
              <w:jc w:val="center"/>
              <w:rPr>
                <w:color w:val="000000"/>
                <w:lang w:val="en-US"/>
              </w:rPr>
            </w:pPr>
            <w:r w:rsidRPr="004C7DA2">
              <w:rPr>
                <w:rFonts w:hint="eastAsia"/>
                <w:color w:val="000000"/>
                <w:lang w:val="en-US"/>
              </w:rPr>
              <w:t>#72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E94F" w14:textId="77777777" w:rsidR="004C7DA2" w:rsidRPr="004C7DA2" w:rsidRDefault="004C7DA2" w:rsidP="004C7DA2">
            <w:pPr>
              <w:spacing w:after="0"/>
              <w:jc w:val="center"/>
              <w:rPr>
                <w:color w:val="000000"/>
                <w:lang w:val="en-US"/>
              </w:rPr>
            </w:pPr>
            <w:r w:rsidRPr="004C7DA2">
              <w:rPr>
                <w:rFonts w:hint="eastAsia"/>
                <w:color w:val="000000"/>
                <w:lang w:val="en-US"/>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65DA1" w14:textId="77777777" w:rsidR="004C7DA2" w:rsidRPr="004C7DA2" w:rsidRDefault="004C7DA2" w:rsidP="004C7DA2">
            <w:pPr>
              <w:spacing w:after="0"/>
              <w:jc w:val="center"/>
              <w:rPr>
                <w:color w:val="000000"/>
                <w:lang w:val="en-US"/>
              </w:rPr>
            </w:pPr>
            <w:r w:rsidRPr="004C7DA2">
              <w:rPr>
                <w:rFonts w:hint="eastAsia"/>
                <w:color w:val="000000"/>
                <w:lang w:val="en-US"/>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2DE4E" w14:textId="77777777" w:rsidR="004C7DA2" w:rsidRPr="004C7DA2" w:rsidRDefault="004C7DA2" w:rsidP="004C7DA2">
            <w:pPr>
              <w:spacing w:after="0"/>
              <w:jc w:val="center"/>
              <w:rPr>
                <w:color w:val="000000"/>
                <w:lang w:val="en-US"/>
              </w:rPr>
            </w:pPr>
            <w:r w:rsidRPr="004C7DA2">
              <w:rPr>
                <w:rFonts w:hint="eastAsia"/>
                <w:color w:val="000000"/>
                <w:lang w:val="en-US"/>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710A1" w14:textId="77777777" w:rsidR="004C7DA2" w:rsidRPr="004C7DA2" w:rsidRDefault="004C7DA2" w:rsidP="004C7DA2">
            <w:pPr>
              <w:spacing w:after="0"/>
              <w:jc w:val="center"/>
              <w:rPr>
                <w:color w:val="000000"/>
                <w:lang w:val="en-US"/>
              </w:rPr>
            </w:pPr>
            <w:r w:rsidRPr="004C7DA2">
              <w:rPr>
                <w:rFonts w:hint="eastAsia"/>
                <w:color w:val="000000"/>
                <w:lang w:val="en-US"/>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D677" w14:textId="77777777" w:rsidR="004C7DA2" w:rsidRPr="004C7DA2" w:rsidRDefault="004C7DA2" w:rsidP="004C7DA2">
            <w:pPr>
              <w:spacing w:after="0"/>
              <w:jc w:val="center"/>
              <w:rPr>
                <w:color w:val="000000"/>
                <w:lang w:val="en-US"/>
              </w:rPr>
            </w:pPr>
            <w:r w:rsidRPr="004C7DA2">
              <w:rPr>
                <w:rFonts w:hint="eastAsia"/>
                <w:color w:val="000000"/>
                <w:lang w:val="en-US"/>
              </w:rPr>
              <w:t>#77</w:t>
            </w:r>
          </w:p>
        </w:tc>
        <w:tc>
          <w:tcPr>
            <w:tcW w:w="723" w:type="dxa"/>
            <w:tcBorders>
              <w:top w:val="single" w:sz="4" w:space="0" w:color="auto"/>
              <w:left w:val="single" w:sz="4" w:space="0" w:color="auto"/>
              <w:bottom w:val="nil"/>
              <w:right w:val="nil"/>
            </w:tcBorders>
            <w:shd w:val="clear" w:color="auto" w:fill="auto"/>
            <w:vAlign w:val="center"/>
          </w:tcPr>
          <w:p w14:paraId="6261753C" w14:textId="77777777" w:rsidR="004C7DA2" w:rsidRPr="004C7DA2" w:rsidRDefault="004C7DA2" w:rsidP="004C7DA2">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FDB6F1D" w14:textId="77777777" w:rsidR="004C7DA2" w:rsidRPr="004C7DA2" w:rsidRDefault="004C7DA2" w:rsidP="004C7DA2">
            <w:pPr>
              <w:spacing w:after="0"/>
              <w:jc w:val="center"/>
              <w:rPr>
                <w:color w:val="000000"/>
                <w:lang w:val="en-US"/>
              </w:rPr>
            </w:pPr>
          </w:p>
        </w:tc>
      </w:tr>
      <w:tr w:rsidR="004C7DA2" w:rsidRPr="00491A77" w14:paraId="3CCFF16A" w14:textId="77777777" w:rsidTr="00C925F0">
        <w:trPr>
          <w:trHeight w:val="266"/>
        </w:trPr>
        <w:tc>
          <w:tcPr>
            <w:tcW w:w="1134" w:type="dxa"/>
            <w:shd w:val="clear" w:color="auto" w:fill="auto"/>
            <w:noWrap/>
            <w:vAlign w:val="center"/>
          </w:tcPr>
          <w:p w14:paraId="049E930F"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7C4B9D" w14:textId="77777777" w:rsidR="004C7DA2" w:rsidRPr="004C7DA2" w:rsidRDefault="004C7DA2" w:rsidP="004C7DA2">
            <w:pPr>
              <w:spacing w:after="0"/>
              <w:jc w:val="center"/>
              <w:rPr>
                <w:color w:val="000000"/>
                <w:lang w:val="en-US"/>
              </w:rPr>
            </w:pPr>
            <w:r w:rsidRPr="004C7DA2">
              <w:rPr>
                <w:rFonts w:hint="eastAsia"/>
                <w:color w:val="000000"/>
                <w:lang w:val="en-US"/>
              </w:rPr>
              <w:t>9.18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56DA37A" w14:textId="77777777" w:rsidR="004C7DA2" w:rsidRPr="004C7DA2" w:rsidRDefault="004C7DA2" w:rsidP="004C7DA2">
            <w:pPr>
              <w:spacing w:after="0"/>
              <w:jc w:val="center"/>
              <w:rPr>
                <w:color w:val="000000"/>
                <w:lang w:val="en-US"/>
              </w:rPr>
            </w:pPr>
            <w:r w:rsidRPr="004C7DA2">
              <w:rPr>
                <w:rFonts w:hint="eastAsia"/>
                <w:color w:val="000000"/>
                <w:lang w:val="en-US"/>
              </w:rPr>
              <w:t>6.32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A251FD7" w14:textId="77777777" w:rsidR="004C7DA2" w:rsidRPr="004C7DA2" w:rsidRDefault="004C7DA2" w:rsidP="004C7DA2">
            <w:pPr>
              <w:spacing w:after="0"/>
              <w:jc w:val="center"/>
              <w:rPr>
                <w:color w:val="000000"/>
                <w:lang w:val="en-US"/>
              </w:rPr>
            </w:pPr>
            <w:r w:rsidRPr="004C7DA2">
              <w:rPr>
                <w:rFonts w:hint="eastAsia"/>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D434E80" w14:textId="77777777" w:rsidR="004C7DA2" w:rsidRPr="004C7DA2" w:rsidRDefault="004C7DA2" w:rsidP="004C7DA2">
            <w:pPr>
              <w:spacing w:after="0"/>
              <w:jc w:val="center"/>
              <w:rPr>
                <w:color w:val="000000"/>
                <w:lang w:val="en-US"/>
              </w:rPr>
            </w:pPr>
            <w:r w:rsidRPr="004C7DA2">
              <w:rPr>
                <w:rFonts w:hint="eastAsia"/>
                <w:color w:val="000000"/>
                <w:lang w:val="en-US"/>
              </w:rPr>
              <w:t>6.04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A2764B4" w14:textId="77777777" w:rsidR="004C7DA2" w:rsidRPr="004C7DA2" w:rsidRDefault="004C7DA2" w:rsidP="004C7DA2">
            <w:pPr>
              <w:spacing w:after="0"/>
              <w:jc w:val="center"/>
              <w:rPr>
                <w:color w:val="000000"/>
                <w:lang w:val="en-US"/>
              </w:rPr>
            </w:pPr>
            <w:r w:rsidRPr="004C7DA2">
              <w:rPr>
                <w:rFonts w:hint="eastAsia"/>
                <w:color w:val="000000"/>
                <w:lang w:val="en-US"/>
              </w:rPr>
              <w:t>8.61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4F5649" w14:textId="77777777" w:rsidR="004C7DA2" w:rsidRPr="004C7DA2" w:rsidRDefault="004C7DA2" w:rsidP="004C7DA2">
            <w:pPr>
              <w:spacing w:after="0"/>
              <w:jc w:val="center"/>
              <w:rPr>
                <w:color w:val="000000"/>
                <w:lang w:val="en-US"/>
              </w:rPr>
            </w:pPr>
            <w:r w:rsidRPr="004C7DA2">
              <w:rPr>
                <w:rFonts w:hint="eastAsia"/>
                <w:color w:val="000000"/>
                <w:lang w:val="en-US"/>
              </w:rPr>
              <w:t>4.98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2AE02F8" w14:textId="77777777" w:rsidR="004C7DA2" w:rsidRPr="004C7DA2" w:rsidRDefault="004C7DA2" w:rsidP="004C7DA2">
            <w:pPr>
              <w:spacing w:after="0"/>
              <w:jc w:val="center"/>
              <w:rPr>
                <w:color w:val="000000"/>
                <w:lang w:val="en-US"/>
              </w:rPr>
            </w:pPr>
            <w:r w:rsidRPr="004C7DA2">
              <w:rPr>
                <w:rFonts w:hint="eastAsia"/>
                <w:color w:val="000000"/>
                <w:lang w:val="en-US"/>
              </w:rPr>
              <w:t>9.08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8B48C67" w14:textId="77777777" w:rsidR="004C7DA2" w:rsidRPr="004C7DA2" w:rsidRDefault="004C7DA2" w:rsidP="004C7DA2">
            <w:pPr>
              <w:spacing w:after="0"/>
              <w:jc w:val="center"/>
              <w:rPr>
                <w:color w:val="000000"/>
                <w:lang w:val="en-US"/>
              </w:rPr>
            </w:pPr>
            <w:r w:rsidRPr="004C7DA2">
              <w:rPr>
                <w:rFonts w:hint="eastAsia"/>
                <w:color w:val="000000"/>
                <w:lang w:val="en-US"/>
              </w:rPr>
              <w:t>4.99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17B40FB"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078CDCE" w14:textId="77777777" w:rsidR="004C7DA2" w:rsidRPr="004C7DA2" w:rsidRDefault="004C7DA2" w:rsidP="004C7DA2">
            <w:pPr>
              <w:spacing w:after="0"/>
              <w:jc w:val="center"/>
              <w:rPr>
                <w:color w:val="000000"/>
                <w:lang w:val="en-US"/>
              </w:rPr>
            </w:pPr>
            <w:r w:rsidRPr="004C7DA2">
              <w:rPr>
                <w:rFonts w:hint="eastAsia"/>
                <w:color w:val="000000"/>
                <w:lang w:val="en-US"/>
              </w:rPr>
              <w:t>5.10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57C0B9C"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2D64D38" w14:textId="77777777" w:rsidR="004C7DA2" w:rsidRPr="004C7DA2" w:rsidRDefault="004C7DA2" w:rsidP="004C7DA2">
            <w:pPr>
              <w:spacing w:after="0"/>
              <w:jc w:val="center"/>
              <w:rPr>
                <w:color w:val="000000"/>
                <w:lang w:val="en-US"/>
              </w:rPr>
            </w:pPr>
            <w:r w:rsidRPr="004C7DA2">
              <w:rPr>
                <w:rFonts w:hint="eastAsia"/>
                <w:color w:val="000000"/>
                <w:lang w:val="en-US"/>
              </w:rPr>
              <w:t>5.45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25D2640" w14:textId="77777777" w:rsidR="004C7DA2" w:rsidRPr="004C7DA2" w:rsidRDefault="004C7DA2" w:rsidP="004C7DA2">
            <w:pPr>
              <w:spacing w:after="0"/>
              <w:jc w:val="center"/>
              <w:rPr>
                <w:color w:val="000000"/>
                <w:lang w:val="en-US"/>
              </w:rPr>
            </w:pPr>
            <w:r w:rsidRPr="004C7DA2">
              <w:rPr>
                <w:rFonts w:hint="eastAsia"/>
                <w:color w:val="000000"/>
                <w:lang w:val="en-US"/>
              </w:rPr>
              <w:t>7.62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A9134FA" w14:textId="77777777" w:rsidR="004C7DA2" w:rsidRPr="004C7DA2" w:rsidRDefault="004C7DA2" w:rsidP="004C7DA2">
            <w:pPr>
              <w:spacing w:after="0"/>
              <w:jc w:val="center"/>
              <w:rPr>
                <w:color w:val="000000"/>
                <w:lang w:val="en-US"/>
              </w:rPr>
            </w:pPr>
            <w:r w:rsidRPr="004C7DA2">
              <w:rPr>
                <w:rFonts w:hint="eastAsia"/>
                <w:color w:val="000000"/>
                <w:lang w:val="en-US"/>
              </w:rPr>
              <w:t>5.41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FAA187C" w14:textId="77777777" w:rsidR="004C7DA2" w:rsidRPr="004C7DA2" w:rsidRDefault="004C7DA2" w:rsidP="004C7DA2">
            <w:pPr>
              <w:spacing w:after="0"/>
              <w:jc w:val="center"/>
              <w:rPr>
                <w:color w:val="000000"/>
                <w:lang w:val="en-US"/>
              </w:rPr>
            </w:pPr>
            <w:r w:rsidRPr="004C7DA2">
              <w:rPr>
                <w:rFonts w:hint="eastAsia"/>
                <w:color w:val="000000"/>
                <w:lang w:val="en-US"/>
              </w:rPr>
              <w:t>6.90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B7A39B2" w14:textId="77777777" w:rsidR="004C7DA2" w:rsidRPr="004C7DA2" w:rsidRDefault="004C7DA2" w:rsidP="004C7DA2">
            <w:pPr>
              <w:spacing w:after="0"/>
              <w:jc w:val="center"/>
              <w:rPr>
                <w:color w:val="000000"/>
                <w:lang w:val="en-US"/>
              </w:rPr>
            </w:pPr>
            <w:r w:rsidRPr="004C7DA2">
              <w:rPr>
                <w:rFonts w:hint="eastAsia"/>
                <w:color w:val="000000"/>
                <w:lang w:val="en-US"/>
              </w:rPr>
              <w:t>4.60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B0423D3" w14:textId="77777777" w:rsidR="004C7DA2" w:rsidRPr="004C7DA2" w:rsidRDefault="004C7DA2" w:rsidP="004C7DA2">
            <w:pPr>
              <w:spacing w:after="0"/>
              <w:jc w:val="center"/>
              <w:rPr>
                <w:color w:val="000000"/>
                <w:lang w:val="en-US"/>
              </w:rPr>
            </w:pPr>
            <w:r w:rsidRPr="004C7DA2">
              <w:rPr>
                <w:rFonts w:hint="eastAsia"/>
                <w:color w:val="000000"/>
                <w:lang w:val="en-US"/>
              </w:rPr>
              <w:t>10.68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8DF3E67"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3" w:type="dxa"/>
            <w:tcBorders>
              <w:top w:val="nil"/>
              <w:left w:val="single" w:sz="4" w:space="0" w:color="auto"/>
              <w:bottom w:val="nil"/>
              <w:right w:val="nil"/>
            </w:tcBorders>
            <w:shd w:val="clear" w:color="auto" w:fill="auto"/>
            <w:vAlign w:val="center"/>
          </w:tcPr>
          <w:p w14:paraId="3769CCB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0DF2D0B" w14:textId="77777777" w:rsidR="004C7DA2" w:rsidRPr="004C7DA2" w:rsidRDefault="004C7DA2" w:rsidP="004C7DA2">
            <w:pPr>
              <w:spacing w:after="0"/>
              <w:jc w:val="center"/>
              <w:rPr>
                <w:color w:val="000000"/>
                <w:lang w:val="en-US"/>
              </w:rPr>
            </w:pPr>
          </w:p>
        </w:tc>
      </w:tr>
    </w:tbl>
    <w:p w14:paraId="41A139CE" w14:textId="613367D4" w:rsidR="004C7DA2" w:rsidRDefault="004C7DA2" w:rsidP="004C7DA2">
      <w:pPr>
        <w:pStyle w:val="TH"/>
        <w:rPr>
          <w:rFonts w:ascii="Times New Roman" w:hAnsi="Times New Roman"/>
        </w:rPr>
      </w:pPr>
    </w:p>
    <w:p w14:paraId="1D224513" w14:textId="7F9C68A2" w:rsidR="004C7DA2" w:rsidRDefault="004C7DA2" w:rsidP="004C7DA2">
      <w:pPr>
        <w:pStyle w:val="BodyText"/>
        <w:jc w:val="center"/>
        <w:rPr>
          <w:rFonts w:eastAsiaTheme="minorEastAsia"/>
          <w:lang w:eastAsia="ko-KR"/>
        </w:rPr>
      </w:pPr>
      <w:r>
        <w:rPr>
          <w:noProof/>
          <w:lang w:val="en-US" w:eastAsia="ko-KR"/>
        </w:rPr>
        <w:drawing>
          <wp:inline distT="0" distB="0" distL="0" distR="0" wp14:anchorId="2E670936" wp14:editId="41D927EC">
            <wp:extent cx="8719718" cy="2879013"/>
            <wp:effectExtent l="0" t="0" r="5715" b="0"/>
            <wp:docPr id="2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32968" cy="2883388"/>
                    </a:xfrm>
                    <a:prstGeom prst="rect">
                      <a:avLst/>
                    </a:prstGeom>
                    <a:solidFill>
                      <a:schemeClr val="bg1"/>
                    </a:solidFill>
                  </pic:spPr>
                </pic:pic>
              </a:graphicData>
            </a:graphic>
          </wp:inline>
        </w:drawing>
      </w:r>
    </w:p>
    <w:p w14:paraId="46C09E80" w14:textId="77777777" w:rsidR="004C7DA2"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668D81F8" w14:textId="77777777" w:rsidR="004C7DA2" w:rsidRDefault="004C7DA2" w:rsidP="004C7DA2">
      <w:pPr>
        <w:pStyle w:val="BodyText"/>
        <w:jc w:val="center"/>
        <w:rPr>
          <w:rFonts w:eastAsiaTheme="minorEastAsia"/>
          <w:lang w:eastAsia="ko-KR"/>
        </w:rPr>
      </w:pPr>
    </w:p>
    <w:p w14:paraId="5DBFEF64" w14:textId="0802D502" w:rsidR="004C7DA2" w:rsidRDefault="004C7DA2" w:rsidP="004C7DA2">
      <w:pPr>
        <w:pStyle w:val="BodyText"/>
        <w:jc w:val="center"/>
        <w:rPr>
          <w:rFonts w:eastAsiaTheme="minorEastAsia"/>
          <w:lang w:eastAsia="ko-KR"/>
        </w:rPr>
      </w:pPr>
      <w:r>
        <w:rPr>
          <w:noProof/>
          <w:lang w:val="en-US" w:eastAsia="ko-KR"/>
        </w:rPr>
        <w:lastRenderedPageBreak/>
        <w:drawing>
          <wp:inline distT="0" distB="0" distL="0" distR="0" wp14:anchorId="6FB262B3" wp14:editId="298156FA">
            <wp:extent cx="8441741" cy="2792168"/>
            <wp:effectExtent l="0" t="0" r="0" b="8255"/>
            <wp:docPr id="2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455936" cy="2796863"/>
                    </a:xfrm>
                    <a:prstGeom prst="rect">
                      <a:avLst/>
                    </a:prstGeom>
                    <a:solidFill>
                      <a:schemeClr val="bg1"/>
                    </a:solidFill>
                  </pic:spPr>
                </pic:pic>
              </a:graphicData>
            </a:graphic>
          </wp:inline>
        </w:drawing>
      </w:r>
    </w:p>
    <w:p w14:paraId="274FC98A" w14:textId="77777777" w:rsidR="004C7DA2"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3AF3706D" w14:textId="12CE6841" w:rsidR="004C7DA2" w:rsidRDefault="004C7DA2" w:rsidP="004C7DA2">
      <w:pPr>
        <w:pStyle w:val="BodyText"/>
        <w:jc w:val="center"/>
        <w:rPr>
          <w:rFonts w:eastAsiaTheme="minorEastAsia"/>
          <w:lang w:eastAsia="ko-KR"/>
        </w:rPr>
      </w:pPr>
      <w:r>
        <w:rPr>
          <w:noProof/>
          <w:lang w:val="en-US" w:eastAsia="ko-KR"/>
        </w:rPr>
        <w:drawing>
          <wp:inline distT="0" distB="0" distL="0" distR="0" wp14:anchorId="13823C04" wp14:editId="064513FD">
            <wp:extent cx="8412480" cy="2799425"/>
            <wp:effectExtent l="0" t="0" r="7620" b="1270"/>
            <wp:docPr id="2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34636" cy="2806798"/>
                    </a:xfrm>
                    <a:prstGeom prst="rect">
                      <a:avLst/>
                    </a:prstGeom>
                    <a:solidFill>
                      <a:schemeClr val="bg1"/>
                    </a:solidFill>
                  </pic:spPr>
                </pic:pic>
              </a:graphicData>
            </a:graphic>
          </wp:inline>
        </w:drawing>
      </w:r>
    </w:p>
    <w:p w14:paraId="282CCF67" w14:textId="77777777" w:rsidR="004C7DA2" w:rsidRPr="00D64ED7"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5A1D7909" w14:textId="4D204D4B" w:rsidR="004C7DA2" w:rsidRDefault="004C7DA2" w:rsidP="004C7DA2">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2-12</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p w14:paraId="37B92736" w14:textId="77777777" w:rsidR="004C7DA2" w:rsidRDefault="004C7DA2" w:rsidP="004C7DA2">
      <w:pPr>
        <w:spacing w:line="276" w:lineRule="auto"/>
        <w:ind w:left="100" w:hangingChars="50" w:hanging="100"/>
        <w:sectPr w:rsidR="004C7DA2" w:rsidSect="00C925F0">
          <w:pgSz w:w="16838" w:h="11906" w:orient="landscape"/>
          <w:pgMar w:top="720" w:right="720" w:bottom="720" w:left="720" w:header="851" w:footer="992" w:gutter="0"/>
          <w:cols w:space="425"/>
          <w:docGrid w:linePitch="360"/>
        </w:sectPr>
      </w:pPr>
    </w:p>
    <w:p w14:paraId="21F4D1F7" w14:textId="4F56BBDF" w:rsidR="00A452D4" w:rsidRDefault="00A452D4" w:rsidP="00A452D4">
      <w:pPr>
        <w:pStyle w:val="BodyText"/>
        <w:rPr>
          <w:rFonts w:eastAsiaTheme="minorEastAsia"/>
          <w:lang w:eastAsia="ko-KR"/>
        </w:rPr>
      </w:pPr>
      <w:r>
        <w:rPr>
          <w:rFonts w:eastAsiaTheme="minorEastAsia"/>
          <w:lang w:eastAsia="ko-KR"/>
        </w:rPr>
        <w:lastRenderedPageBreak/>
        <w:t>Table 2-49 shows the maximum value of simulation results considering combinations of Outer/Inner sub-band configuration and the number of S-SSB repetition per RB set.</w:t>
      </w:r>
    </w:p>
    <w:p w14:paraId="4827B79D" w14:textId="17F32B16" w:rsidR="00A452D4" w:rsidRPr="00765700" w:rsidRDefault="00A452D4" w:rsidP="00A452D4">
      <w:pPr>
        <w:pStyle w:val="TH"/>
        <w:rPr>
          <w:rFonts w:ascii="Times New Roman" w:hAnsi="Times New Roman"/>
        </w:rPr>
      </w:pPr>
      <w:r w:rsidRPr="00765700">
        <w:rPr>
          <w:rFonts w:ascii="Times New Roman" w:hAnsi="Times New Roman"/>
        </w:rPr>
        <w:t xml:space="preserve">Table </w:t>
      </w:r>
      <w:r w:rsidR="00331BD0">
        <w:rPr>
          <w:rFonts w:ascii="Times New Roman" w:hAnsi="Times New Roman"/>
        </w:rPr>
        <w:t>2</w:t>
      </w:r>
      <w:r w:rsidRPr="00765700">
        <w:rPr>
          <w:rFonts w:ascii="Times New Roman" w:hAnsi="Times New Roman"/>
        </w:rPr>
        <w:t>-</w:t>
      </w:r>
      <w:r w:rsidR="00331BD0">
        <w:rPr>
          <w:rFonts w:ascii="Times New Roman" w:hAnsi="Times New Roman"/>
        </w:rPr>
        <w:t>49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A452D4" w:rsidRPr="00A1115A" w14:paraId="6120FD26" w14:textId="77777777" w:rsidTr="00C925F0">
        <w:trPr>
          <w:trHeight w:val="237"/>
          <w:jc w:val="center"/>
        </w:trPr>
        <w:tc>
          <w:tcPr>
            <w:tcW w:w="3240" w:type="dxa"/>
            <w:vMerge w:val="restart"/>
            <w:shd w:val="clear" w:color="auto" w:fill="auto"/>
          </w:tcPr>
          <w:p w14:paraId="36BBD56E" w14:textId="77777777" w:rsidR="00A452D4" w:rsidRPr="00A1115A" w:rsidRDefault="00A452D4" w:rsidP="00C925F0">
            <w:pPr>
              <w:pStyle w:val="TAH"/>
            </w:pPr>
          </w:p>
        </w:tc>
        <w:tc>
          <w:tcPr>
            <w:tcW w:w="5670" w:type="dxa"/>
            <w:gridSpan w:val="4"/>
          </w:tcPr>
          <w:p w14:paraId="5EF7BD2B" w14:textId="77777777" w:rsidR="00A452D4" w:rsidRPr="00A1115A" w:rsidRDefault="00A452D4" w:rsidP="00C925F0">
            <w:pPr>
              <w:pStyle w:val="TAH"/>
            </w:pPr>
            <w:r w:rsidRPr="00A1115A">
              <w:t>RB Allocation</w:t>
            </w:r>
          </w:p>
        </w:tc>
      </w:tr>
      <w:tr w:rsidR="00A452D4" w:rsidRPr="00D70CD0" w14:paraId="0938F3D7" w14:textId="77777777" w:rsidTr="00C925F0">
        <w:trPr>
          <w:trHeight w:val="237"/>
          <w:jc w:val="center"/>
        </w:trPr>
        <w:tc>
          <w:tcPr>
            <w:tcW w:w="3240" w:type="dxa"/>
            <w:vMerge/>
            <w:shd w:val="clear" w:color="auto" w:fill="auto"/>
          </w:tcPr>
          <w:p w14:paraId="499C9589" w14:textId="77777777" w:rsidR="00A452D4" w:rsidRPr="00A1115A" w:rsidRDefault="00A452D4" w:rsidP="00C925F0">
            <w:pPr>
              <w:pStyle w:val="TAH"/>
            </w:pPr>
          </w:p>
        </w:tc>
        <w:tc>
          <w:tcPr>
            <w:tcW w:w="2790" w:type="dxa"/>
            <w:gridSpan w:val="2"/>
          </w:tcPr>
          <w:p w14:paraId="172196D8" w14:textId="77777777" w:rsidR="00A452D4" w:rsidRPr="00D70CD0" w:rsidRDefault="00A452D4"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EA4896C" w14:textId="77777777" w:rsidR="00A452D4" w:rsidRPr="00D70CD0" w:rsidRDefault="00A452D4"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A452D4" w:rsidRPr="00D70CD0" w14:paraId="06EE28DC" w14:textId="77777777" w:rsidTr="00C925F0">
        <w:trPr>
          <w:trHeight w:val="237"/>
          <w:jc w:val="center"/>
        </w:trPr>
        <w:tc>
          <w:tcPr>
            <w:tcW w:w="3240" w:type="dxa"/>
            <w:shd w:val="clear" w:color="auto" w:fill="auto"/>
          </w:tcPr>
          <w:p w14:paraId="68EF3F77" w14:textId="77777777" w:rsidR="00A452D4" w:rsidRPr="00625CE6" w:rsidRDefault="00A452D4"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3D62B98F" w14:textId="77777777" w:rsidR="00A452D4" w:rsidRDefault="00A452D4"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0F756A0F" w14:textId="77777777" w:rsidR="00A452D4" w:rsidRDefault="00A452D4" w:rsidP="00C925F0">
            <w:pPr>
              <w:pStyle w:val="TAH"/>
              <w:rPr>
                <w:rFonts w:eastAsiaTheme="minorEastAsia"/>
                <w:lang w:eastAsia="ko-KR"/>
              </w:rPr>
            </w:pPr>
            <w:r>
              <w:rPr>
                <w:rFonts w:eastAsiaTheme="minorEastAsia" w:hint="eastAsia"/>
                <w:lang w:eastAsia="ko-KR"/>
              </w:rPr>
              <w:t>2</w:t>
            </w:r>
          </w:p>
        </w:tc>
        <w:tc>
          <w:tcPr>
            <w:tcW w:w="1440" w:type="dxa"/>
          </w:tcPr>
          <w:p w14:paraId="26728363" w14:textId="77777777" w:rsidR="00A452D4" w:rsidRDefault="00A452D4"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122740D0" w14:textId="77777777" w:rsidR="00A452D4" w:rsidRDefault="00A452D4" w:rsidP="00C925F0">
            <w:pPr>
              <w:pStyle w:val="TAH"/>
              <w:rPr>
                <w:rFonts w:eastAsiaTheme="minorEastAsia"/>
                <w:lang w:eastAsia="ko-KR"/>
              </w:rPr>
            </w:pPr>
            <w:r>
              <w:rPr>
                <w:rFonts w:eastAsiaTheme="minorEastAsia" w:hint="eastAsia"/>
                <w:lang w:eastAsia="ko-KR"/>
              </w:rPr>
              <w:t>2</w:t>
            </w:r>
          </w:p>
        </w:tc>
      </w:tr>
      <w:tr w:rsidR="00A452D4" w:rsidRPr="00D70CD0" w14:paraId="661C8474" w14:textId="77777777" w:rsidTr="00C925F0">
        <w:trPr>
          <w:trHeight w:val="237"/>
          <w:jc w:val="center"/>
        </w:trPr>
        <w:tc>
          <w:tcPr>
            <w:tcW w:w="3240" w:type="dxa"/>
            <w:shd w:val="clear" w:color="auto" w:fill="auto"/>
          </w:tcPr>
          <w:p w14:paraId="79A2235C" w14:textId="77777777" w:rsidR="00A452D4" w:rsidRPr="00A1115A" w:rsidRDefault="00A452D4" w:rsidP="00C925F0">
            <w:pPr>
              <w:pStyle w:val="TAH"/>
            </w:pPr>
            <w:r>
              <w:rPr>
                <w:b w:val="0"/>
                <w:bCs/>
                <w:szCs w:val="18"/>
              </w:rPr>
              <w:t>Contiguous sub-band RB sets</w:t>
            </w:r>
          </w:p>
        </w:tc>
        <w:tc>
          <w:tcPr>
            <w:tcW w:w="1395" w:type="dxa"/>
            <w:vAlign w:val="center"/>
          </w:tcPr>
          <w:p w14:paraId="5C337D67" w14:textId="7D416D8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11.17</w:t>
            </w:r>
          </w:p>
        </w:tc>
        <w:tc>
          <w:tcPr>
            <w:tcW w:w="1395" w:type="dxa"/>
            <w:vAlign w:val="center"/>
          </w:tcPr>
          <w:p w14:paraId="3E5EB15C" w14:textId="5A7D6917"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6.86</w:t>
            </w:r>
          </w:p>
        </w:tc>
        <w:tc>
          <w:tcPr>
            <w:tcW w:w="1440" w:type="dxa"/>
            <w:vAlign w:val="center"/>
          </w:tcPr>
          <w:p w14:paraId="51C6E133" w14:textId="3748B3FA"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6.11</w:t>
            </w:r>
          </w:p>
        </w:tc>
        <w:tc>
          <w:tcPr>
            <w:tcW w:w="1440" w:type="dxa"/>
            <w:vAlign w:val="center"/>
          </w:tcPr>
          <w:p w14:paraId="55BA4601" w14:textId="1BB12E06"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4.12</w:t>
            </w:r>
          </w:p>
        </w:tc>
      </w:tr>
      <w:tr w:rsidR="00A452D4" w:rsidRPr="00D70CD0" w14:paraId="40D3999A" w14:textId="77777777" w:rsidTr="00C925F0">
        <w:trPr>
          <w:trHeight w:val="237"/>
          <w:jc w:val="center"/>
        </w:trPr>
        <w:tc>
          <w:tcPr>
            <w:tcW w:w="3240" w:type="dxa"/>
            <w:shd w:val="clear" w:color="auto" w:fill="auto"/>
          </w:tcPr>
          <w:p w14:paraId="6F124C26" w14:textId="77777777" w:rsidR="00A452D4" w:rsidRPr="00A1115A" w:rsidRDefault="00A452D4" w:rsidP="00C925F0">
            <w:pPr>
              <w:pStyle w:val="TAH"/>
            </w:pPr>
            <w:r>
              <w:rPr>
                <w:b w:val="0"/>
                <w:bCs/>
                <w:szCs w:val="18"/>
              </w:rPr>
              <w:t>Non-contiguous sub-band RB sets</w:t>
            </w:r>
          </w:p>
        </w:tc>
        <w:tc>
          <w:tcPr>
            <w:tcW w:w="1395" w:type="dxa"/>
            <w:vAlign w:val="center"/>
          </w:tcPr>
          <w:p w14:paraId="2C00513B" w14:textId="5571137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10.68</w:t>
            </w:r>
            <w:r>
              <w:rPr>
                <w:b w:val="0"/>
                <w:bCs/>
                <w:szCs w:val="18"/>
              </w:rPr>
              <w:t xml:space="preserve"> </w:t>
            </w:r>
          </w:p>
        </w:tc>
        <w:tc>
          <w:tcPr>
            <w:tcW w:w="1395" w:type="dxa"/>
            <w:vAlign w:val="center"/>
          </w:tcPr>
          <w:p w14:paraId="23390EFD" w14:textId="221C81C3"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7.03</w:t>
            </w:r>
          </w:p>
        </w:tc>
        <w:tc>
          <w:tcPr>
            <w:tcW w:w="1440" w:type="dxa"/>
            <w:vAlign w:val="center"/>
          </w:tcPr>
          <w:p w14:paraId="5F00CF7C" w14:textId="5C0DB182"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6.90</w:t>
            </w:r>
          </w:p>
        </w:tc>
        <w:tc>
          <w:tcPr>
            <w:tcW w:w="1440" w:type="dxa"/>
            <w:vAlign w:val="center"/>
          </w:tcPr>
          <w:p w14:paraId="3D249E24" w14:textId="4CCCDF4C"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4.60</w:t>
            </w:r>
          </w:p>
        </w:tc>
      </w:tr>
    </w:tbl>
    <w:p w14:paraId="10B89093" w14:textId="77777777" w:rsidR="00A452D4" w:rsidRPr="00D70D09" w:rsidRDefault="00A452D4" w:rsidP="00A452D4">
      <w:pPr>
        <w:pStyle w:val="BodyText"/>
        <w:rPr>
          <w:rFonts w:eastAsiaTheme="minorEastAsia"/>
          <w:lang w:val="en-US" w:eastAsia="ko-KR"/>
        </w:rPr>
      </w:pPr>
    </w:p>
    <w:p w14:paraId="6E2AA966" w14:textId="6AF4B4BA" w:rsidR="00331BD0" w:rsidRDefault="00331BD0" w:rsidP="00331BD0">
      <w:pPr>
        <w:pStyle w:val="BodyText"/>
        <w:rPr>
          <w:rFonts w:eastAsiaTheme="minorEastAsia"/>
          <w:lang w:eastAsia="ko-KR"/>
        </w:rPr>
      </w:pPr>
      <w:r>
        <w:rPr>
          <w:rFonts w:eastAsiaTheme="minorEastAsia"/>
          <w:lang w:eastAsia="ko-KR"/>
        </w:rPr>
        <w:t>The S-SSB MPR for SL-U power class 5 can be proposed as Table 2-50 or Table 2-51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5B199A6" w14:textId="07A94DAD"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w:t>
      </w:r>
      <w:r w:rsidR="00C925F0">
        <w:rPr>
          <w:rFonts w:ascii="Times New Roman" w:hAnsi="Times New Roman"/>
        </w:rPr>
        <w:t xml:space="preserve">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331BD0" w:rsidRPr="00A1115A" w14:paraId="2037EB00" w14:textId="77777777" w:rsidTr="00C925F0">
        <w:trPr>
          <w:trHeight w:val="237"/>
          <w:jc w:val="center"/>
        </w:trPr>
        <w:tc>
          <w:tcPr>
            <w:tcW w:w="3240" w:type="dxa"/>
            <w:vMerge w:val="restart"/>
            <w:shd w:val="clear" w:color="auto" w:fill="auto"/>
          </w:tcPr>
          <w:p w14:paraId="39606F37" w14:textId="77777777" w:rsidR="00331BD0" w:rsidRPr="00A1115A" w:rsidRDefault="00331BD0" w:rsidP="00C925F0">
            <w:pPr>
              <w:pStyle w:val="TAH"/>
            </w:pPr>
          </w:p>
        </w:tc>
        <w:tc>
          <w:tcPr>
            <w:tcW w:w="5670" w:type="dxa"/>
            <w:gridSpan w:val="4"/>
          </w:tcPr>
          <w:p w14:paraId="439758D6" w14:textId="77777777" w:rsidR="00331BD0" w:rsidRPr="00A1115A" w:rsidRDefault="00331BD0" w:rsidP="00C925F0">
            <w:pPr>
              <w:pStyle w:val="TAH"/>
            </w:pPr>
            <w:r w:rsidRPr="00A1115A">
              <w:t>RB Allocation</w:t>
            </w:r>
          </w:p>
        </w:tc>
      </w:tr>
      <w:tr w:rsidR="00331BD0" w:rsidRPr="00D70CD0" w14:paraId="2FD957E0" w14:textId="77777777" w:rsidTr="00C925F0">
        <w:trPr>
          <w:trHeight w:val="237"/>
          <w:jc w:val="center"/>
        </w:trPr>
        <w:tc>
          <w:tcPr>
            <w:tcW w:w="3240" w:type="dxa"/>
            <w:vMerge/>
            <w:shd w:val="clear" w:color="auto" w:fill="auto"/>
          </w:tcPr>
          <w:p w14:paraId="1C3F3000" w14:textId="77777777" w:rsidR="00331BD0" w:rsidRPr="00A1115A" w:rsidRDefault="00331BD0" w:rsidP="00C925F0">
            <w:pPr>
              <w:pStyle w:val="TAH"/>
            </w:pPr>
          </w:p>
        </w:tc>
        <w:tc>
          <w:tcPr>
            <w:tcW w:w="2790" w:type="dxa"/>
            <w:gridSpan w:val="2"/>
          </w:tcPr>
          <w:p w14:paraId="3F21310A"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7631995"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7DB60371" w14:textId="77777777" w:rsidTr="00C925F0">
        <w:trPr>
          <w:trHeight w:val="237"/>
          <w:jc w:val="center"/>
        </w:trPr>
        <w:tc>
          <w:tcPr>
            <w:tcW w:w="3240" w:type="dxa"/>
            <w:shd w:val="clear" w:color="auto" w:fill="auto"/>
          </w:tcPr>
          <w:p w14:paraId="400CF1D5"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4BA660D4"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48DD86CC"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75891B85"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27F1AE3C"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019966E6" w14:textId="77777777" w:rsidTr="00C925F0">
        <w:trPr>
          <w:trHeight w:val="237"/>
          <w:jc w:val="center"/>
        </w:trPr>
        <w:tc>
          <w:tcPr>
            <w:tcW w:w="3240" w:type="dxa"/>
            <w:shd w:val="clear" w:color="auto" w:fill="auto"/>
          </w:tcPr>
          <w:p w14:paraId="4AAF097A" w14:textId="77777777" w:rsidR="00331BD0" w:rsidRPr="00A1115A" w:rsidRDefault="00331BD0" w:rsidP="00C925F0">
            <w:pPr>
              <w:pStyle w:val="TAH"/>
            </w:pPr>
            <w:r>
              <w:rPr>
                <w:b w:val="0"/>
                <w:bCs/>
                <w:szCs w:val="18"/>
              </w:rPr>
              <w:t>Contiguous sub-band RB sets</w:t>
            </w:r>
          </w:p>
        </w:tc>
        <w:tc>
          <w:tcPr>
            <w:tcW w:w="1395" w:type="dxa"/>
            <w:vAlign w:val="center"/>
          </w:tcPr>
          <w:p w14:paraId="380B57E0" w14:textId="51F0EE0B" w:rsidR="00331BD0" w:rsidRPr="00625CE6" w:rsidRDefault="00331BD0" w:rsidP="00331BD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2636FBF3" w14:textId="2BDE54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266C6F5F" w14:textId="620D4D27"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28F95E0A" w14:textId="0ADBFFA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6.5</w:t>
            </w:r>
          </w:p>
        </w:tc>
      </w:tr>
      <w:tr w:rsidR="00331BD0" w:rsidRPr="00D70CD0" w14:paraId="7DDE27D3" w14:textId="77777777" w:rsidTr="00C925F0">
        <w:trPr>
          <w:trHeight w:val="237"/>
          <w:jc w:val="center"/>
        </w:trPr>
        <w:tc>
          <w:tcPr>
            <w:tcW w:w="3240" w:type="dxa"/>
            <w:shd w:val="clear" w:color="auto" w:fill="auto"/>
          </w:tcPr>
          <w:p w14:paraId="750D410B" w14:textId="77777777" w:rsidR="00331BD0" w:rsidRPr="00A1115A" w:rsidRDefault="00331BD0" w:rsidP="00C925F0">
            <w:pPr>
              <w:pStyle w:val="TAH"/>
            </w:pPr>
            <w:r>
              <w:rPr>
                <w:b w:val="0"/>
                <w:bCs/>
                <w:szCs w:val="18"/>
              </w:rPr>
              <w:t>Non-contiguous sub-band RB sets</w:t>
            </w:r>
          </w:p>
        </w:tc>
        <w:tc>
          <w:tcPr>
            <w:tcW w:w="1395" w:type="dxa"/>
            <w:vAlign w:val="center"/>
          </w:tcPr>
          <w:p w14:paraId="18854BBE" w14:textId="7B5F8754" w:rsidR="00331BD0" w:rsidRPr="00625CE6" w:rsidRDefault="00331BD0" w:rsidP="00331BD0">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4CB78A12" w14:textId="390A6456"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838AA68" w14:textId="21CB40F3"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70EE37C3" w14:textId="57950D29"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0A171C69" w14:textId="77777777" w:rsidTr="00C925F0">
        <w:trPr>
          <w:trHeight w:val="237"/>
          <w:jc w:val="center"/>
        </w:trPr>
        <w:tc>
          <w:tcPr>
            <w:tcW w:w="8910" w:type="dxa"/>
            <w:gridSpan w:val="5"/>
            <w:shd w:val="clear" w:color="auto" w:fill="auto"/>
          </w:tcPr>
          <w:p w14:paraId="4EAAD0BF" w14:textId="2A4C7912"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3A9A6A3" w14:textId="77777777" w:rsidR="00331BD0" w:rsidRDefault="00331BD0" w:rsidP="00331BD0">
      <w:pPr>
        <w:pStyle w:val="BodyText"/>
      </w:pPr>
    </w:p>
    <w:p w14:paraId="52CB9D0C" w14:textId="48408C31"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51</w:t>
      </w:r>
      <w:r w:rsidR="00C925F0">
        <w:rPr>
          <w:rFonts w:ascii="Times New Roman" w:hAnsi="Times New Roman"/>
        </w:rPr>
        <w:t xml:space="preserve"> :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331BD0" w:rsidRPr="00A1115A" w14:paraId="664F81C9" w14:textId="77777777" w:rsidTr="00C925F0">
        <w:trPr>
          <w:trHeight w:val="237"/>
          <w:jc w:val="center"/>
        </w:trPr>
        <w:tc>
          <w:tcPr>
            <w:tcW w:w="3240" w:type="dxa"/>
            <w:vMerge w:val="restart"/>
            <w:shd w:val="clear" w:color="auto" w:fill="auto"/>
          </w:tcPr>
          <w:p w14:paraId="6854A502" w14:textId="77777777" w:rsidR="00331BD0" w:rsidRPr="00A1115A" w:rsidRDefault="00331BD0" w:rsidP="00C925F0">
            <w:pPr>
              <w:pStyle w:val="TAH"/>
            </w:pPr>
          </w:p>
        </w:tc>
        <w:tc>
          <w:tcPr>
            <w:tcW w:w="5670" w:type="dxa"/>
            <w:gridSpan w:val="4"/>
          </w:tcPr>
          <w:p w14:paraId="124B1ACA" w14:textId="77777777" w:rsidR="00331BD0" w:rsidRPr="00A1115A" w:rsidRDefault="00331BD0" w:rsidP="00C925F0">
            <w:pPr>
              <w:pStyle w:val="TAH"/>
            </w:pPr>
            <w:r w:rsidRPr="00A1115A">
              <w:t>RB Allocation</w:t>
            </w:r>
          </w:p>
        </w:tc>
      </w:tr>
      <w:tr w:rsidR="00331BD0" w:rsidRPr="00D70CD0" w14:paraId="70EA7F38" w14:textId="77777777" w:rsidTr="00C925F0">
        <w:trPr>
          <w:trHeight w:val="237"/>
          <w:jc w:val="center"/>
        </w:trPr>
        <w:tc>
          <w:tcPr>
            <w:tcW w:w="3240" w:type="dxa"/>
            <w:vMerge/>
            <w:shd w:val="clear" w:color="auto" w:fill="auto"/>
          </w:tcPr>
          <w:p w14:paraId="1332E406" w14:textId="77777777" w:rsidR="00331BD0" w:rsidRPr="00A1115A" w:rsidRDefault="00331BD0" w:rsidP="00C925F0">
            <w:pPr>
              <w:pStyle w:val="TAH"/>
            </w:pPr>
          </w:p>
        </w:tc>
        <w:tc>
          <w:tcPr>
            <w:tcW w:w="2790" w:type="dxa"/>
            <w:gridSpan w:val="2"/>
          </w:tcPr>
          <w:p w14:paraId="22627227"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35C20FF2"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4AF1A727" w14:textId="77777777" w:rsidTr="00C925F0">
        <w:trPr>
          <w:trHeight w:val="237"/>
          <w:jc w:val="center"/>
        </w:trPr>
        <w:tc>
          <w:tcPr>
            <w:tcW w:w="3240" w:type="dxa"/>
            <w:shd w:val="clear" w:color="auto" w:fill="auto"/>
          </w:tcPr>
          <w:p w14:paraId="6F1F6C0B"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2380E6FF"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32A8800"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31B026CB"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DCCF577"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7730879F" w14:textId="77777777" w:rsidTr="00C925F0">
        <w:trPr>
          <w:trHeight w:val="237"/>
          <w:jc w:val="center"/>
        </w:trPr>
        <w:tc>
          <w:tcPr>
            <w:tcW w:w="3240" w:type="dxa"/>
            <w:shd w:val="clear" w:color="auto" w:fill="auto"/>
          </w:tcPr>
          <w:p w14:paraId="33A6639A" w14:textId="0BC8B42A" w:rsidR="00331BD0" w:rsidRPr="00A1115A" w:rsidRDefault="00331BD0" w:rsidP="00C925F0">
            <w:pPr>
              <w:pStyle w:val="TAH"/>
            </w:pPr>
            <w:r>
              <w:rPr>
                <w:b w:val="0"/>
                <w:bCs/>
                <w:szCs w:val="18"/>
              </w:rPr>
              <w:t>Contiguous/Non-contiguous sub-band RB sets</w:t>
            </w:r>
          </w:p>
        </w:tc>
        <w:tc>
          <w:tcPr>
            <w:tcW w:w="1395" w:type="dxa"/>
            <w:vAlign w:val="center"/>
          </w:tcPr>
          <w:p w14:paraId="1147DC05"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CD073D3"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3F82E7C" w14:textId="7D1CCD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31C13CD" w14:textId="7B1439A4"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4F16C347" w14:textId="77777777" w:rsidTr="00C925F0">
        <w:trPr>
          <w:trHeight w:val="237"/>
          <w:jc w:val="center"/>
        </w:trPr>
        <w:tc>
          <w:tcPr>
            <w:tcW w:w="8910" w:type="dxa"/>
            <w:gridSpan w:val="5"/>
            <w:shd w:val="clear" w:color="auto" w:fill="auto"/>
          </w:tcPr>
          <w:p w14:paraId="57721830" w14:textId="5C914193"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74E4C77" w14:textId="77777777" w:rsidR="00331BD0" w:rsidRDefault="00331BD0" w:rsidP="00331BD0">
      <w:pPr>
        <w:spacing w:after="120"/>
      </w:pPr>
    </w:p>
    <w:p w14:paraId="5DDC341D" w14:textId="169249CA" w:rsidR="00000A35" w:rsidRPr="000C68ED" w:rsidRDefault="00000A35" w:rsidP="00000A35">
      <w:pPr>
        <w:pStyle w:val="Heading4"/>
        <w:rPr>
          <w:lang w:val="en-US"/>
        </w:rPr>
      </w:pPr>
      <w:r w:rsidRPr="000C68ED">
        <w:rPr>
          <w:lang w:val="en-US"/>
        </w:rPr>
        <w:t>Proposal 1</w:t>
      </w:r>
      <w:r w:rsidR="00030E05">
        <w:rPr>
          <w:lang w:val="en-US"/>
        </w:rPr>
        <w:t>9</w:t>
      </w:r>
      <w:r w:rsidRPr="000C68ED">
        <w:rPr>
          <w:lang w:val="en-US"/>
        </w:rPr>
        <w:t xml:space="preserve">: </w:t>
      </w:r>
      <w:r w:rsidR="009F1C9E">
        <w:rPr>
          <w:lang w:val="en-US"/>
        </w:rPr>
        <w:t>F</w:t>
      </w:r>
      <w:r w:rsidR="009F1C9E" w:rsidRPr="000C68ED">
        <w:rPr>
          <w:lang w:val="en-US"/>
        </w:rPr>
        <w:t>or SL-U S-SSB MPR and A-MPR</w:t>
      </w:r>
      <w:r w:rsidR="009F1C9E">
        <w:rPr>
          <w:lang w:val="en-US"/>
        </w:rPr>
        <w:t>, c</w:t>
      </w:r>
      <w:r w:rsidRPr="000C68ED">
        <w:rPr>
          <w:lang w:val="en-US"/>
        </w:rPr>
        <w:t xml:space="preserve">onsider simulation scenarios </w:t>
      </w:r>
      <w:r w:rsidR="009F1C9E">
        <w:rPr>
          <w:lang w:val="en-US"/>
        </w:rPr>
        <w:t xml:space="preserve">in </w:t>
      </w:r>
      <w:r w:rsidR="009F1C9E" w:rsidRPr="000C68ED">
        <w:rPr>
          <w:lang w:val="en-US"/>
        </w:rPr>
        <w:t>Table 2-</w:t>
      </w:r>
      <w:r w:rsidR="009F1C9E">
        <w:rPr>
          <w:lang w:val="en-US"/>
        </w:rPr>
        <w:t>47.</w:t>
      </w:r>
    </w:p>
    <w:p w14:paraId="28821DE5" w14:textId="052582F5" w:rsidR="00331BD0" w:rsidRPr="000C68ED" w:rsidRDefault="00331BD0" w:rsidP="00331BD0">
      <w:pPr>
        <w:pStyle w:val="Heading4"/>
        <w:rPr>
          <w:lang w:val="en-US"/>
        </w:rPr>
      </w:pPr>
      <w:r>
        <w:rPr>
          <w:lang w:val="en-US"/>
        </w:rPr>
        <w:t xml:space="preserve">Proposal </w:t>
      </w:r>
      <w:r w:rsidR="00030E05">
        <w:rPr>
          <w:lang w:val="en-US"/>
        </w:rPr>
        <w:t>20</w:t>
      </w:r>
      <w:r>
        <w:rPr>
          <w:lang w:val="en-US"/>
        </w:rPr>
        <w:t xml:space="preserve">: </w:t>
      </w:r>
      <w:r w:rsidR="0051020D">
        <w:rPr>
          <w:lang w:val="en-US"/>
        </w:rPr>
        <w:t>F</w:t>
      </w:r>
      <w:r w:rsidR="0051020D" w:rsidRPr="000C68ED">
        <w:rPr>
          <w:lang w:val="en-US"/>
        </w:rPr>
        <w:t xml:space="preserve">or SL-U </w:t>
      </w:r>
      <w:r w:rsidR="0051020D">
        <w:rPr>
          <w:lang w:val="en-US"/>
        </w:rPr>
        <w:t>S-SSB</w:t>
      </w:r>
      <w:r w:rsidR="0051020D" w:rsidRPr="000C68ED">
        <w:rPr>
          <w:lang w:val="en-US"/>
        </w:rPr>
        <w:t xml:space="preserve"> MPR</w:t>
      </w:r>
      <w:r w:rsidR="0051020D">
        <w:rPr>
          <w:lang w:val="en-US"/>
        </w:rPr>
        <w:t>, c</w:t>
      </w:r>
      <w:r>
        <w:rPr>
          <w:lang w:val="en-US"/>
        </w:rPr>
        <w:t>onsider</w:t>
      </w:r>
      <w:r w:rsidRPr="000C68ED">
        <w:rPr>
          <w:lang w:val="en-US"/>
        </w:rPr>
        <w:t xml:space="preserve"> Table 2-</w:t>
      </w:r>
      <w:r>
        <w:rPr>
          <w:lang w:val="en-US"/>
        </w:rPr>
        <w:t>50 or Table 2-51</w:t>
      </w:r>
      <w:r w:rsidRPr="000C68ED">
        <w:rPr>
          <w:lang w:val="en-US"/>
        </w:rPr>
        <w:t xml:space="preserve"> for </w:t>
      </w:r>
      <w:r w:rsidR="0051020D">
        <w:rPr>
          <w:lang w:val="en-US"/>
        </w:rPr>
        <w:t xml:space="preserve">SL-U UE </w:t>
      </w:r>
      <w:r w:rsidRPr="000C68ED">
        <w:rPr>
          <w:lang w:val="en-US"/>
        </w:rPr>
        <w:t xml:space="preserve">power class 5. </w:t>
      </w:r>
    </w:p>
    <w:p w14:paraId="16607BEE" w14:textId="77777777" w:rsidR="00C94D07" w:rsidRDefault="00C94D07" w:rsidP="00C94D07">
      <w:pPr>
        <w:rPr>
          <w:rFonts w:eastAsia="Malgun Gothic"/>
          <w:color w:val="000000" w:themeColor="text1"/>
          <w:lang w:val="en-US" w:eastAsia="ko-KR"/>
        </w:rPr>
      </w:pPr>
    </w:p>
    <w:p w14:paraId="0E7F290A" w14:textId="394CAC4B" w:rsidR="00C94D07" w:rsidRPr="000C68ED" w:rsidRDefault="00C94D07" w:rsidP="00C94D07">
      <w:pPr>
        <w:pStyle w:val="Heading2"/>
        <w:rPr>
          <w:lang w:val="en-US"/>
        </w:rPr>
      </w:pPr>
      <w:r w:rsidRPr="000C68ED">
        <w:rPr>
          <w:lang w:val="en-US"/>
        </w:rPr>
        <w:t xml:space="preserve">SL-U </w:t>
      </w:r>
      <w:r>
        <w:rPr>
          <w:lang w:val="en-US"/>
        </w:rPr>
        <w:t>S-SSB</w:t>
      </w:r>
      <w:r w:rsidRPr="000C68ED">
        <w:rPr>
          <w:lang w:val="en-US"/>
        </w:rPr>
        <w:t xml:space="preserve">  </w:t>
      </w:r>
      <w:r>
        <w:rPr>
          <w:lang w:val="en-US"/>
        </w:rPr>
        <w:t>A-</w:t>
      </w:r>
      <w:r w:rsidRPr="000C68ED">
        <w:rPr>
          <w:lang w:val="en-US"/>
        </w:rPr>
        <w:t xml:space="preserve">MPR </w:t>
      </w:r>
    </w:p>
    <w:p w14:paraId="3F56145D" w14:textId="21EDE1AA" w:rsidR="00C94D07" w:rsidRPr="000C68ED" w:rsidRDefault="00C94D07" w:rsidP="00C94D07">
      <w:pPr>
        <w:pStyle w:val="BodyText"/>
        <w:rPr>
          <w:lang w:val="en-US"/>
        </w:rPr>
      </w:pPr>
      <w:r>
        <w:rPr>
          <w:rFonts w:eastAsia="Malgun Gothic"/>
          <w:lang w:val="en-US" w:eastAsia="ko-KR"/>
        </w:rPr>
        <w:t>For SL-U S-SSB A-MPR of the</w:t>
      </w:r>
      <w:r w:rsidRPr="000C68ED">
        <w:rPr>
          <w:rFonts w:eastAsia="Malgun Gothic"/>
          <w:lang w:val="en-US" w:eastAsia="ko-KR"/>
        </w:rPr>
        <w:t xml:space="preserve"> NS values</w:t>
      </w:r>
      <w:r>
        <w:rPr>
          <w:rFonts w:eastAsia="Malgun Gothic"/>
          <w:lang w:val="en-US" w:eastAsia="ko-KR"/>
        </w:rPr>
        <w:t>, t</w:t>
      </w:r>
      <w:r w:rsidRPr="000C68ED">
        <w:rPr>
          <w:lang w:val="en-US" w:eastAsia="ko-KR"/>
        </w:rPr>
        <w:t xml:space="preserve">he same test scenarios </w:t>
      </w:r>
      <w:r>
        <w:rPr>
          <w:lang w:val="en-US" w:eastAsia="ko-KR"/>
        </w:rPr>
        <w:t xml:space="preserve">in Table 2-47 </w:t>
      </w:r>
      <w:r w:rsidRPr="000C68ED">
        <w:rPr>
          <w:lang w:val="en-US" w:eastAsia="ko-KR"/>
        </w:rPr>
        <w:t xml:space="preserve">are considered. </w:t>
      </w:r>
    </w:p>
    <w:p w14:paraId="6458024F" w14:textId="77777777" w:rsidR="00C94D07" w:rsidRPr="000C68ED" w:rsidRDefault="00C94D07" w:rsidP="00C94D07">
      <w:pPr>
        <w:pStyle w:val="BodyText"/>
        <w:rPr>
          <w:lang w:val="en-US"/>
        </w:rPr>
      </w:pPr>
    </w:p>
    <w:p w14:paraId="1F5D7854" w14:textId="77777777" w:rsidR="00C94D07" w:rsidRPr="00E5734C" w:rsidRDefault="00C94D07" w:rsidP="00C94D07">
      <w:pPr>
        <w:pStyle w:val="BodyText"/>
        <w:rPr>
          <w:lang w:val="en-US" w:eastAsia="ko-KR"/>
        </w:rPr>
      </w:pPr>
    </w:p>
    <w:p w14:paraId="5FDDEA02" w14:textId="77777777" w:rsidR="00C94D07" w:rsidRPr="000C68ED" w:rsidRDefault="00C94D07" w:rsidP="00C94D07">
      <w:pPr>
        <w:spacing w:line="276" w:lineRule="auto"/>
        <w:rPr>
          <w:lang w:val="en-US"/>
        </w:rPr>
        <w:sectPr w:rsidR="00C94D07" w:rsidRPr="000C68ED" w:rsidSect="0041627D">
          <w:footnotePr>
            <w:numRestart w:val="eachSect"/>
          </w:footnotePr>
          <w:pgSz w:w="11907" w:h="16840" w:code="9"/>
          <w:pgMar w:top="1133" w:right="1133" w:bottom="1416" w:left="1133" w:header="850" w:footer="340" w:gutter="0"/>
          <w:cols w:space="720"/>
          <w:formProt w:val="0"/>
          <w:docGrid w:linePitch="272"/>
        </w:sectPr>
      </w:pPr>
    </w:p>
    <w:p w14:paraId="5F67311B" w14:textId="49393B48" w:rsidR="00C94D07" w:rsidRPr="000C68ED" w:rsidRDefault="00C94D07" w:rsidP="00C94D07">
      <w:pPr>
        <w:pStyle w:val="Heading3"/>
        <w:numPr>
          <w:ilvl w:val="0"/>
          <w:numId w:val="0"/>
        </w:numPr>
        <w:rPr>
          <w:lang w:val="en-US"/>
        </w:rPr>
      </w:pPr>
      <w:r w:rsidRPr="000C68ED">
        <w:rPr>
          <w:lang w:val="en-US"/>
        </w:rPr>
        <w:lastRenderedPageBreak/>
        <w:t>2.</w:t>
      </w:r>
      <w:r>
        <w:rPr>
          <w:lang w:val="en-US"/>
        </w:rPr>
        <w:t>6</w:t>
      </w:r>
      <w:r w:rsidRPr="000C68ED">
        <w:rPr>
          <w:lang w:val="en-US"/>
        </w:rPr>
        <w:t>.1 NS_31 (A-MPR)</w:t>
      </w:r>
    </w:p>
    <w:p w14:paraId="14D3C59C" w14:textId="3624CF0E" w:rsidR="00C94D07" w:rsidRPr="000C68ED" w:rsidRDefault="00C94D07" w:rsidP="00C94D07">
      <w:pPr>
        <w:pStyle w:val="BodyText"/>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52</w:t>
      </w:r>
      <w:r w:rsidRPr="000C68ED">
        <w:rPr>
          <w:rFonts w:eastAsiaTheme="minorEastAsia"/>
          <w:lang w:val="en-US" w:eastAsia="ko-KR"/>
        </w:rPr>
        <w:t xml:space="preserve"> and Figure 2-</w:t>
      </w:r>
      <w:r>
        <w:rPr>
          <w:rFonts w:eastAsiaTheme="minorEastAsia"/>
          <w:lang w:val="en-US" w:eastAsia="ko-KR"/>
        </w:rPr>
        <w:t>13</w:t>
      </w:r>
      <w:r w:rsidRPr="000C68ED">
        <w:rPr>
          <w:rFonts w:eastAsiaTheme="minorEastAsia"/>
          <w:lang w:val="en-US" w:eastAsia="ko-KR"/>
        </w:rPr>
        <w:t xml:space="preserve"> show the A-MPR simulation results for the scenarios.</w:t>
      </w:r>
    </w:p>
    <w:p w14:paraId="1FD7BCD0" w14:textId="74FC5A99" w:rsidR="00C925F0" w:rsidRDefault="00C94D07" w:rsidP="00C925F0">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52</w:t>
      </w:r>
      <w:r w:rsidRPr="000C68ED">
        <w:rPr>
          <w:rFonts w:ascii="Times New Roman" w:hAnsi="Times New Roman"/>
          <w:lang w:val="en-US"/>
        </w:rPr>
        <w:t>: NS_31-</w:t>
      </w:r>
      <w:r w:rsidR="00C925F0">
        <w:rPr>
          <w:rFonts w:ascii="Times New Roman" w:hAnsi="Times New Roman"/>
          <w:lang w:val="en-US"/>
        </w:rPr>
        <w:t>S-SSB</w:t>
      </w:r>
      <w:r w:rsidRPr="000C68ED">
        <w:rPr>
          <w:rFonts w:ascii="Times New Roman" w:hAnsi="Times New Roman"/>
          <w:lang w:val="en-US"/>
        </w:rPr>
        <w:t xml:space="preserve"> A-MPR simulation results for SL-U power class 5</w:t>
      </w:r>
      <w:r w:rsidR="00C925F0"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925F0" w:rsidRPr="00491A77" w14:paraId="4EE24748" w14:textId="77777777" w:rsidTr="00C925F0">
        <w:trPr>
          <w:trHeight w:val="266"/>
        </w:trPr>
        <w:tc>
          <w:tcPr>
            <w:tcW w:w="1134" w:type="dxa"/>
            <w:shd w:val="clear" w:color="auto" w:fill="auto"/>
            <w:noWrap/>
            <w:vAlign w:val="center"/>
            <w:hideMark/>
          </w:tcPr>
          <w:p w14:paraId="32734291"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0ACD87B3" w14:textId="77777777" w:rsidR="00C925F0" w:rsidRPr="004C7DA2" w:rsidRDefault="00C925F0" w:rsidP="00C925F0">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09DB9B66" w14:textId="77777777" w:rsidR="00C925F0" w:rsidRPr="004C7DA2" w:rsidRDefault="00C925F0" w:rsidP="00C925F0">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4277" w14:textId="77777777" w:rsidR="00C925F0" w:rsidRPr="004C7DA2" w:rsidRDefault="00C925F0" w:rsidP="00C925F0">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3A1BB" w14:textId="77777777" w:rsidR="00C925F0" w:rsidRPr="004C7DA2" w:rsidRDefault="00C925F0" w:rsidP="00C925F0">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035E3" w14:textId="77777777" w:rsidR="00C925F0" w:rsidRPr="004C7DA2" w:rsidRDefault="00C925F0" w:rsidP="00C925F0">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7B00CB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4E51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35226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4D59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326FA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207D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2FF4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8D1C4"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8406CB"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059B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2F0E2E"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FCD2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AD63B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4D6956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72E8647" w14:textId="77777777" w:rsidR="00C925F0" w:rsidRPr="004C7DA2" w:rsidRDefault="00C925F0" w:rsidP="00C925F0">
            <w:pPr>
              <w:spacing w:after="0"/>
              <w:jc w:val="center"/>
              <w:rPr>
                <w:color w:val="000000"/>
                <w:lang w:val="en-US"/>
              </w:rPr>
            </w:pPr>
          </w:p>
        </w:tc>
      </w:tr>
      <w:tr w:rsidR="00C925F0" w:rsidRPr="00491A77" w14:paraId="0334BCB5" w14:textId="77777777" w:rsidTr="00C925F0">
        <w:trPr>
          <w:trHeight w:val="266"/>
        </w:trPr>
        <w:tc>
          <w:tcPr>
            <w:tcW w:w="1134" w:type="dxa"/>
            <w:shd w:val="clear" w:color="auto" w:fill="auto"/>
            <w:noWrap/>
            <w:vAlign w:val="center"/>
            <w:hideMark/>
          </w:tcPr>
          <w:p w14:paraId="59D567CD" w14:textId="77777777" w:rsidR="00C925F0" w:rsidRPr="004C7DA2" w:rsidRDefault="00C925F0" w:rsidP="00C925F0">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AFC0AB9" w14:textId="784CCCA3" w:rsidR="00C925F0" w:rsidRPr="004C7DA2" w:rsidRDefault="00C925F0" w:rsidP="00C925F0">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344095" w14:textId="606CC3F5" w:rsidR="00C925F0" w:rsidRPr="004C7DA2" w:rsidRDefault="00C925F0" w:rsidP="00C925F0">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99E8B32" w14:textId="5B11FFC7" w:rsidR="00C925F0" w:rsidRPr="004C7DA2" w:rsidRDefault="00C925F0" w:rsidP="00C925F0">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4EA255" w14:textId="5E69CFE3" w:rsidR="00C925F0" w:rsidRPr="004C7DA2" w:rsidRDefault="00C925F0" w:rsidP="00C925F0">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3DB64DF4" w14:textId="22D6AE08"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15D9508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F2F81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23D11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1A01B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5C02AC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35428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46C82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7A65F2"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A6020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A7BB6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CD2C9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3A1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D3EBC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408054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2BE8D05" w14:textId="77777777" w:rsidR="00C925F0" w:rsidRPr="004C7DA2" w:rsidRDefault="00C925F0" w:rsidP="00C925F0">
            <w:pPr>
              <w:spacing w:after="0"/>
              <w:jc w:val="center"/>
              <w:rPr>
                <w:color w:val="000000"/>
                <w:lang w:val="en-US"/>
              </w:rPr>
            </w:pPr>
          </w:p>
        </w:tc>
      </w:tr>
      <w:tr w:rsidR="00C925F0" w:rsidRPr="00491A77" w14:paraId="1F951C08" w14:textId="77777777" w:rsidTr="00C925F0">
        <w:trPr>
          <w:trHeight w:val="266"/>
        </w:trPr>
        <w:tc>
          <w:tcPr>
            <w:tcW w:w="1134" w:type="dxa"/>
            <w:shd w:val="clear" w:color="auto" w:fill="auto"/>
            <w:noWrap/>
            <w:vAlign w:val="center"/>
            <w:hideMark/>
          </w:tcPr>
          <w:p w14:paraId="19380E99"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94C8D2" w14:textId="2DBD65D5" w:rsidR="00C925F0" w:rsidRPr="004C7DA2" w:rsidRDefault="00C925F0" w:rsidP="00C925F0">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4E8E479" w14:textId="3366E75C" w:rsidR="00C925F0" w:rsidRPr="004C7DA2" w:rsidRDefault="00C925F0" w:rsidP="00C925F0">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DB09" w14:textId="1332EA33" w:rsidR="00C925F0" w:rsidRPr="004C7DA2" w:rsidRDefault="00C925F0" w:rsidP="00C925F0">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C362" w14:textId="36ACC4FE" w:rsidR="00C925F0" w:rsidRPr="004C7DA2" w:rsidRDefault="00C925F0" w:rsidP="00C925F0">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05BA5" w14:textId="407DFD87" w:rsidR="00C925F0" w:rsidRPr="004C7DA2" w:rsidRDefault="00C925F0" w:rsidP="00C925F0">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8A900" w14:textId="492D3548" w:rsidR="00C925F0" w:rsidRPr="004C7DA2" w:rsidRDefault="00C925F0" w:rsidP="00C925F0">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8B839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8658D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AAA57"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57F9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6D396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3FBAA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E93061"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F1AF3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DA95E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B4E9F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FE9D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3BB44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E7FDE5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0A815B38" w14:textId="77777777" w:rsidR="00C925F0" w:rsidRPr="004C7DA2" w:rsidRDefault="00C925F0" w:rsidP="00C925F0">
            <w:pPr>
              <w:spacing w:after="0"/>
              <w:jc w:val="center"/>
              <w:rPr>
                <w:color w:val="000000"/>
                <w:lang w:val="en-US"/>
              </w:rPr>
            </w:pPr>
          </w:p>
        </w:tc>
      </w:tr>
      <w:tr w:rsidR="00C925F0" w:rsidRPr="00491A77" w14:paraId="031DB2FE" w14:textId="77777777" w:rsidTr="00C925F0">
        <w:trPr>
          <w:trHeight w:val="266"/>
        </w:trPr>
        <w:tc>
          <w:tcPr>
            <w:tcW w:w="1134" w:type="dxa"/>
            <w:shd w:val="clear" w:color="auto" w:fill="auto"/>
            <w:noWrap/>
            <w:vAlign w:val="center"/>
            <w:hideMark/>
          </w:tcPr>
          <w:p w14:paraId="36612A96" w14:textId="77777777" w:rsidR="00C925F0" w:rsidRPr="004C7DA2" w:rsidRDefault="00C925F0" w:rsidP="00C925F0">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8AB8180" w14:textId="551C367D" w:rsidR="00C925F0" w:rsidRPr="004C7DA2" w:rsidRDefault="00C925F0" w:rsidP="00C925F0">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93F080" w14:textId="179505B5" w:rsidR="00C925F0" w:rsidRPr="004C7DA2" w:rsidRDefault="00C925F0" w:rsidP="00C925F0">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7E5903" w14:textId="2873FBDF" w:rsidR="00C925F0" w:rsidRPr="004C7DA2" w:rsidRDefault="00C925F0" w:rsidP="00C925F0">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E297AF8" w14:textId="7DE40CDC" w:rsidR="00C925F0" w:rsidRPr="004C7DA2" w:rsidRDefault="00C925F0" w:rsidP="00C925F0">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85F3C62" w14:textId="76BA7E94" w:rsidR="00C925F0" w:rsidRPr="004C7DA2" w:rsidRDefault="00C925F0" w:rsidP="00C925F0">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89C4F99" w14:textId="179074A3" w:rsidR="00C925F0" w:rsidRPr="004C7DA2" w:rsidRDefault="00C925F0" w:rsidP="00C925F0">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FA66BC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E82CC2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ADDBEFE"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7F4E82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7BA7E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E5A43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DA5EAD"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6ED44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D1D7C6"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4F7AB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2338F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4C181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245207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0FA7314" w14:textId="77777777" w:rsidR="00C925F0" w:rsidRPr="004C7DA2" w:rsidRDefault="00C925F0" w:rsidP="00C925F0">
            <w:pPr>
              <w:spacing w:after="0"/>
              <w:jc w:val="center"/>
              <w:rPr>
                <w:color w:val="000000"/>
                <w:lang w:val="en-US"/>
              </w:rPr>
            </w:pPr>
          </w:p>
        </w:tc>
      </w:tr>
      <w:tr w:rsidR="00C925F0" w:rsidRPr="00491A77" w14:paraId="7E402655" w14:textId="77777777" w:rsidTr="00C925F0">
        <w:trPr>
          <w:trHeight w:val="266"/>
        </w:trPr>
        <w:tc>
          <w:tcPr>
            <w:tcW w:w="1134" w:type="dxa"/>
            <w:shd w:val="clear" w:color="auto" w:fill="auto"/>
            <w:noWrap/>
            <w:vAlign w:val="center"/>
            <w:hideMark/>
          </w:tcPr>
          <w:p w14:paraId="25685CE4"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FC06D86" w14:textId="2CDA8752" w:rsidR="00C925F0" w:rsidRPr="004C7DA2" w:rsidRDefault="00C925F0" w:rsidP="00C925F0">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04367E3B" w14:textId="6FAA225B" w:rsidR="00C925F0" w:rsidRPr="004C7DA2" w:rsidRDefault="00C925F0" w:rsidP="00C925F0">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9955B06" w14:textId="09C7F194" w:rsidR="00C925F0" w:rsidRPr="004C7DA2" w:rsidRDefault="00C925F0" w:rsidP="00C925F0">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31D1DADC" w14:textId="3EC909EB" w:rsidR="00C925F0" w:rsidRPr="004C7DA2" w:rsidRDefault="00C925F0" w:rsidP="00C925F0">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5AC5F00E" w14:textId="0D34DFCB" w:rsidR="00C925F0" w:rsidRPr="004C7DA2" w:rsidRDefault="00C925F0" w:rsidP="00C925F0">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72385" w14:textId="271B466B" w:rsidR="00C925F0" w:rsidRPr="004C7DA2" w:rsidRDefault="00C925F0" w:rsidP="00C925F0">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AAEBD" w14:textId="4B509592" w:rsidR="00C925F0" w:rsidRPr="004C7DA2" w:rsidRDefault="00C925F0" w:rsidP="00C925F0">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E413C" w14:textId="69C51760" w:rsidR="00C925F0" w:rsidRPr="004C7DA2" w:rsidRDefault="00C925F0" w:rsidP="00C925F0">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398" w14:textId="3672905C" w:rsidR="00C925F0" w:rsidRPr="004C7DA2" w:rsidRDefault="00C925F0" w:rsidP="00C925F0">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BBEB" w14:textId="2A6777F7" w:rsidR="00C925F0" w:rsidRPr="004C7DA2" w:rsidRDefault="00C925F0" w:rsidP="00C925F0">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58CE0E1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FEB15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E71B0C"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05625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997C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0FC7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C26A9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F613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EC176B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EF31381" w14:textId="77777777" w:rsidR="00C925F0" w:rsidRPr="004C7DA2" w:rsidRDefault="00C925F0" w:rsidP="00C925F0">
            <w:pPr>
              <w:spacing w:after="0"/>
              <w:jc w:val="center"/>
              <w:rPr>
                <w:color w:val="000000"/>
                <w:lang w:val="en-US"/>
              </w:rPr>
            </w:pPr>
          </w:p>
        </w:tc>
      </w:tr>
      <w:tr w:rsidR="00C925F0" w:rsidRPr="00491A77" w14:paraId="1E6C3BE2" w14:textId="77777777" w:rsidTr="00C925F0">
        <w:trPr>
          <w:trHeight w:val="266"/>
        </w:trPr>
        <w:tc>
          <w:tcPr>
            <w:tcW w:w="1134" w:type="dxa"/>
            <w:shd w:val="clear" w:color="auto" w:fill="auto"/>
            <w:noWrap/>
            <w:vAlign w:val="center"/>
            <w:hideMark/>
          </w:tcPr>
          <w:p w14:paraId="7E0B8F6C" w14:textId="77777777" w:rsidR="00C925F0" w:rsidRPr="004C7DA2" w:rsidRDefault="00C925F0" w:rsidP="00C925F0">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1C8A2EE1" w14:textId="56A4930F" w:rsidR="00C925F0" w:rsidRPr="004C7DA2" w:rsidRDefault="00C925F0" w:rsidP="00C925F0">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7C351EF6" w14:textId="64EE0730" w:rsidR="00C925F0" w:rsidRPr="004C7DA2" w:rsidRDefault="00C925F0" w:rsidP="00C925F0">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1CF1D089" w14:textId="1FA2785D" w:rsidR="00C925F0" w:rsidRPr="004C7DA2" w:rsidRDefault="00C925F0" w:rsidP="00C925F0">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3D9D357" w14:textId="3D377BCF" w:rsidR="00C925F0" w:rsidRPr="004C7DA2" w:rsidRDefault="00C925F0" w:rsidP="00C925F0">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568D7397" w14:textId="473215EB" w:rsidR="00C925F0" w:rsidRPr="004C7DA2" w:rsidRDefault="00C925F0" w:rsidP="00C925F0">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0B985089" w14:textId="299F6AE2" w:rsidR="00C925F0" w:rsidRPr="004C7DA2" w:rsidRDefault="00C925F0" w:rsidP="00C925F0">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D5641BA" w14:textId="5FC843D5" w:rsidR="00C925F0" w:rsidRPr="004C7DA2" w:rsidRDefault="00C925F0" w:rsidP="00C925F0">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12471FC" w14:textId="2E1E95EB"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0E359C4E" w14:textId="0F635DD7" w:rsidR="00C925F0" w:rsidRPr="004C7DA2" w:rsidRDefault="00C925F0" w:rsidP="00C925F0">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39BA01F3" w14:textId="7AE953F1" w:rsidR="00C925F0" w:rsidRPr="004C7DA2" w:rsidRDefault="00C925F0" w:rsidP="00C925F0">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FE9A829"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1E5016A"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9741527"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55C443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B2FEE0"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0E8B6FD"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C0B2B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D9425A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774D4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8159118" w14:textId="77777777" w:rsidR="00C925F0" w:rsidRPr="004C7DA2" w:rsidRDefault="00C925F0" w:rsidP="00C925F0">
            <w:pPr>
              <w:spacing w:after="0"/>
              <w:jc w:val="center"/>
              <w:rPr>
                <w:color w:val="000000"/>
                <w:lang w:val="en-US"/>
              </w:rPr>
            </w:pPr>
          </w:p>
        </w:tc>
      </w:tr>
      <w:tr w:rsidR="00C925F0" w:rsidRPr="00491A77" w14:paraId="139260DB" w14:textId="77777777" w:rsidTr="00C925F0">
        <w:trPr>
          <w:trHeight w:val="266"/>
        </w:trPr>
        <w:tc>
          <w:tcPr>
            <w:tcW w:w="1134" w:type="dxa"/>
            <w:shd w:val="clear" w:color="auto" w:fill="auto"/>
            <w:noWrap/>
            <w:vAlign w:val="center"/>
            <w:hideMark/>
          </w:tcPr>
          <w:p w14:paraId="394211B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6AF41D3" w14:textId="75D6FCB8" w:rsidR="00C925F0" w:rsidRPr="004C7DA2" w:rsidRDefault="00C925F0" w:rsidP="00C925F0">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7C7CFE09" w14:textId="41927461" w:rsidR="00C925F0" w:rsidRPr="004C7DA2" w:rsidRDefault="00C925F0" w:rsidP="00C925F0">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22A9CEC" w14:textId="2AB50EB1" w:rsidR="00C925F0" w:rsidRPr="004C7DA2" w:rsidRDefault="00C925F0" w:rsidP="00C925F0">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7D2FB1B" w14:textId="739D1196" w:rsidR="00C925F0" w:rsidRPr="004C7DA2" w:rsidRDefault="00C925F0" w:rsidP="00C925F0">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3F7E778" w14:textId="25B5AD09" w:rsidR="00C925F0" w:rsidRPr="004C7DA2" w:rsidRDefault="00C925F0" w:rsidP="00C925F0">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2877A3F6" w14:textId="55721629" w:rsidR="00C925F0" w:rsidRPr="004C7DA2" w:rsidRDefault="00C925F0" w:rsidP="00C925F0">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10D9E525" w14:textId="7E2FC2FB" w:rsidR="00C925F0" w:rsidRPr="004C7DA2" w:rsidRDefault="00C925F0" w:rsidP="00C925F0">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12386894" w14:textId="1499F64D" w:rsidR="00C925F0" w:rsidRPr="004C7DA2" w:rsidRDefault="00C925F0" w:rsidP="00C925F0">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0A8B8" w14:textId="6CA885E3" w:rsidR="00C925F0" w:rsidRPr="004C7DA2" w:rsidRDefault="00C925F0" w:rsidP="00C925F0">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621A" w14:textId="6A5D1DFD" w:rsidR="00C925F0" w:rsidRPr="004C7DA2" w:rsidRDefault="00C925F0" w:rsidP="00C925F0">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4F52" w14:textId="6C69F864" w:rsidR="00C925F0" w:rsidRPr="004C7DA2" w:rsidRDefault="00C925F0" w:rsidP="00C925F0">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CC865" w14:textId="7C5635E0" w:rsidR="00C925F0" w:rsidRPr="004C7DA2" w:rsidRDefault="00C925F0" w:rsidP="00C925F0">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88BC" w14:textId="334D7622" w:rsidR="00C925F0" w:rsidRPr="004C7DA2" w:rsidRDefault="00C925F0" w:rsidP="00C925F0">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A5710" w14:textId="1B24689B" w:rsidR="00C925F0" w:rsidRPr="004C7DA2" w:rsidRDefault="00C925F0" w:rsidP="00C925F0">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AE39" w14:textId="17F6ECD6" w:rsidR="00C925F0" w:rsidRPr="004C7DA2" w:rsidRDefault="00C925F0" w:rsidP="00C925F0">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A7709" w14:textId="52D71A50" w:rsidR="00C925F0" w:rsidRPr="004C7DA2" w:rsidRDefault="00C925F0" w:rsidP="00C925F0">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3BD4" w14:textId="64C6384B" w:rsidR="00C925F0" w:rsidRPr="004C7DA2" w:rsidRDefault="00C925F0" w:rsidP="00C925F0">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309F" w14:textId="4528F12E" w:rsidR="00C925F0" w:rsidRPr="004C7DA2" w:rsidRDefault="00C925F0" w:rsidP="00C925F0">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187204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7EEE9F7" w14:textId="77777777" w:rsidR="00C925F0" w:rsidRPr="004C7DA2" w:rsidRDefault="00C925F0" w:rsidP="00C925F0">
            <w:pPr>
              <w:spacing w:after="0"/>
              <w:jc w:val="center"/>
              <w:rPr>
                <w:color w:val="000000"/>
                <w:lang w:val="en-US"/>
              </w:rPr>
            </w:pPr>
          </w:p>
        </w:tc>
      </w:tr>
      <w:tr w:rsidR="00C925F0" w:rsidRPr="00491A77" w14:paraId="51683938" w14:textId="77777777" w:rsidTr="00C925F0">
        <w:trPr>
          <w:trHeight w:val="266"/>
        </w:trPr>
        <w:tc>
          <w:tcPr>
            <w:tcW w:w="1134" w:type="dxa"/>
            <w:shd w:val="clear" w:color="auto" w:fill="auto"/>
            <w:noWrap/>
            <w:vAlign w:val="center"/>
            <w:hideMark/>
          </w:tcPr>
          <w:p w14:paraId="719A66E8" w14:textId="77777777" w:rsidR="00C925F0" w:rsidRPr="004C7DA2" w:rsidRDefault="00C925F0" w:rsidP="00C925F0">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B6AB8B5" w14:textId="37FB5638" w:rsidR="00C925F0" w:rsidRPr="004C7DA2" w:rsidRDefault="00C925F0" w:rsidP="00C925F0">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3CDD48" w14:textId="45D3E8BF" w:rsidR="00C925F0" w:rsidRPr="004C7DA2" w:rsidRDefault="00C925F0" w:rsidP="00C925F0">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201F1B8" w14:textId="7EB46084" w:rsidR="00C925F0" w:rsidRPr="004C7DA2" w:rsidRDefault="00C925F0" w:rsidP="00C925F0">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FA2DC2A" w14:textId="180E7098" w:rsidR="00C925F0" w:rsidRPr="004C7DA2" w:rsidRDefault="00C925F0" w:rsidP="00C925F0">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E4F333" w14:textId="59464827" w:rsidR="00C925F0" w:rsidRPr="004C7DA2" w:rsidRDefault="00C925F0" w:rsidP="00C925F0">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B52D15A" w14:textId="6A0A96D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366434" w14:textId="4CB36380" w:rsidR="00C925F0" w:rsidRPr="004C7DA2" w:rsidRDefault="00C925F0" w:rsidP="00C925F0">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8AEF822" w14:textId="3E242F89"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71F0A4" w14:textId="7B4AE769" w:rsidR="00C925F0" w:rsidRPr="004C7DA2" w:rsidRDefault="00C925F0" w:rsidP="00C925F0">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D299792" w14:textId="2CC407F5" w:rsidR="00C925F0" w:rsidRPr="004C7DA2" w:rsidRDefault="00C925F0" w:rsidP="00C925F0">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8ADA1" w14:textId="6F3E63AA" w:rsidR="00C925F0" w:rsidRPr="004C7DA2" w:rsidRDefault="00C925F0" w:rsidP="00C925F0">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19E16B" w14:textId="70C46FAA" w:rsidR="00C925F0" w:rsidRPr="004C7DA2" w:rsidRDefault="00C925F0" w:rsidP="00C925F0">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E976E0" w14:textId="0ED9F07F" w:rsidR="00C925F0" w:rsidRPr="004C7DA2" w:rsidRDefault="00C925F0" w:rsidP="00C925F0">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824146" w14:textId="495367DF"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70EE25C" w14:textId="59FF5452" w:rsidR="00C925F0" w:rsidRPr="004C7DA2" w:rsidRDefault="00C925F0" w:rsidP="00C925F0">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10ECBA6" w14:textId="0593B60D" w:rsidR="00C925F0" w:rsidRPr="004C7DA2" w:rsidRDefault="00C925F0" w:rsidP="00C925F0">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FA76C41" w14:textId="54D884E5" w:rsidR="00C925F0" w:rsidRPr="004C7DA2" w:rsidRDefault="00C925F0" w:rsidP="00C925F0">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4F0E85B" w14:textId="7261C0E8" w:rsidR="00C925F0" w:rsidRPr="004C7DA2" w:rsidRDefault="00C925F0" w:rsidP="00C925F0">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390ED6E2"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9565E31" w14:textId="77777777" w:rsidR="00C925F0" w:rsidRPr="004C7DA2" w:rsidRDefault="00C925F0" w:rsidP="00C925F0">
            <w:pPr>
              <w:spacing w:after="0"/>
              <w:jc w:val="center"/>
              <w:rPr>
                <w:color w:val="000000"/>
                <w:lang w:val="en-US"/>
              </w:rPr>
            </w:pPr>
          </w:p>
        </w:tc>
      </w:tr>
      <w:tr w:rsidR="00C925F0" w:rsidRPr="00491A77" w14:paraId="2A58A6A1" w14:textId="77777777" w:rsidTr="00C925F0">
        <w:trPr>
          <w:trHeight w:val="266"/>
        </w:trPr>
        <w:tc>
          <w:tcPr>
            <w:tcW w:w="1134" w:type="dxa"/>
            <w:shd w:val="clear" w:color="auto" w:fill="auto"/>
            <w:noWrap/>
            <w:vAlign w:val="center"/>
            <w:hideMark/>
          </w:tcPr>
          <w:p w14:paraId="2667F4C2"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D258107" w14:textId="4B50C362" w:rsidR="00C925F0" w:rsidRPr="004C7DA2" w:rsidRDefault="00C925F0" w:rsidP="00C925F0">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2D3DF7B" w14:textId="4AE5B470" w:rsidR="00C925F0" w:rsidRPr="004C7DA2" w:rsidRDefault="00C925F0" w:rsidP="00C925F0">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353147ED" w14:textId="09F308F2" w:rsidR="00C925F0" w:rsidRPr="004C7DA2" w:rsidRDefault="00C925F0" w:rsidP="00C925F0">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A12B8F" w14:textId="74295DEE" w:rsidR="00C925F0" w:rsidRPr="004C7DA2" w:rsidRDefault="00C925F0" w:rsidP="00C925F0">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4810EC55" w14:textId="54A6645A" w:rsidR="00C925F0" w:rsidRPr="004C7DA2" w:rsidRDefault="00C925F0" w:rsidP="00C925F0">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4C475B7C" w14:textId="46E95BB3" w:rsidR="00C925F0" w:rsidRPr="004C7DA2" w:rsidRDefault="00C925F0" w:rsidP="00C925F0">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688D7F62" w14:textId="37B1F7DF" w:rsidR="00C925F0" w:rsidRPr="004C7DA2" w:rsidRDefault="00C925F0" w:rsidP="00C925F0">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75CBC8E" w14:textId="3F1BF77D" w:rsidR="00C925F0" w:rsidRPr="004C7DA2" w:rsidRDefault="00C925F0" w:rsidP="00C925F0">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BBA40EB" w14:textId="20486112" w:rsidR="00C925F0" w:rsidRPr="004C7DA2" w:rsidRDefault="00C925F0" w:rsidP="00C925F0">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3594D18" w14:textId="64931013" w:rsidR="00C925F0" w:rsidRPr="004C7DA2" w:rsidRDefault="00C925F0" w:rsidP="00C925F0">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63EF3D66" w14:textId="40F4C926" w:rsidR="00C925F0" w:rsidRPr="004C7DA2" w:rsidRDefault="00C925F0" w:rsidP="00C925F0">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6C136E49" w14:textId="61BBD45F" w:rsidR="00C925F0" w:rsidRPr="004C7DA2" w:rsidRDefault="00C925F0" w:rsidP="00C925F0">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407AC681" w14:textId="0D0A822E" w:rsidR="00C925F0" w:rsidRPr="004C7DA2" w:rsidRDefault="00C925F0" w:rsidP="00C925F0">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411E1090" w14:textId="59D0AC85" w:rsidR="00C925F0" w:rsidRPr="004C7DA2" w:rsidRDefault="00C925F0" w:rsidP="00C925F0">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396E4C04" w14:textId="3B05C9A3" w:rsidR="00C925F0" w:rsidRPr="004C7DA2" w:rsidRDefault="00C925F0" w:rsidP="00C925F0">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5766F7EA" w14:textId="1133A7DE" w:rsidR="00C925F0" w:rsidRPr="004C7DA2" w:rsidRDefault="00C925F0" w:rsidP="00C925F0">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2441AA45" w14:textId="0D3C73F8" w:rsidR="00C925F0" w:rsidRPr="004C7DA2" w:rsidRDefault="00C925F0" w:rsidP="00C925F0">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062DDFE1" w14:textId="362EBDEB" w:rsidR="00C925F0" w:rsidRPr="004C7DA2" w:rsidRDefault="00C925F0" w:rsidP="00C925F0">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8F260CE" w14:textId="2B7AD03E" w:rsidR="00C925F0" w:rsidRPr="004C7DA2" w:rsidRDefault="00C925F0" w:rsidP="00C925F0">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5787CCC" w14:textId="36FA4DCF" w:rsidR="00C925F0" w:rsidRPr="004C7DA2" w:rsidRDefault="00C925F0" w:rsidP="00C925F0">
            <w:pPr>
              <w:spacing w:after="0"/>
              <w:jc w:val="center"/>
              <w:rPr>
                <w:color w:val="000000"/>
                <w:lang w:val="en-US"/>
              </w:rPr>
            </w:pPr>
            <w:r w:rsidRPr="00231537">
              <w:rPr>
                <w:rFonts w:hint="eastAsia"/>
                <w:color w:val="000000"/>
              </w:rPr>
              <w:t>#</w:t>
            </w:r>
            <w:r>
              <w:rPr>
                <w:color w:val="000000"/>
              </w:rPr>
              <w:t>59</w:t>
            </w:r>
          </w:p>
        </w:tc>
      </w:tr>
      <w:tr w:rsidR="00C925F0" w:rsidRPr="00491A77" w14:paraId="2F58F7B1" w14:textId="77777777" w:rsidTr="00C925F0">
        <w:trPr>
          <w:trHeight w:val="266"/>
        </w:trPr>
        <w:tc>
          <w:tcPr>
            <w:tcW w:w="1134" w:type="dxa"/>
            <w:shd w:val="clear" w:color="auto" w:fill="auto"/>
            <w:noWrap/>
            <w:vAlign w:val="center"/>
            <w:hideMark/>
          </w:tcPr>
          <w:p w14:paraId="25FD4688"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087934C" w14:textId="629DAA27" w:rsidR="00C925F0" w:rsidRPr="004C7DA2" w:rsidRDefault="00C925F0" w:rsidP="00C925F0">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C2A6D73" w14:textId="6322B04A"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2B5C060" w14:textId="481BEC07" w:rsidR="00C925F0" w:rsidRPr="004C7DA2" w:rsidRDefault="00C925F0" w:rsidP="00C925F0">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1A201F7" w14:textId="4D3269C2" w:rsidR="00C925F0" w:rsidRPr="004C7DA2" w:rsidRDefault="00C925F0" w:rsidP="00C925F0">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32011A" w14:textId="5D97A08B" w:rsidR="00C925F0" w:rsidRPr="004C7DA2" w:rsidRDefault="00C925F0" w:rsidP="00C925F0">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C6107E7" w14:textId="475B9C9E" w:rsidR="00C925F0" w:rsidRPr="004C7DA2" w:rsidRDefault="00C925F0" w:rsidP="00C925F0">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791CD5" w14:textId="6DCC9BDE" w:rsidR="00C925F0" w:rsidRPr="004C7DA2" w:rsidRDefault="00C925F0" w:rsidP="00C925F0">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E53F139" w14:textId="40D5B334" w:rsidR="00C925F0" w:rsidRPr="004C7DA2" w:rsidRDefault="00C925F0" w:rsidP="00C925F0">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559C304" w14:textId="3B0DE0D3" w:rsidR="00C925F0" w:rsidRPr="004C7DA2" w:rsidRDefault="00C925F0" w:rsidP="00C925F0">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F9B49D8" w14:textId="4D56EE3C"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236CB1B2" w14:textId="284B9F85" w:rsidR="00C925F0" w:rsidRPr="004C7DA2" w:rsidRDefault="00C925F0" w:rsidP="00C925F0">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E9C56B" w14:textId="688E9BD2" w:rsidR="00C925F0" w:rsidRPr="004C7DA2" w:rsidRDefault="00C925F0" w:rsidP="00C925F0">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4765D8" w14:textId="1408FD4D" w:rsidR="00C925F0" w:rsidRPr="004C7DA2" w:rsidRDefault="00C925F0" w:rsidP="00C925F0">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81B16B7" w14:textId="2DF14E85" w:rsidR="00C925F0" w:rsidRPr="004C7DA2" w:rsidRDefault="00C925F0" w:rsidP="00C925F0">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2433F14" w14:textId="3A622820" w:rsidR="00C925F0" w:rsidRPr="004C7DA2" w:rsidRDefault="00C925F0" w:rsidP="00C925F0">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D79883" w14:textId="327A241D" w:rsidR="00C925F0" w:rsidRPr="004C7DA2" w:rsidRDefault="00C925F0" w:rsidP="00C925F0">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02C6EA" w14:textId="28A25E27" w:rsidR="00C925F0" w:rsidRPr="004C7DA2" w:rsidRDefault="00C925F0" w:rsidP="00C925F0">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95CA03" w14:textId="1C54425F" w:rsidR="00C925F0" w:rsidRPr="004C7DA2" w:rsidRDefault="00C925F0" w:rsidP="00C925F0">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073A81D" w14:textId="274E3E71" w:rsidR="00C925F0" w:rsidRPr="004C7DA2" w:rsidRDefault="00C925F0" w:rsidP="00C925F0">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0051DE8" w14:textId="40C32B12" w:rsidR="00C925F0" w:rsidRPr="004C7DA2" w:rsidRDefault="00C925F0" w:rsidP="00C925F0">
            <w:pPr>
              <w:spacing w:after="0"/>
              <w:jc w:val="center"/>
              <w:rPr>
                <w:color w:val="000000"/>
                <w:lang w:val="en-US"/>
              </w:rPr>
            </w:pPr>
            <w:r w:rsidRPr="00674502">
              <w:rPr>
                <w:rFonts w:hint="eastAsia"/>
                <w:color w:val="000000"/>
              </w:rPr>
              <w:t>7.47</w:t>
            </w:r>
          </w:p>
        </w:tc>
      </w:tr>
      <w:tr w:rsidR="00C925F0" w:rsidRPr="00491A77" w14:paraId="3AC83742" w14:textId="77777777" w:rsidTr="00C925F0">
        <w:trPr>
          <w:trHeight w:val="266"/>
        </w:trPr>
        <w:tc>
          <w:tcPr>
            <w:tcW w:w="1134" w:type="dxa"/>
            <w:shd w:val="clear" w:color="auto" w:fill="auto"/>
            <w:noWrap/>
            <w:vAlign w:val="center"/>
          </w:tcPr>
          <w:p w14:paraId="032313C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B526C" w14:textId="45CF5F87" w:rsidR="00C925F0" w:rsidRPr="004C7DA2" w:rsidRDefault="00C925F0" w:rsidP="00C925F0">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E6DB" w14:textId="298CC5DC" w:rsidR="00C925F0" w:rsidRPr="004C7DA2" w:rsidRDefault="00C925F0" w:rsidP="00C925F0">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4670" w14:textId="4F42AAB8" w:rsidR="00C925F0" w:rsidRPr="004C7DA2" w:rsidRDefault="00C925F0" w:rsidP="00C925F0">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F94D" w14:textId="428C77AD" w:rsidR="00C925F0" w:rsidRPr="004C7DA2" w:rsidRDefault="00C925F0" w:rsidP="00C925F0">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0C4CF" w14:textId="76FF0C05" w:rsidR="00C925F0" w:rsidRPr="004C7DA2" w:rsidRDefault="00C925F0" w:rsidP="00C925F0">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F7C5" w14:textId="26BD082B" w:rsidR="00C925F0" w:rsidRPr="004C7DA2" w:rsidRDefault="00C925F0" w:rsidP="00C925F0">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FE762" w14:textId="3F7668F6" w:rsidR="00C925F0" w:rsidRPr="004C7DA2" w:rsidRDefault="00C925F0" w:rsidP="00C925F0">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C5186" w14:textId="3507FAAD"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060FD" w14:textId="44686147"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5B103" w14:textId="11C461EF"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9789" w14:textId="7F9B9BE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1545" w14:textId="6D7AB731"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E23E" w14:textId="0AB6E49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626C3" w14:textId="1B5D6BC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D032" w14:textId="3BFC2FB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E156" w14:textId="4050150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6B8C" w14:textId="3DBAEA5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BA264" w14:textId="7E63FAD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031A993" w14:textId="77777777" w:rsidR="00C925F0" w:rsidRPr="004C7DA2" w:rsidRDefault="00C925F0" w:rsidP="00C925F0">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C433EAC" w14:textId="77777777" w:rsidR="00C925F0" w:rsidRPr="004C7DA2" w:rsidRDefault="00C925F0" w:rsidP="00C925F0">
            <w:pPr>
              <w:spacing w:after="0"/>
              <w:jc w:val="center"/>
              <w:rPr>
                <w:color w:val="000000"/>
                <w:lang w:val="en-US"/>
              </w:rPr>
            </w:pPr>
          </w:p>
        </w:tc>
      </w:tr>
      <w:tr w:rsidR="00C925F0" w:rsidRPr="00491A77" w14:paraId="791B6561" w14:textId="77777777" w:rsidTr="00C925F0">
        <w:trPr>
          <w:trHeight w:val="266"/>
        </w:trPr>
        <w:tc>
          <w:tcPr>
            <w:tcW w:w="1134" w:type="dxa"/>
            <w:shd w:val="clear" w:color="auto" w:fill="auto"/>
            <w:noWrap/>
            <w:vAlign w:val="center"/>
          </w:tcPr>
          <w:p w14:paraId="2DFCB2AC"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5F4634" w14:textId="1B6F70F4" w:rsidR="00C925F0" w:rsidRPr="004C7DA2" w:rsidRDefault="00C925F0" w:rsidP="00C925F0">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C150AF0" w14:textId="2F8DEE6C"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E516F0E" w14:textId="710FDC00" w:rsidR="00C925F0" w:rsidRPr="004C7DA2" w:rsidRDefault="00C925F0" w:rsidP="00C925F0">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1E4C11" w14:textId="791DF61F" w:rsidR="00C925F0" w:rsidRPr="004C7DA2" w:rsidRDefault="00C925F0" w:rsidP="00C925F0">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6591C2B" w14:textId="4E38746D" w:rsidR="00C925F0" w:rsidRPr="004C7DA2" w:rsidRDefault="00C925F0" w:rsidP="00C925F0">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39A57FE" w14:textId="6D49E5A0"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32E71DA" w14:textId="2A0B0619" w:rsidR="00C925F0" w:rsidRPr="004C7DA2" w:rsidRDefault="00C925F0" w:rsidP="00C925F0">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7D2BC71" w14:textId="04EBD3C9" w:rsidR="00C925F0" w:rsidRPr="004C7DA2" w:rsidRDefault="00C925F0" w:rsidP="00C925F0">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A942BD1" w14:textId="37544B22" w:rsidR="00C925F0" w:rsidRPr="004C7DA2" w:rsidRDefault="00C925F0" w:rsidP="00C925F0">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61D8ED" w14:textId="394736A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1CBDA6F" w14:textId="0DE47712" w:rsidR="00C925F0" w:rsidRPr="004C7DA2" w:rsidRDefault="00C925F0" w:rsidP="00C925F0">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87A219" w14:textId="18DA478A" w:rsidR="00C925F0" w:rsidRPr="004C7DA2" w:rsidRDefault="00C925F0" w:rsidP="00C925F0">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26287C0" w14:textId="0CFE73C7" w:rsidR="00C925F0" w:rsidRPr="004C7DA2" w:rsidRDefault="00C925F0" w:rsidP="00C925F0">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8FEB574" w14:textId="27E9D222" w:rsidR="00C925F0" w:rsidRPr="004C7DA2" w:rsidRDefault="00C925F0" w:rsidP="00C925F0">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8401C6" w14:textId="3C33D75B" w:rsidR="00C925F0" w:rsidRPr="004C7DA2" w:rsidRDefault="00C925F0" w:rsidP="00C925F0">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44F294" w14:textId="56689B6E" w:rsidR="00C925F0" w:rsidRPr="004C7DA2" w:rsidRDefault="00C925F0" w:rsidP="00C925F0">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51AF61A" w14:textId="0AF030E2" w:rsidR="00C925F0" w:rsidRPr="004C7DA2" w:rsidRDefault="00C925F0" w:rsidP="00C925F0">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601139" w14:textId="20D84293" w:rsidR="00C925F0" w:rsidRPr="004C7DA2" w:rsidRDefault="00C925F0" w:rsidP="00C925F0">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1E81800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918D7CB" w14:textId="77777777" w:rsidR="00C925F0" w:rsidRPr="004C7DA2" w:rsidRDefault="00C925F0" w:rsidP="00C925F0">
            <w:pPr>
              <w:spacing w:after="0"/>
              <w:jc w:val="center"/>
              <w:rPr>
                <w:color w:val="000000"/>
                <w:lang w:val="en-US"/>
              </w:rPr>
            </w:pPr>
          </w:p>
        </w:tc>
      </w:tr>
    </w:tbl>
    <w:p w14:paraId="2B0D23E4" w14:textId="77777777" w:rsidR="00C925F0" w:rsidRDefault="00C925F0" w:rsidP="00C925F0">
      <w:pPr>
        <w:pStyle w:val="TH"/>
        <w:rPr>
          <w:rFonts w:ascii="Times New Roman" w:hAnsi="Times New Roman"/>
        </w:rPr>
      </w:pPr>
    </w:p>
    <w:p w14:paraId="322699CD" w14:textId="5938DC5A" w:rsidR="00C925F0" w:rsidRDefault="00C925F0" w:rsidP="00C925F0">
      <w:pPr>
        <w:pStyle w:val="BodyText"/>
        <w:jc w:val="center"/>
        <w:rPr>
          <w:rFonts w:eastAsiaTheme="minorEastAsia"/>
          <w:lang w:eastAsia="ko-KR"/>
        </w:rPr>
      </w:pPr>
      <w:r>
        <w:rPr>
          <w:noProof/>
          <w:lang w:val="en-US" w:eastAsia="ko-KR"/>
        </w:rPr>
        <w:drawing>
          <wp:inline distT="0" distB="0" distL="0" distR="0" wp14:anchorId="756A4B99" wp14:editId="2A9376A3">
            <wp:extent cx="7328848" cy="2417406"/>
            <wp:effectExtent l="0" t="0" r="5715" b="2540"/>
            <wp:docPr id="4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69422" cy="2430789"/>
                    </a:xfrm>
                    <a:prstGeom prst="rect">
                      <a:avLst/>
                    </a:prstGeom>
                    <a:solidFill>
                      <a:schemeClr val="bg1"/>
                    </a:solidFill>
                  </pic:spPr>
                </pic:pic>
              </a:graphicData>
            </a:graphic>
          </wp:inline>
        </w:drawing>
      </w:r>
    </w:p>
    <w:p w14:paraId="0DE71B40" w14:textId="77777777" w:rsidR="00C925F0"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72BFE249" w14:textId="47FB627D" w:rsidR="00C925F0" w:rsidRDefault="00C925F0" w:rsidP="00C925F0">
      <w:pPr>
        <w:pStyle w:val="BodyText"/>
        <w:jc w:val="center"/>
        <w:rPr>
          <w:rFonts w:eastAsiaTheme="minorEastAsia"/>
          <w:lang w:eastAsia="ko-KR"/>
        </w:rPr>
      </w:pPr>
      <w:r>
        <w:rPr>
          <w:noProof/>
          <w:lang w:val="en-US" w:eastAsia="ko-KR"/>
        </w:rPr>
        <w:lastRenderedPageBreak/>
        <w:drawing>
          <wp:inline distT="0" distB="0" distL="0" distR="0" wp14:anchorId="2B47073A" wp14:editId="24ED51FF">
            <wp:extent cx="7465325" cy="2443514"/>
            <wp:effectExtent l="0" t="0" r="2540" b="0"/>
            <wp:docPr id="4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83667" cy="2449518"/>
                    </a:xfrm>
                    <a:prstGeom prst="rect">
                      <a:avLst/>
                    </a:prstGeom>
                    <a:solidFill>
                      <a:schemeClr val="bg1"/>
                    </a:solidFill>
                  </pic:spPr>
                </pic:pic>
              </a:graphicData>
            </a:graphic>
          </wp:inline>
        </w:drawing>
      </w:r>
    </w:p>
    <w:p w14:paraId="46590F84" w14:textId="77777777" w:rsidR="00C925F0"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61B524AD" w14:textId="748B47E5" w:rsidR="00C925F0" w:rsidRDefault="00C925F0" w:rsidP="00C925F0">
      <w:pPr>
        <w:pStyle w:val="BodyText"/>
        <w:jc w:val="center"/>
        <w:rPr>
          <w:rFonts w:eastAsiaTheme="minorEastAsia"/>
          <w:lang w:eastAsia="ko-KR"/>
        </w:rPr>
      </w:pPr>
      <w:r>
        <w:rPr>
          <w:noProof/>
          <w:lang w:val="en-US" w:eastAsia="ko-KR"/>
        </w:rPr>
        <w:drawing>
          <wp:inline distT="0" distB="0" distL="0" distR="0" wp14:anchorId="1E521401" wp14:editId="486EF191">
            <wp:extent cx="7581332" cy="2487886"/>
            <wp:effectExtent l="0" t="0" r="635" b="8255"/>
            <wp:docPr id="4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2294" cy="2501328"/>
                    </a:xfrm>
                    <a:prstGeom prst="rect">
                      <a:avLst/>
                    </a:prstGeom>
                    <a:solidFill>
                      <a:schemeClr val="bg1"/>
                    </a:solidFill>
                  </pic:spPr>
                </pic:pic>
              </a:graphicData>
            </a:graphic>
          </wp:inline>
        </w:drawing>
      </w:r>
    </w:p>
    <w:p w14:paraId="7D4CE5FF" w14:textId="77777777" w:rsidR="00C925F0" w:rsidRPr="00D64ED7"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A0ACD6D" w14:textId="728E3948" w:rsidR="00C94D07" w:rsidRPr="000C68ED" w:rsidRDefault="00C94D07" w:rsidP="00C925F0">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13</w:t>
      </w:r>
      <w:r w:rsidRPr="000C68ED">
        <w:rPr>
          <w:rFonts w:ascii="Times New Roman" w:hAnsi="Times New Roman"/>
          <w:lang w:val="en-US"/>
        </w:rPr>
        <w:t>: NS_31-</w:t>
      </w:r>
      <w:r w:rsidR="004202B5">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B778E96" w14:textId="77777777" w:rsidR="00C94D07" w:rsidRPr="000C68ED" w:rsidRDefault="00C94D07" w:rsidP="00C94D07">
      <w:pPr>
        <w:spacing w:after="0"/>
        <w:rPr>
          <w:lang w:val="en-US" w:eastAsia="zh-CN"/>
        </w:rPr>
        <w:sectPr w:rsidR="00C94D07"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4A5EEFB" w14:textId="0E568CD9" w:rsidR="00C94D07" w:rsidRPr="000C68ED" w:rsidRDefault="00C94D07" w:rsidP="00C94D07">
      <w:pPr>
        <w:pStyle w:val="BodyText"/>
        <w:rPr>
          <w:rFonts w:eastAsiaTheme="minorEastAsia"/>
          <w:lang w:val="en-US" w:eastAsia="ko-KR"/>
        </w:rPr>
      </w:pPr>
      <w:r w:rsidRPr="000C68ED">
        <w:rPr>
          <w:rFonts w:eastAsiaTheme="minorEastAsia"/>
          <w:lang w:val="en-US" w:eastAsia="ko-KR"/>
        </w:rPr>
        <w:lastRenderedPageBreak/>
        <w:t>Table 2-</w:t>
      </w:r>
      <w:r w:rsidR="00C925F0">
        <w:rPr>
          <w:rFonts w:eastAsiaTheme="minorEastAsia"/>
          <w:lang w:val="en-US" w:eastAsia="ko-KR"/>
        </w:rPr>
        <w:t>53</w:t>
      </w:r>
      <w:r w:rsidRPr="000C68ED">
        <w:rPr>
          <w:rFonts w:eastAsiaTheme="minorEastAsia"/>
          <w:lang w:val="en-US" w:eastAsia="ko-KR"/>
        </w:rPr>
        <w:t xml:space="preserve"> shows the maximum value of simulation results considering combinations of Outer/Inner sub-band configuration.</w:t>
      </w:r>
    </w:p>
    <w:p w14:paraId="3CCDC888" w14:textId="1D08F952" w:rsidR="00C94D07" w:rsidRDefault="00C94D07" w:rsidP="00C94D0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925F0">
        <w:rPr>
          <w:rFonts w:ascii="Times New Roman" w:hAnsi="Times New Roman"/>
        </w:rPr>
        <w:t>53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NS_31 </w:t>
      </w:r>
      <w:r w:rsidR="00C925F0">
        <w:rPr>
          <w:rFonts w:ascii="Times New Roman" w:hAnsi="Times New Roman"/>
        </w:rPr>
        <w:t>S-SSB</w:t>
      </w:r>
      <w:r>
        <w:rPr>
          <w:rFonts w:ascii="Times New Roman" w:hAnsi="Times New Roman"/>
        </w:rPr>
        <w:t xml:space="preserve">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C925F0" w:rsidRPr="00A1115A" w14:paraId="3EC4CA71" w14:textId="77777777" w:rsidTr="00C925F0">
        <w:trPr>
          <w:trHeight w:val="237"/>
          <w:jc w:val="center"/>
        </w:trPr>
        <w:tc>
          <w:tcPr>
            <w:tcW w:w="3240" w:type="dxa"/>
            <w:vMerge w:val="restart"/>
            <w:shd w:val="clear" w:color="auto" w:fill="auto"/>
          </w:tcPr>
          <w:p w14:paraId="39A5A591" w14:textId="77777777" w:rsidR="00C925F0" w:rsidRPr="00A1115A" w:rsidRDefault="00C925F0" w:rsidP="00C925F0">
            <w:pPr>
              <w:pStyle w:val="TAH"/>
            </w:pPr>
          </w:p>
        </w:tc>
        <w:tc>
          <w:tcPr>
            <w:tcW w:w="5670" w:type="dxa"/>
            <w:gridSpan w:val="4"/>
          </w:tcPr>
          <w:p w14:paraId="22CD7316" w14:textId="0B3D3953" w:rsidR="00C925F0" w:rsidRPr="00A1115A" w:rsidRDefault="00C925F0" w:rsidP="00C925F0">
            <w:pPr>
              <w:pStyle w:val="TAH"/>
            </w:pPr>
            <w:r w:rsidRPr="00A1115A">
              <w:t>RB Allocation</w:t>
            </w:r>
            <w:r>
              <w:t xml:space="preserve"> </w:t>
            </w:r>
          </w:p>
        </w:tc>
      </w:tr>
      <w:tr w:rsidR="00C925F0" w:rsidRPr="00D70CD0" w14:paraId="35213539" w14:textId="77777777" w:rsidTr="00C925F0">
        <w:trPr>
          <w:trHeight w:val="237"/>
          <w:jc w:val="center"/>
        </w:trPr>
        <w:tc>
          <w:tcPr>
            <w:tcW w:w="3240" w:type="dxa"/>
            <w:vMerge/>
            <w:shd w:val="clear" w:color="auto" w:fill="auto"/>
          </w:tcPr>
          <w:p w14:paraId="1E97146A" w14:textId="77777777" w:rsidR="00C925F0" w:rsidRPr="00A1115A" w:rsidRDefault="00C925F0" w:rsidP="00C925F0">
            <w:pPr>
              <w:pStyle w:val="TAH"/>
            </w:pPr>
          </w:p>
        </w:tc>
        <w:tc>
          <w:tcPr>
            <w:tcW w:w="2790" w:type="dxa"/>
            <w:gridSpan w:val="2"/>
          </w:tcPr>
          <w:p w14:paraId="24F6E54D"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EC776B1"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209E0763" w14:textId="77777777" w:rsidTr="00C925F0">
        <w:trPr>
          <w:trHeight w:val="237"/>
          <w:jc w:val="center"/>
        </w:trPr>
        <w:tc>
          <w:tcPr>
            <w:tcW w:w="3240" w:type="dxa"/>
            <w:shd w:val="clear" w:color="auto" w:fill="auto"/>
          </w:tcPr>
          <w:p w14:paraId="5603AC24"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65EFB226"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37924A2D"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0234692F"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FB3D278"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1B1694C9" w14:textId="77777777" w:rsidTr="00C925F0">
        <w:trPr>
          <w:trHeight w:val="237"/>
          <w:jc w:val="center"/>
        </w:trPr>
        <w:tc>
          <w:tcPr>
            <w:tcW w:w="3240" w:type="dxa"/>
            <w:shd w:val="clear" w:color="auto" w:fill="auto"/>
          </w:tcPr>
          <w:p w14:paraId="698E1783" w14:textId="77777777" w:rsidR="00C925F0" w:rsidRPr="00A1115A" w:rsidRDefault="00C925F0" w:rsidP="00C925F0">
            <w:pPr>
              <w:pStyle w:val="TAH"/>
            </w:pPr>
            <w:r>
              <w:rPr>
                <w:b w:val="0"/>
                <w:bCs/>
                <w:szCs w:val="18"/>
              </w:rPr>
              <w:t>Contiguous sub-band RB sets</w:t>
            </w:r>
          </w:p>
        </w:tc>
        <w:tc>
          <w:tcPr>
            <w:tcW w:w="1395" w:type="dxa"/>
            <w:vAlign w:val="center"/>
          </w:tcPr>
          <w:p w14:paraId="0B28DF6C" w14:textId="77777777" w:rsidR="00C925F0" w:rsidRPr="00625CE6" w:rsidRDefault="00C925F0" w:rsidP="00C925F0">
            <w:pPr>
              <w:pStyle w:val="TAH"/>
              <w:rPr>
                <w:b w:val="0"/>
                <w:bCs/>
                <w:szCs w:val="18"/>
              </w:rPr>
            </w:pPr>
            <w:r w:rsidRPr="00D5155C">
              <w:rPr>
                <w:rFonts w:hint="eastAsia"/>
                <w:b w:val="0"/>
                <w:bCs/>
                <w:szCs w:val="18"/>
              </w:rPr>
              <w:t>11.05</w:t>
            </w:r>
          </w:p>
        </w:tc>
        <w:tc>
          <w:tcPr>
            <w:tcW w:w="1395" w:type="dxa"/>
            <w:vAlign w:val="center"/>
          </w:tcPr>
          <w:p w14:paraId="3A0FFC1D" w14:textId="77777777" w:rsidR="00C925F0" w:rsidRPr="00625CE6" w:rsidRDefault="00C925F0" w:rsidP="00C925F0">
            <w:pPr>
              <w:pStyle w:val="TAH"/>
              <w:rPr>
                <w:b w:val="0"/>
                <w:bCs/>
                <w:szCs w:val="18"/>
              </w:rPr>
            </w:pPr>
            <w:r w:rsidRPr="00D5155C">
              <w:rPr>
                <w:rFonts w:hint="eastAsia"/>
                <w:b w:val="0"/>
                <w:bCs/>
                <w:szCs w:val="18"/>
              </w:rPr>
              <w:t>7.58</w:t>
            </w:r>
          </w:p>
        </w:tc>
        <w:tc>
          <w:tcPr>
            <w:tcW w:w="1440" w:type="dxa"/>
            <w:vAlign w:val="center"/>
          </w:tcPr>
          <w:p w14:paraId="1247C220" w14:textId="77777777" w:rsidR="00C925F0" w:rsidRPr="00625CE6" w:rsidRDefault="00C925F0" w:rsidP="00C925F0">
            <w:pPr>
              <w:pStyle w:val="TAH"/>
              <w:rPr>
                <w:b w:val="0"/>
                <w:bCs/>
                <w:szCs w:val="18"/>
              </w:rPr>
            </w:pPr>
            <w:r w:rsidRPr="00D5155C">
              <w:rPr>
                <w:rFonts w:hint="eastAsia"/>
                <w:b w:val="0"/>
                <w:bCs/>
                <w:szCs w:val="18"/>
              </w:rPr>
              <w:t>6.12</w:t>
            </w:r>
          </w:p>
        </w:tc>
        <w:tc>
          <w:tcPr>
            <w:tcW w:w="1440" w:type="dxa"/>
            <w:vAlign w:val="center"/>
          </w:tcPr>
          <w:p w14:paraId="65EEF414" w14:textId="77777777" w:rsidR="00C925F0" w:rsidRPr="00625CE6" w:rsidRDefault="00C925F0" w:rsidP="00C925F0">
            <w:pPr>
              <w:pStyle w:val="TAH"/>
              <w:rPr>
                <w:b w:val="0"/>
                <w:bCs/>
                <w:szCs w:val="18"/>
              </w:rPr>
            </w:pPr>
            <w:r w:rsidRPr="00D5155C">
              <w:rPr>
                <w:rFonts w:hint="eastAsia"/>
                <w:b w:val="0"/>
                <w:bCs/>
                <w:szCs w:val="18"/>
              </w:rPr>
              <w:t>7.28</w:t>
            </w:r>
          </w:p>
        </w:tc>
      </w:tr>
      <w:tr w:rsidR="00C925F0" w:rsidRPr="00D70CD0" w14:paraId="074F60B2" w14:textId="77777777" w:rsidTr="00C925F0">
        <w:trPr>
          <w:trHeight w:val="237"/>
          <w:jc w:val="center"/>
        </w:trPr>
        <w:tc>
          <w:tcPr>
            <w:tcW w:w="3240" w:type="dxa"/>
            <w:shd w:val="clear" w:color="auto" w:fill="auto"/>
          </w:tcPr>
          <w:p w14:paraId="4C569D9D" w14:textId="77777777" w:rsidR="00C925F0" w:rsidRPr="00A1115A" w:rsidRDefault="00C925F0" w:rsidP="00C925F0">
            <w:pPr>
              <w:pStyle w:val="TAH"/>
            </w:pPr>
            <w:r>
              <w:rPr>
                <w:b w:val="0"/>
                <w:bCs/>
                <w:szCs w:val="18"/>
              </w:rPr>
              <w:t>Non-contiguous sub-band RB sets</w:t>
            </w:r>
          </w:p>
        </w:tc>
        <w:tc>
          <w:tcPr>
            <w:tcW w:w="1395" w:type="dxa"/>
            <w:vAlign w:val="center"/>
          </w:tcPr>
          <w:p w14:paraId="31E96B86" w14:textId="77777777" w:rsidR="00C925F0" w:rsidRPr="00625CE6" w:rsidRDefault="00C925F0" w:rsidP="00C925F0">
            <w:pPr>
              <w:pStyle w:val="TAH"/>
              <w:rPr>
                <w:b w:val="0"/>
                <w:bCs/>
                <w:szCs w:val="18"/>
              </w:rPr>
            </w:pPr>
            <w:r w:rsidRPr="00D5155C">
              <w:rPr>
                <w:rFonts w:hint="eastAsia"/>
                <w:b w:val="0"/>
                <w:bCs/>
                <w:szCs w:val="18"/>
              </w:rPr>
              <w:t>10.15</w:t>
            </w:r>
          </w:p>
        </w:tc>
        <w:tc>
          <w:tcPr>
            <w:tcW w:w="1395" w:type="dxa"/>
            <w:vAlign w:val="center"/>
          </w:tcPr>
          <w:p w14:paraId="62CEC533" w14:textId="77777777" w:rsidR="00C925F0" w:rsidRPr="00625CE6" w:rsidRDefault="00C925F0" w:rsidP="00C925F0">
            <w:pPr>
              <w:pStyle w:val="TAH"/>
              <w:rPr>
                <w:b w:val="0"/>
                <w:bCs/>
                <w:szCs w:val="18"/>
              </w:rPr>
            </w:pPr>
            <w:r w:rsidRPr="00D5155C">
              <w:rPr>
                <w:rFonts w:hint="eastAsia"/>
                <w:b w:val="0"/>
                <w:bCs/>
                <w:szCs w:val="18"/>
              </w:rPr>
              <w:t>7.47</w:t>
            </w:r>
          </w:p>
        </w:tc>
        <w:tc>
          <w:tcPr>
            <w:tcW w:w="1440" w:type="dxa"/>
            <w:vAlign w:val="center"/>
          </w:tcPr>
          <w:p w14:paraId="31702758" w14:textId="77777777" w:rsidR="00C925F0" w:rsidRPr="00625CE6" w:rsidRDefault="00C925F0" w:rsidP="00C925F0">
            <w:pPr>
              <w:pStyle w:val="TAH"/>
              <w:rPr>
                <w:b w:val="0"/>
                <w:bCs/>
                <w:szCs w:val="18"/>
              </w:rPr>
            </w:pPr>
            <w:r w:rsidRPr="00D5155C">
              <w:rPr>
                <w:rFonts w:hint="eastAsia"/>
                <w:b w:val="0"/>
                <w:bCs/>
                <w:szCs w:val="18"/>
              </w:rPr>
              <w:t>7.49</w:t>
            </w:r>
          </w:p>
        </w:tc>
        <w:tc>
          <w:tcPr>
            <w:tcW w:w="1440" w:type="dxa"/>
            <w:vAlign w:val="center"/>
          </w:tcPr>
          <w:p w14:paraId="36A23170" w14:textId="77777777" w:rsidR="00C925F0" w:rsidRPr="00625CE6" w:rsidRDefault="00C925F0" w:rsidP="00C925F0">
            <w:pPr>
              <w:pStyle w:val="TAH"/>
              <w:rPr>
                <w:b w:val="0"/>
                <w:bCs/>
                <w:szCs w:val="18"/>
              </w:rPr>
            </w:pPr>
            <w:r w:rsidRPr="00D5155C">
              <w:rPr>
                <w:rFonts w:hint="eastAsia"/>
                <w:b w:val="0"/>
                <w:bCs/>
                <w:szCs w:val="18"/>
              </w:rPr>
              <w:t>6.35</w:t>
            </w:r>
          </w:p>
        </w:tc>
      </w:tr>
    </w:tbl>
    <w:p w14:paraId="7C51837F" w14:textId="5E2E8EA1" w:rsidR="00C925F0" w:rsidRDefault="00C925F0" w:rsidP="00C94D07">
      <w:pPr>
        <w:pStyle w:val="TH"/>
        <w:rPr>
          <w:rFonts w:ascii="Times New Roman" w:hAnsi="Times New Roman"/>
        </w:rPr>
      </w:pPr>
    </w:p>
    <w:p w14:paraId="7DE944C8" w14:textId="49D0F393" w:rsidR="00C94D07" w:rsidRDefault="00C94D07" w:rsidP="00C94D07">
      <w:pPr>
        <w:pStyle w:val="BodyText"/>
        <w:rPr>
          <w:rFonts w:eastAsiaTheme="minorEastAsia"/>
          <w:lang w:eastAsia="ko-KR"/>
        </w:rPr>
      </w:pPr>
      <w:r>
        <w:rPr>
          <w:rFonts w:eastAsiaTheme="minorEastAsia"/>
          <w:lang w:eastAsia="ko-KR"/>
        </w:rPr>
        <w:t xml:space="preserve">Considering the inner RB set bitmaps and the outer RB set bitmaps, the </w:t>
      </w:r>
      <w:r w:rsidR="00C925F0">
        <w:rPr>
          <w:rFonts w:eastAsiaTheme="minorEastAsia"/>
          <w:lang w:eastAsia="ko-KR"/>
        </w:rPr>
        <w:t>S-SSB</w:t>
      </w:r>
      <w:r>
        <w:rPr>
          <w:rFonts w:eastAsiaTheme="minorEastAsia"/>
          <w:lang w:eastAsia="ko-KR"/>
        </w:rPr>
        <w:t xml:space="preserve"> A-MPR for SL-U power class 5 can be proposed as Table 2-</w:t>
      </w:r>
      <w:r w:rsidR="00C925F0">
        <w:rPr>
          <w:rFonts w:eastAsiaTheme="minorEastAsia"/>
          <w:lang w:eastAsia="ko-KR"/>
        </w:rPr>
        <w:t>54</w:t>
      </w:r>
      <w:r>
        <w:rPr>
          <w:rFonts w:eastAsiaTheme="minorEastAsia"/>
          <w:lang w:eastAsia="ko-KR"/>
        </w:rPr>
        <w:t xml:space="preserve"> or Table 2-</w:t>
      </w:r>
      <w:r w:rsidR="00C925F0">
        <w:rPr>
          <w:rFonts w:eastAsiaTheme="minorEastAsia"/>
          <w:lang w:eastAsia="ko-KR"/>
        </w:rPr>
        <w:t>55</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900981A" w14:textId="6F4F108F" w:rsidR="00C94D07" w:rsidRDefault="00C94D07" w:rsidP="00C94D07">
      <w:pPr>
        <w:pStyle w:val="TH"/>
        <w:rPr>
          <w:rFonts w:ascii="Times New Roman" w:hAnsi="Times New Roman"/>
          <w:lang w:val="en-US"/>
        </w:rPr>
      </w:pPr>
      <w:r w:rsidRPr="00B5046B">
        <w:rPr>
          <w:rFonts w:ascii="Times New Roman" w:hAnsi="Times New Roman"/>
          <w:lang w:val="en-US"/>
        </w:rPr>
        <w:t>Table 2-</w:t>
      </w:r>
      <w:r w:rsidR="00C925F0">
        <w:rPr>
          <w:rFonts w:ascii="Times New Roman" w:hAnsi="Times New Roman"/>
          <w:lang w:val="en-US"/>
        </w:rPr>
        <w:t>54:</w:t>
      </w:r>
      <w:r w:rsidRPr="00B5046B">
        <w:rPr>
          <w:rFonts w:ascii="Times New Roman" w:hAnsi="Times New Roman"/>
          <w:lang w:val="en-US"/>
        </w:rPr>
        <w:t xml:space="preserve"> NS_31 </w:t>
      </w:r>
      <w:r w:rsidR="00C925F0">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C925F0" w:rsidRPr="00A1115A" w14:paraId="26164A5A" w14:textId="77777777" w:rsidTr="00C925F0">
        <w:trPr>
          <w:trHeight w:val="237"/>
          <w:jc w:val="center"/>
        </w:trPr>
        <w:tc>
          <w:tcPr>
            <w:tcW w:w="3240" w:type="dxa"/>
            <w:vMerge w:val="restart"/>
            <w:shd w:val="clear" w:color="auto" w:fill="auto"/>
          </w:tcPr>
          <w:p w14:paraId="5F6ACCAB" w14:textId="77777777" w:rsidR="00C925F0" w:rsidRPr="00A1115A" w:rsidRDefault="00C925F0" w:rsidP="00C925F0">
            <w:pPr>
              <w:pStyle w:val="TAH"/>
            </w:pPr>
          </w:p>
        </w:tc>
        <w:tc>
          <w:tcPr>
            <w:tcW w:w="5670" w:type="dxa"/>
            <w:gridSpan w:val="4"/>
          </w:tcPr>
          <w:p w14:paraId="1F3A9942" w14:textId="77777777" w:rsidR="00C925F0" w:rsidRPr="00A1115A" w:rsidRDefault="00C925F0" w:rsidP="00C925F0">
            <w:pPr>
              <w:pStyle w:val="TAH"/>
            </w:pPr>
            <w:r w:rsidRPr="00A1115A">
              <w:t>RB Allocation</w:t>
            </w:r>
            <w:r>
              <w:t xml:space="preserve"> </w:t>
            </w:r>
          </w:p>
        </w:tc>
      </w:tr>
      <w:tr w:rsidR="00C925F0" w:rsidRPr="00D70CD0" w14:paraId="2180F1A2" w14:textId="77777777" w:rsidTr="00C925F0">
        <w:trPr>
          <w:trHeight w:val="237"/>
          <w:jc w:val="center"/>
        </w:trPr>
        <w:tc>
          <w:tcPr>
            <w:tcW w:w="3240" w:type="dxa"/>
            <w:vMerge/>
            <w:shd w:val="clear" w:color="auto" w:fill="auto"/>
          </w:tcPr>
          <w:p w14:paraId="402F1C36" w14:textId="77777777" w:rsidR="00C925F0" w:rsidRPr="00A1115A" w:rsidRDefault="00C925F0" w:rsidP="00C925F0">
            <w:pPr>
              <w:pStyle w:val="TAH"/>
            </w:pPr>
          </w:p>
        </w:tc>
        <w:tc>
          <w:tcPr>
            <w:tcW w:w="2790" w:type="dxa"/>
            <w:gridSpan w:val="2"/>
          </w:tcPr>
          <w:p w14:paraId="6A5A2253"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1EE3BAC6"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71D55BDD" w14:textId="77777777" w:rsidTr="00C925F0">
        <w:trPr>
          <w:trHeight w:val="237"/>
          <w:jc w:val="center"/>
        </w:trPr>
        <w:tc>
          <w:tcPr>
            <w:tcW w:w="3240" w:type="dxa"/>
            <w:shd w:val="clear" w:color="auto" w:fill="auto"/>
          </w:tcPr>
          <w:p w14:paraId="6AC29410"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45B71D34"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E8233E"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109CC2B7"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8E69B01"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7759B5CB" w14:textId="77777777" w:rsidTr="00C925F0">
        <w:trPr>
          <w:trHeight w:val="237"/>
          <w:jc w:val="center"/>
        </w:trPr>
        <w:tc>
          <w:tcPr>
            <w:tcW w:w="3240" w:type="dxa"/>
            <w:shd w:val="clear" w:color="auto" w:fill="auto"/>
          </w:tcPr>
          <w:p w14:paraId="213219B5" w14:textId="77777777" w:rsidR="00C925F0" w:rsidRPr="00A1115A" w:rsidRDefault="00C925F0" w:rsidP="00C925F0">
            <w:pPr>
              <w:pStyle w:val="TAH"/>
            </w:pPr>
            <w:r>
              <w:rPr>
                <w:b w:val="0"/>
                <w:bCs/>
                <w:szCs w:val="18"/>
              </w:rPr>
              <w:t>Contiguous sub-band RB sets</w:t>
            </w:r>
          </w:p>
        </w:tc>
        <w:tc>
          <w:tcPr>
            <w:tcW w:w="1395" w:type="dxa"/>
            <w:vAlign w:val="center"/>
          </w:tcPr>
          <w:p w14:paraId="1A11084D" w14:textId="39594CE0" w:rsidR="00C925F0" w:rsidRPr="00625CE6" w:rsidRDefault="00C925F0" w:rsidP="00C925F0">
            <w:pPr>
              <w:pStyle w:val="TAH"/>
              <w:rPr>
                <w:b w:val="0"/>
                <w:bCs/>
                <w:szCs w:val="18"/>
              </w:rPr>
            </w:pPr>
            <w:r w:rsidRPr="008D381B">
              <w:rPr>
                <w:rFonts w:cs="Arial"/>
                <w:b w:val="0"/>
              </w:rPr>
              <w:t xml:space="preserve">≤ </w:t>
            </w:r>
            <w:r>
              <w:rPr>
                <w:b w:val="0"/>
                <w:bCs/>
                <w:szCs w:val="18"/>
              </w:rPr>
              <w:t>13.5</w:t>
            </w:r>
          </w:p>
        </w:tc>
        <w:tc>
          <w:tcPr>
            <w:tcW w:w="1395" w:type="dxa"/>
            <w:vAlign w:val="center"/>
          </w:tcPr>
          <w:p w14:paraId="1A7839C2" w14:textId="29C7EC06"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114C7B68" w14:textId="145E803F"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E26F389" w14:textId="75E660F4" w:rsidR="00C925F0" w:rsidRPr="00625CE6" w:rsidRDefault="00C925F0" w:rsidP="00C925F0">
            <w:pPr>
              <w:pStyle w:val="TAH"/>
              <w:rPr>
                <w:b w:val="0"/>
                <w:bCs/>
                <w:szCs w:val="18"/>
              </w:rPr>
            </w:pPr>
            <w:r w:rsidRPr="008D381B">
              <w:rPr>
                <w:rFonts w:cs="Arial"/>
                <w:b w:val="0"/>
              </w:rPr>
              <w:t xml:space="preserve">≤ </w:t>
            </w:r>
            <w:r>
              <w:rPr>
                <w:rFonts w:cs="Arial"/>
                <w:b w:val="0"/>
              </w:rPr>
              <w:t>10.0</w:t>
            </w:r>
          </w:p>
        </w:tc>
      </w:tr>
      <w:tr w:rsidR="00C925F0" w:rsidRPr="00D70CD0" w14:paraId="41250967" w14:textId="77777777" w:rsidTr="00C925F0">
        <w:trPr>
          <w:trHeight w:val="237"/>
          <w:jc w:val="center"/>
        </w:trPr>
        <w:tc>
          <w:tcPr>
            <w:tcW w:w="3240" w:type="dxa"/>
            <w:shd w:val="clear" w:color="auto" w:fill="auto"/>
          </w:tcPr>
          <w:p w14:paraId="47A02395" w14:textId="77777777" w:rsidR="00C925F0" w:rsidRPr="00A1115A" w:rsidRDefault="00C925F0" w:rsidP="00C925F0">
            <w:pPr>
              <w:pStyle w:val="TAH"/>
            </w:pPr>
            <w:r>
              <w:rPr>
                <w:b w:val="0"/>
                <w:bCs/>
                <w:szCs w:val="18"/>
              </w:rPr>
              <w:t>Non-contiguous sub-band RB sets</w:t>
            </w:r>
          </w:p>
        </w:tc>
        <w:tc>
          <w:tcPr>
            <w:tcW w:w="1395" w:type="dxa"/>
            <w:vAlign w:val="center"/>
          </w:tcPr>
          <w:p w14:paraId="6581E843" w14:textId="1206E8AE" w:rsidR="00C925F0" w:rsidRPr="00625CE6" w:rsidRDefault="00C925F0" w:rsidP="00C925F0">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43B84A13" w14:textId="36DA3059"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0FFE9EC9" w14:textId="4D92A812"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61E3D5E" w14:textId="487A6E50" w:rsidR="00C925F0" w:rsidRPr="00625CE6" w:rsidRDefault="00C925F0" w:rsidP="00C925F0">
            <w:pPr>
              <w:pStyle w:val="TAH"/>
              <w:rPr>
                <w:b w:val="0"/>
                <w:bCs/>
                <w:szCs w:val="18"/>
              </w:rPr>
            </w:pPr>
            <w:r w:rsidRPr="008D381B">
              <w:rPr>
                <w:rFonts w:cs="Arial"/>
                <w:b w:val="0"/>
              </w:rPr>
              <w:t xml:space="preserve">≤ </w:t>
            </w:r>
            <w:r>
              <w:rPr>
                <w:rFonts w:cs="Arial"/>
                <w:b w:val="0"/>
              </w:rPr>
              <w:t>9.0</w:t>
            </w:r>
          </w:p>
        </w:tc>
      </w:tr>
      <w:tr w:rsidR="00C925F0" w:rsidRPr="00D70CD0" w14:paraId="18710C16" w14:textId="77777777" w:rsidTr="00C925F0">
        <w:trPr>
          <w:trHeight w:val="237"/>
          <w:jc w:val="center"/>
        </w:trPr>
        <w:tc>
          <w:tcPr>
            <w:tcW w:w="8910" w:type="dxa"/>
            <w:gridSpan w:val="5"/>
            <w:shd w:val="clear" w:color="auto" w:fill="auto"/>
          </w:tcPr>
          <w:p w14:paraId="2F66362C" w14:textId="77777777" w:rsidR="00C925F0" w:rsidRPr="007917A1" w:rsidRDefault="00C925F0" w:rsidP="00C925F0">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27FC3EF0" w14:textId="77777777" w:rsidR="00C925F0" w:rsidRDefault="00C925F0" w:rsidP="009F6531">
            <w:pPr>
              <w:pStyle w:val="FL"/>
              <w:jc w:val="left"/>
              <w:rPr>
                <w:b w:val="0"/>
                <w:bCs/>
                <w:sz w:val="18"/>
                <w:szCs w:val="18"/>
              </w:rPr>
            </w:pPr>
            <w:r w:rsidRPr="007917A1">
              <w:rPr>
                <w:b w:val="0"/>
                <w:bCs/>
                <w:sz w:val="18"/>
                <w:szCs w:val="18"/>
              </w:rPr>
              <w:t xml:space="preserve">NOTE </w:t>
            </w:r>
            <w:r w:rsidR="009F6531">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1627B854" w14:textId="49E32024" w:rsidR="009F6531" w:rsidRPr="000C68ED" w:rsidRDefault="009F6531" w:rsidP="009F6531">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43BF2EBE" w14:textId="7243A41F" w:rsidR="009F6531" w:rsidRPr="009F6531" w:rsidRDefault="009F6531" w:rsidP="009F6531">
            <w:pPr>
              <w:pStyle w:val="FL"/>
              <w:jc w:val="left"/>
              <w:rPr>
                <w:rFonts w:cs="Arial"/>
                <w:b w:val="0"/>
                <w:lang w:val="en-US"/>
              </w:rPr>
            </w:pPr>
          </w:p>
        </w:tc>
      </w:tr>
    </w:tbl>
    <w:p w14:paraId="05AD6295" w14:textId="77777777" w:rsidR="000D342F" w:rsidRDefault="000D342F" w:rsidP="000D342F">
      <w:pPr>
        <w:pStyle w:val="BodyText"/>
        <w:rPr>
          <w:lang w:val="en-US"/>
        </w:rPr>
      </w:pPr>
    </w:p>
    <w:p w14:paraId="0A235539" w14:textId="25A2A6DF" w:rsidR="00C925F0" w:rsidRDefault="00C925F0" w:rsidP="00C925F0">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0D342F" w:rsidRPr="00A1115A" w14:paraId="5BF8E0E8" w14:textId="77777777" w:rsidTr="009F6531">
        <w:trPr>
          <w:trHeight w:val="237"/>
          <w:jc w:val="center"/>
        </w:trPr>
        <w:tc>
          <w:tcPr>
            <w:tcW w:w="3240" w:type="dxa"/>
            <w:vMerge w:val="restart"/>
            <w:shd w:val="clear" w:color="auto" w:fill="auto"/>
          </w:tcPr>
          <w:p w14:paraId="412ABB39" w14:textId="77777777" w:rsidR="000D342F" w:rsidRPr="00A1115A" w:rsidRDefault="000D342F" w:rsidP="009F6531">
            <w:pPr>
              <w:pStyle w:val="TAH"/>
            </w:pPr>
          </w:p>
        </w:tc>
        <w:tc>
          <w:tcPr>
            <w:tcW w:w="5670" w:type="dxa"/>
            <w:gridSpan w:val="4"/>
          </w:tcPr>
          <w:p w14:paraId="1F5D5E57" w14:textId="77777777" w:rsidR="000D342F" w:rsidRPr="00A1115A" w:rsidRDefault="000D342F" w:rsidP="009F6531">
            <w:pPr>
              <w:pStyle w:val="TAH"/>
            </w:pPr>
            <w:r w:rsidRPr="00A1115A">
              <w:t>RB Allocation</w:t>
            </w:r>
            <w:r>
              <w:t xml:space="preserve"> </w:t>
            </w:r>
          </w:p>
        </w:tc>
      </w:tr>
      <w:tr w:rsidR="000D342F" w:rsidRPr="00D70CD0" w14:paraId="7ECAC023" w14:textId="77777777" w:rsidTr="009F6531">
        <w:trPr>
          <w:trHeight w:val="237"/>
          <w:jc w:val="center"/>
        </w:trPr>
        <w:tc>
          <w:tcPr>
            <w:tcW w:w="3240" w:type="dxa"/>
            <w:vMerge/>
            <w:shd w:val="clear" w:color="auto" w:fill="auto"/>
          </w:tcPr>
          <w:p w14:paraId="75D9120C" w14:textId="77777777" w:rsidR="000D342F" w:rsidRPr="00A1115A" w:rsidRDefault="000D342F" w:rsidP="009F6531">
            <w:pPr>
              <w:pStyle w:val="TAH"/>
            </w:pPr>
          </w:p>
        </w:tc>
        <w:tc>
          <w:tcPr>
            <w:tcW w:w="2790" w:type="dxa"/>
            <w:gridSpan w:val="2"/>
          </w:tcPr>
          <w:p w14:paraId="23965A89" w14:textId="77777777" w:rsidR="000D342F" w:rsidRPr="00D70CD0" w:rsidRDefault="000D342F"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5A1BFD21" w14:textId="77777777" w:rsidR="000D342F" w:rsidRPr="00D70CD0" w:rsidRDefault="000D342F"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0D342F" w:rsidRPr="00D70CD0" w14:paraId="428D1FCA" w14:textId="77777777" w:rsidTr="009F6531">
        <w:trPr>
          <w:trHeight w:val="237"/>
          <w:jc w:val="center"/>
        </w:trPr>
        <w:tc>
          <w:tcPr>
            <w:tcW w:w="3240" w:type="dxa"/>
            <w:shd w:val="clear" w:color="auto" w:fill="auto"/>
          </w:tcPr>
          <w:p w14:paraId="433A0729" w14:textId="77777777" w:rsidR="000D342F" w:rsidRPr="00625CE6" w:rsidRDefault="000D342F"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243180E5" w14:textId="77777777" w:rsidR="000D342F" w:rsidRDefault="000D342F"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A2A923B" w14:textId="77777777" w:rsidR="000D342F" w:rsidRDefault="000D342F" w:rsidP="009F6531">
            <w:pPr>
              <w:pStyle w:val="TAH"/>
              <w:rPr>
                <w:rFonts w:eastAsiaTheme="minorEastAsia"/>
                <w:lang w:eastAsia="ko-KR"/>
              </w:rPr>
            </w:pPr>
            <w:r>
              <w:rPr>
                <w:rFonts w:eastAsiaTheme="minorEastAsia" w:hint="eastAsia"/>
                <w:lang w:eastAsia="ko-KR"/>
              </w:rPr>
              <w:t>2</w:t>
            </w:r>
          </w:p>
        </w:tc>
        <w:tc>
          <w:tcPr>
            <w:tcW w:w="1440" w:type="dxa"/>
          </w:tcPr>
          <w:p w14:paraId="6E38AE62" w14:textId="77777777" w:rsidR="000D342F" w:rsidRDefault="000D342F"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0F86D459" w14:textId="77777777" w:rsidR="000D342F" w:rsidRDefault="000D342F" w:rsidP="009F6531">
            <w:pPr>
              <w:pStyle w:val="TAH"/>
              <w:rPr>
                <w:rFonts w:eastAsiaTheme="minorEastAsia"/>
                <w:lang w:eastAsia="ko-KR"/>
              </w:rPr>
            </w:pPr>
            <w:r>
              <w:rPr>
                <w:rFonts w:eastAsiaTheme="minorEastAsia" w:hint="eastAsia"/>
                <w:lang w:eastAsia="ko-KR"/>
              </w:rPr>
              <w:t>2</w:t>
            </w:r>
          </w:p>
        </w:tc>
      </w:tr>
      <w:tr w:rsidR="000D342F" w:rsidRPr="00D70CD0" w14:paraId="4AD0CD9C" w14:textId="77777777" w:rsidTr="009F6531">
        <w:trPr>
          <w:trHeight w:val="237"/>
          <w:jc w:val="center"/>
        </w:trPr>
        <w:tc>
          <w:tcPr>
            <w:tcW w:w="3240" w:type="dxa"/>
            <w:shd w:val="clear" w:color="auto" w:fill="auto"/>
          </w:tcPr>
          <w:p w14:paraId="3B0970D5" w14:textId="7FBCFDE3" w:rsidR="000D342F" w:rsidRPr="00A1115A" w:rsidRDefault="000D342F" w:rsidP="009F6531">
            <w:pPr>
              <w:pStyle w:val="TAH"/>
            </w:pPr>
            <w:r>
              <w:rPr>
                <w:b w:val="0"/>
                <w:bCs/>
                <w:szCs w:val="18"/>
              </w:rPr>
              <w:t>Contiguous/Non-contiguous sub-band RB sets</w:t>
            </w:r>
          </w:p>
        </w:tc>
        <w:tc>
          <w:tcPr>
            <w:tcW w:w="1395" w:type="dxa"/>
            <w:vAlign w:val="center"/>
          </w:tcPr>
          <w:p w14:paraId="743A7D28" w14:textId="77777777" w:rsidR="000D342F" w:rsidRPr="00625CE6" w:rsidRDefault="000D342F"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02E0695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7634C64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1A67B3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r>
      <w:tr w:rsidR="000D342F" w:rsidRPr="00D70CD0" w14:paraId="4D7A43BE" w14:textId="77777777" w:rsidTr="009F6531">
        <w:trPr>
          <w:trHeight w:val="237"/>
          <w:jc w:val="center"/>
        </w:trPr>
        <w:tc>
          <w:tcPr>
            <w:tcW w:w="8910" w:type="dxa"/>
            <w:gridSpan w:val="5"/>
            <w:shd w:val="clear" w:color="auto" w:fill="auto"/>
          </w:tcPr>
          <w:p w14:paraId="0ED7A465" w14:textId="77777777" w:rsidR="000D342F" w:rsidRPr="007917A1" w:rsidRDefault="000D342F"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AEF3319" w14:textId="77777777" w:rsidR="009F6531" w:rsidRDefault="009F6531" w:rsidP="009F6531">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01CA6B12" w14:textId="1C10798A" w:rsidR="000D342F" w:rsidRPr="009F6531" w:rsidRDefault="009F6531" w:rsidP="009F6531">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17AA3F1" w14:textId="0EC62D2A" w:rsidR="00C925F0" w:rsidRPr="000D342F" w:rsidRDefault="00C925F0" w:rsidP="00C94D07">
      <w:pPr>
        <w:pStyle w:val="TH"/>
        <w:rPr>
          <w:rFonts w:ascii="Times New Roman" w:hAnsi="Times New Roman"/>
          <w:lang w:val="en-GB"/>
        </w:rPr>
      </w:pPr>
    </w:p>
    <w:p w14:paraId="03B244C7" w14:textId="0B1DA9CE" w:rsidR="00C94D07" w:rsidRPr="000C68ED" w:rsidRDefault="00C94D07" w:rsidP="00C94D07">
      <w:pPr>
        <w:pStyle w:val="Heading4"/>
        <w:rPr>
          <w:lang w:val="en-US"/>
        </w:rPr>
      </w:pPr>
      <w:r>
        <w:rPr>
          <w:lang w:val="en-US"/>
        </w:rPr>
        <w:t xml:space="preserve">Proposal </w:t>
      </w:r>
      <w:r w:rsidR="000D342F">
        <w:rPr>
          <w:lang w:val="en-US"/>
        </w:rPr>
        <w:t>2</w:t>
      </w:r>
      <w:r w:rsidR="00030E05">
        <w:rPr>
          <w:lang w:val="en-US"/>
        </w:rPr>
        <w:t>1</w:t>
      </w:r>
      <w:r>
        <w:rPr>
          <w:lang w:val="en-US"/>
        </w:rPr>
        <w:t xml:space="preserve">: </w:t>
      </w:r>
      <w:r w:rsidR="0051020D">
        <w:rPr>
          <w:lang w:val="en-US"/>
        </w:rPr>
        <w:t>F</w:t>
      </w:r>
      <w:r w:rsidR="0051020D" w:rsidRPr="000C68ED">
        <w:rPr>
          <w:lang w:val="en-US"/>
        </w:rPr>
        <w:t xml:space="preserve">or SL-U </w:t>
      </w:r>
      <w:r w:rsidR="0051020D">
        <w:rPr>
          <w:lang w:val="en-US"/>
        </w:rPr>
        <w:t>NS_31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0D342F">
        <w:rPr>
          <w:lang w:val="en-US"/>
        </w:rPr>
        <w:t>54</w:t>
      </w:r>
      <w:r>
        <w:rPr>
          <w:lang w:val="en-US"/>
        </w:rPr>
        <w:t xml:space="preserve"> or Table 2-</w:t>
      </w:r>
      <w:r w:rsidR="000D342F">
        <w:rPr>
          <w:lang w:val="en-US"/>
        </w:rPr>
        <w:t>55</w:t>
      </w:r>
      <w:r w:rsidRPr="000C68ED">
        <w:rPr>
          <w:lang w:val="en-US"/>
        </w:rPr>
        <w:t xml:space="preserve"> for </w:t>
      </w:r>
      <w:r w:rsidR="0051020D">
        <w:rPr>
          <w:lang w:val="en-US"/>
        </w:rPr>
        <w:t xml:space="preserve">SL-U UE </w:t>
      </w:r>
      <w:r w:rsidRPr="000C68ED">
        <w:rPr>
          <w:lang w:val="en-US"/>
        </w:rPr>
        <w:t xml:space="preserve">power class 5. </w:t>
      </w:r>
    </w:p>
    <w:p w14:paraId="6905418F" w14:textId="77777777" w:rsidR="00C94D07" w:rsidRPr="00B5046B" w:rsidRDefault="00C94D07" w:rsidP="00C94D07">
      <w:pPr>
        <w:rPr>
          <w:color w:val="000000" w:themeColor="text1"/>
          <w:lang w:val="en-US" w:eastAsia="zh-CN"/>
        </w:rPr>
      </w:pPr>
    </w:p>
    <w:p w14:paraId="383E5BD3" w14:textId="77777777" w:rsidR="00C23BDB" w:rsidRPr="00E5734C" w:rsidRDefault="00C23BDB" w:rsidP="00C23BDB">
      <w:pPr>
        <w:pStyle w:val="BodyText"/>
        <w:rPr>
          <w:lang w:val="en-US" w:eastAsia="ko-KR"/>
        </w:rPr>
      </w:pPr>
    </w:p>
    <w:p w14:paraId="4B557A27" w14:textId="77777777" w:rsidR="00C23BDB" w:rsidRPr="000C68ED" w:rsidRDefault="00C23BDB" w:rsidP="00C23BDB">
      <w:pPr>
        <w:spacing w:line="276" w:lineRule="auto"/>
        <w:rPr>
          <w:lang w:val="en-US"/>
        </w:rPr>
        <w:sectPr w:rsidR="00C23BDB" w:rsidRPr="000C68ED" w:rsidSect="0041627D">
          <w:footnotePr>
            <w:numRestart w:val="eachSect"/>
          </w:footnotePr>
          <w:pgSz w:w="11907" w:h="16840" w:code="9"/>
          <w:pgMar w:top="1133" w:right="1133" w:bottom="1416" w:left="1133" w:header="850" w:footer="340" w:gutter="0"/>
          <w:cols w:space="720"/>
          <w:formProt w:val="0"/>
          <w:docGrid w:linePitch="272"/>
        </w:sectPr>
      </w:pPr>
    </w:p>
    <w:p w14:paraId="293C1578" w14:textId="5CBEC06F" w:rsidR="00C23BDB" w:rsidRPr="000C68ED" w:rsidRDefault="00C23BDB" w:rsidP="00C23BDB">
      <w:pPr>
        <w:pStyle w:val="Heading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2</w:t>
      </w:r>
      <w:r w:rsidRPr="000C68ED">
        <w:rPr>
          <w:lang w:val="en-US"/>
        </w:rPr>
        <w:t xml:space="preserve"> NS_</w:t>
      </w:r>
      <w:r>
        <w:rPr>
          <w:lang w:val="en-US"/>
        </w:rPr>
        <w:t>53</w:t>
      </w:r>
      <w:r w:rsidRPr="000C68ED">
        <w:rPr>
          <w:lang w:val="en-US"/>
        </w:rPr>
        <w:t xml:space="preserve"> (A-MPR)</w:t>
      </w:r>
    </w:p>
    <w:p w14:paraId="01105445" w14:textId="32156E24" w:rsidR="00C23BDB" w:rsidRPr="000C68ED" w:rsidRDefault="00C23BDB" w:rsidP="00C23BDB">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56</w:t>
      </w:r>
      <w:r w:rsidRPr="000C68ED">
        <w:rPr>
          <w:rFonts w:eastAsiaTheme="minorEastAsia"/>
          <w:lang w:val="en-US" w:eastAsia="ko-KR"/>
        </w:rPr>
        <w:t xml:space="preserve"> and Figure 2-</w:t>
      </w:r>
      <w:r>
        <w:rPr>
          <w:rFonts w:eastAsiaTheme="minorEastAsia"/>
          <w:lang w:val="en-US" w:eastAsia="ko-KR"/>
        </w:rPr>
        <w:t>14</w:t>
      </w:r>
      <w:r w:rsidRPr="000C68ED">
        <w:rPr>
          <w:rFonts w:eastAsiaTheme="minorEastAsia"/>
          <w:lang w:val="en-US" w:eastAsia="ko-KR"/>
        </w:rPr>
        <w:t xml:space="preserve"> show the A-MPR simulation results for the scenarios.</w:t>
      </w:r>
    </w:p>
    <w:p w14:paraId="6A7D8CF7" w14:textId="6F14CEAF" w:rsidR="00C23BDB" w:rsidRDefault="00C23BDB" w:rsidP="00C23BDB">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56</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23BDB" w:rsidRPr="00491A77" w14:paraId="1BDAFCEE" w14:textId="77777777" w:rsidTr="009F6531">
        <w:trPr>
          <w:trHeight w:val="266"/>
        </w:trPr>
        <w:tc>
          <w:tcPr>
            <w:tcW w:w="1134" w:type="dxa"/>
            <w:shd w:val="clear" w:color="auto" w:fill="auto"/>
            <w:noWrap/>
            <w:vAlign w:val="center"/>
            <w:hideMark/>
          </w:tcPr>
          <w:p w14:paraId="6D95DEE2" w14:textId="77777777" w:rsidR="00C23BDB" w:rsidRPr="004C7DA2" w:rsidRDefault="00C23BDB"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299472C6" w14:textId="77777777" w:rsidR="00C23BDB" w:rsidRPr="004C7DA2" w:rsidRDefault="00C23BDB"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3F03D458" w14:textId="77777777" w:rsidR="00C23BDB" w:rsidRPr="004C7DA2" w:rsidRDefault="00C23BDB"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1993" w14:textId="77777777" w:rsidR="00C23BDB" w:rsidRPr="004C7DA2" w:rsidRDefault="00C23BDB"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DB91" w14:textId="77777777" w:rsidR="00C23BDB" w:rsidRPr="004C7DA2" w:rsidRDefault="00C23BDB"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7283C" w14:textId="77777777" w:rsidR="00C23BDB" w:rsidRPr="004C7DA2" w:rsidRDefault="00C23BDB"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12F687B"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C7F2A1"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3C9F5"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77536"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387976"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98882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AE87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A45FCA"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7FBA45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DBB2C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5959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27B464"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403C9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33605128"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11163424" w14:textId="77777777" w:rsidR="00C23BDB" w:rsidRPr="004C7DA2" w:rsidRDefault="00C23BDB" w:rsidP="009F6531">
            <w:pPr>
              <w:spacing w:after="0"/>
              <w:jc w:val="center"/>
              <w:rPr>
                <w:color w:val="000000"/>
                <w:lang w:val="en-US"/>
              </w:rPr>
            </w:pPr>
          </w:p>
        </w:tc>
      </w:tr>
      <w:tr w:rsidR="00C23BDB" w:rsidRPr="00491A77" w14:paraId="777BC00E" w14:textId="77777777" w:rsidTr="009F6531">
        <w:trPr>
          <w:trHeight w:val="266"/>
        </w:trPr>
        <w:tc>
          <w:tcPr>
            <w:tcW w:w="1134" w:type="dxa"/>
            <w:shd w:val="clear" w:color="auto" w:fill="auto"/>
            <w:noWrap/>
            <w:vAlign w:val="center"/>
            <w:hideMark/>
          </w:tcPr>
          <w:p w14:paraId="3B26049D" w14:textId="77777777" w:rsidR="00C23BDB" w:rsidRPr="004C7DA2" w:rsidRDefault="00C23BDB" w:rsidP="00C23BDB">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C8BBFD2" w14:textId="429BFEFD" w:rsidR="00C23BDB" w:rsidRPr="004C7DA2" w:rsidRDefault="00C23BDB" w:rsidP="00C23BDB">
            <w:pPr>
              <w:spacing w:after="0"/>
              <w:jc w:val="center"/>
              <w:rPr>
                <w:color w:val="000000"/>
                <w:lang w:val="en-US"/>
              </w:rPr>
            </w:pPr>
            <w:r w:rsidRPr="00DB21B3">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84AAB63" w14:textId="009AFBC3" w:rsidR="00C23BDB" w:rsidRPr="004C7DA2" w:rsidRDefault="00C23BDB" w:rsidP="00C23BDB">
            <w:pPr>
              <w:spacing w:after="0"/>
              <w:jc w:val="center"/>
              <w:rPr>
                <w:color w:val="000000"/>
                <w:lang w:val="en-US"/>
              </w:rPr>
            </w:pPr>
            <w:r w:rsidRPr="00DB21B3">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9DD579" w14:textId="5CE3BDE4"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9135B00" w14:textId="0AEBE222" w:rsidR="00C23BDB" w:rsidRPr="004C7DA2" w:rsidRDefault="00C23BDB" w:rsidP="00C23BDB">
            <w:pPr>
              <w:spacing w:after="0"/>
              <w:jc w:val="center"/>
              <w:rPr>
                <w:color w:val="000000"/>
                <w:lang w:val="en-US"/>
              </w:rPr>
            </w:pPr>
            <w:r w:rsidRPr="00DB21B3">
              <w:rPr>
                <w:rFonts w:hint="eastAsia"/>
                <w:color w:val="000000"/>
              </w:rPr>
              <w:t>9.13</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696D2E3" w14:textId="6AA03586" w:rsidR="00C23BDB" w:rsidRPr="004C7DA2" w:rsidRDefault="00C23BDB" w:rsidP="00C23BDB">
            <w:pPr>
              <w:spacing w:after="0"/>
              <w:jc w:val="center"/>
              <w:rPr>
                <w:color w:val="000000"/>
                <w:lang w:val="en-US"/>
              </w:rPr>
            </w:pPr>
            <w:r w:rsidRPr="00DB21B3">
              <w:rPr>
                <w:rFonts w:hint="eastAsia"/>
                <w:color w:val="000000"/>
              </w:rPr>
              <w:t>12.21</w:t>
            </w:r>
          </w:p>
        </w:tc>
        <w:tc>
          <w:tcPr>
            <w:tcW w:w="723" w:type="dxa"/>
            <w:tcBorders>
              <w:top w:val="nil"/>
              <w:left w:val="single" w:sz="4" w:space="0" w:color="auto"/>
              <w:bottom w:val="single" w:sz="4" w:space="0" w:color="auto"/>
              <w:right w:val="nil"/>
            </w:tcBorders>
            <w:shd w:val="clear" w:color="auto" w:fill="auto"/>
            <w:noWrap/>
            <w:vAlign w:val="center"/>
          </w:tcPr>
          <w:p w14:paraId="332517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09E6B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4F46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0681C"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26D4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B187F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AB59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498E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6F9A65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70013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EBAD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A8C4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93E4F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BC3D6E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3177F4F" w14:textId="77777777" w:rsidR="00C23BDB" w:rsidRPr="004C7DA2" w:rsidRDefault="00C23BDB" w:rsidP="00C23BDB">
            <w:pPr>
              <w:spacing w:after="0"/>
              <w:jc w:val="center"/>
              <w:rPr>
                <w:color w:val="000000"/>
                <w:lang w:val="en-US"/>
              </w:rPr>
            </w:pPr>
          </w:p>
        </w:tc>
      </w:tr>
      <w:tr w:rsidR="00C23BDB" w:rsidRPr="00491A77" w14:paraId="6036826E" w14:textId="77777777" w:rsidTr="009F6531">
        <w:trPr>
          <w:trHeight w:val="266"/>
        </w:trPr>
        <w:tc>
          <w:tcPr>
            <w:tcW w:w="1134" w:type="dxa"/>
            <w:shd w:val="clear" w:color="auto" w:fill="auto"/>
            <w:noWrap/>
            <w:vAlign w:val="center"/>
            <w:hideMark/>
          </w:tcPr>
          <w:p w14:paraId="6183C86D"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ACFACE" w14:textId="661BD30B" w:rsidR="00C23BDB" w:rsidRPr="004C7DA2" w:rsidRDefault="00C23BDB" w:rsidP="00C23BDB">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21E7851" w14:textId="3C887348" w:rsidR="00C23BDB" w:rsidRPr="004C7DA2" w:rsidRDefault="00C23BDB" w:rsidP="00C23BDB">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AA034" w14:textId="05C82D07" w:rsidR="00C23BDB" w:rsidRPr="004C7DA2" w:rsidRDefault="00C23BDB" w:rsidP="00C23BDB">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0D07E" w14:textId="6157F652" w:rsidR="00C23BDB" w:rsidRPr="004C7DA2" w:rsidRDefault="00C23BDB" w:rsidP="00C23BDB">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B574D" w14:textId="1A62A9EB" w:rsidR="00C23BDB" w:rsidRPr="004C7DA2" w:rsidRDefault="00C23BDB" w:rsidP="00C23BDB">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0389" w14:textId="3DD7C624" w:rsidR="00C23BDB" w:rsidRPr="004C7DA2" w:rsidRDefault="00C23BDB" w:rsidP="00C23BDB">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6315B1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803D4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BC727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07F06C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3312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0344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C2D2A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417128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D923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4E2589"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02DA6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16EE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508819F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059CDBD" w14:textId="77777777" w:rsidR="00C23BDB" w:rsidRPr="004C7DA2" w:rsidRDefault="00C23BDB" w:rsidP="00C23BDB">
            <w:pPr>
              <w:spacing w:after="0"/>
              <w:jc w:val="center"/>
              <w:rPr>
                <w:color w:val="000000"/>
                <w:lang w:val="en-US"/>
              </w:rPr>
            </w:pPr>
          </w:p>
        </w:tc>
      </w:tr>
      <w:tr w:rsidR="00C23BDB" w:rsidRPr="00491A77" w14:paraId="3BB4685E" w14:textId="77777777" w:rsidTr="009F6531">
        <w:trPr>
          <w:trHeight w:val="266"/>
        </w:trPr>
        <w:tc>
          <w:tcPr>
            <w:tcW w:w="1134" w:type="dxa"/>
            <w:shd w:val="clear" w:color="auto" w:fill="auto"/>
            <w:noWrap/>
            <w:vAlign w:val="center"/>
            <w:hideMark/>
          </w:tcPr>
          <w:p w14:paraId="2636ADB3" w14:textId="77777777" w:rsidR="00C23BDB" w:rsidRPr="004C7DA2" w:rsidRDefault="00C23BDB" w:rsidP="00C23BDB">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AB2698C" w14:textId="3CBC781C" w:rsidR="00C23BDB" w:rsidRPr="004C7DA2" w:rsidRDefault="00C23BDB" w:rsidP="00C23BDB">
            <w:pPr>
              <w:spacing w:after="0"/>
              <w:jc w:val="center"/>
              <w:rPr>
                <w:color w:val="000000"/>
                <w:lang w:val="en-US"/>
              </w:rPr>
            </w:pPr>
            <w:r w:rsidRPr="00DB21B3">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87D835" w14:textId="56030877" w:rsidR="00C23BDB" w:rsidRPr="004C7DA2" w:rsidRDefault="00C23BDB" w:rsidP="00C23BDB">
            <w:pPr>
              <w:spacing w:after="0"/>
              <w:jc w:val="center"/>
              <w:rPr>
                <w:color w:val="000000"/>
                <w:lang w:val="en-US"/>
              </w:rPr>
            </w:pPr>
            <w:r w:rsidRPr="00DB21B3">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B7E3381" w14:textId="43134135" w:rsidR="00C23BDB" w:rsidRPr="004C7DA2" w:rsidRDefault="00C23BDB" w:rsidP="00C23BDB">
            <w:pPr>
              <w:spacing w:after="0"/>
              <w:jc w:val="center"/>
              <w:rPr>
                <w:color w:val="000000"/>
                <w:lang w:val="en-US"/>
              </w:rPr>
            </w:pPr>
            <w:r w:rsidRPr="00DB21B3">
              <w:rPr>
                <w:rFonts w:hint="eastAsia"/>
                <w:color w:val="000000"/>
              </w:rPr>
              <w:t>12.11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38ADC4B" w14:textId="683CEDFE" w:rsidR="00C23BDB" w:rsidRPr="004C7DA2" w:rsidRDefault="00C23BDB" w:rsidP="00C23BDB">
            <w:pPr>
              <w:spacing w:after="0"/>
              <w:jc w:val="center"/>
              <w:rPr>
                <w:color w:val="000000"/>
                <w:lang w:val="en-US"/>
              </w:rPr>
            </w:pPr>
            <w:r w:rsidRPr="00DB21B3">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131E99B" w14:textId="3309AAF7" w:rsidR="00C23BDB" w:rsidRPr="004C7DA2" w:rsidRDefault="00C23BDB" w:rsidP="00C23BDB">
            <w:pPr>
              <w:spacing w:after="0"/>
              <w:jc w:val="center"/>
              <w:rPr>
                <w:color w:val="000000"/>
                <w:lang w:val="en-US"/>
              </w:rPr>
            </w:pPr>
            <w:r w:rsidRPr="00DB21B3">
              <w:rPr>
                <w:rFonts w:hint="eastAsia"/>
                <w:color w:val="000000"/>
              </w:rPr>
              <w:t>11.24</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2DBE0A3" w14:textId="6B57D60A"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845947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05DB5D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1577FC"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0A8BC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57AF9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F9143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8A722E"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B1884"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86D9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90704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301F8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3709D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58137C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9458963" w14:textId="77777777" w:rsidR="00C23BDB" w:rsidRPr="004C7DA2" w:rsidRDefault="00C23BDB" w:rsidP="00C23BDB">
            <w:pPr>
              <w:spacing w:after="0"/>
              <w:jc w:val="center"/>
              <w:rPr>
                <w:color w:val="000000"/>
                <w:lang w:val="en-US"/>
              </w:rPr>
            </w:pPr>
          </w:p>
        </w:tc>
      </w:tr>
      <w:tr w:rsidR="00C23BDB" w:rsidRPr="00491A77" w14:paraId="1511DC78" w14:textId="77777777" w:rsidTr="009F6531">
        <w:trPr>
          <w:trHeight w:val="266"/>
        </w:trPr>
        <w:tc>
          <w:tcPr>
            <w:tcW w:w="1134" w:type="dxa"/>
            <w:shd w:val="clear" w:color="auto" w:fill="auto"/>
            <w:noWrap/>
            <w:vAlign w:val="center"/>
            <w:hideMark/>
          </w:tcPr>
          <w:p w14:paraId="1314A9FB"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AC9AEC5" w14:textId="605A16D5" w:rsidR="00C23BDB" w:rsidRPr="004C7DA2" w:rsidRDefault="00C23BDB" w:rsidP="00C23BDB">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464271F7" w14:textId="36F3FA73" w:rsidR="00C23BDB" w:rsidRPr="004C7DA2" w:rsidRDefault="00C23BDB" w:rsidP="00C23BDB">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7E1AE59F" w14:textId="37402AD9" w:rsidR="00C23BDB" w:rsidRPr="004C7DA2" w:rsidRDefault="00C23BDB" w:rsidP="00C23BDB">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8E7FD3F" w14:textId="4ADC5078" w:rsidR="00C23BDB" w:rsidRPr="004C7DA2" w:rsidRDefault="00C23BDB" w:rsidP="00C23BDB">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6EB36BA" w14:textId="2807D8D7" w:rsidR="00C23BDB" w:rsidRPr="004C7DA2" w:rsidRDefault="00C23BDB" w:rsidP="00C23BDB">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F3312" w14:textId="0B15ED55" w:rsidR="00C23BDB" w:rsidRPr="004C7DA2" w:rsidRDefault="00C23BDB" w:rsidP="00C23BDB">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0789" w14:textId="735E8040" w:rsidR="00C23BDB" w:rsidRPr="004C7DA2" w:rsidRDefault="00C23BDB" w:rsidP="00C23BDB">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91658" w14:textId="256FBA79" w:rsidR="00C23BDB" w:rsidRPr="004C7DA2" w:rsidRDefault="00C23BDB" w:rsidP="00C23BDB">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B064F" w14:textId="3538429A" w:rsidR="00C23BDB" w:rsidRPr="004C7DA2" w:rsidRDefault="00C23BDB" w:rsidP="00C23BDB">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E475" w14:textId="5B464775" w:rsidR="00C23BDB" w:rsidRPr="004C7DA2" w:rsidRDefault="00C23BDB" w:rsidP="00C23BDB">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65B23B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4D6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C9245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E82F98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AB03D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C06C1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004FC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25F6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21232B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7F30FAC9" w14:textId="77777777" w:rsidR="00C23BDB" w:rsidRPr="004C7DA2" w:rsidRDefault="00C23BDB" w:rsidP="00C23BDB">
            <w:pPr>
              <w:spacing w:after="0"/>
              <w:jc w:val="center"/>
              <w:rPr>
                <w:color w:val="000000"/>
                <w:lang w:val="en-US"/>
              </w:rPr>
            </w:pPr>
          </w:p>
        </w:tc>
      </w:tr>
      <w:tr w:rsidR="00C23BDB" w:rsidRPr="00491A77" w14:paraId="08FF6028" w14:textId="77777777" w:rsidTr="009F6531">
        <w:trPr>
          <w:trHeight w:val="266"/>
        </w:trPr>
        <w:tc>
          <w:tcPr>
            <w:tcW w:w="1134" w:type="dxa"/>
            <w:shd w:val="clear" w:color="auto" w:fill="auto"/>
            <w:noWrap/>
            <w:vAlign w:val="center"/>
            <w:hideMark/>
          </w:tcPr>
          <w:p w14:paraId="6943AD5A" w14:textId="77777777" w:rsidR="00C23BDB" w:rsidRPr="004C7DA2" w:rsidRDefault="00C23BDB" w:rsidP="00C23BDB">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645E33A7" w14:textId="01AC4814" w:rsidR="00C23BDB" w:rsidRPr="004C7DA2" w:rsidRDefault="00C23BDB" w:rsidP="00C23BDB">
            <w:pPr>
              <w:spacing w:after="0"/>
              <w:jc w:val="center"/>
              <w:rPr>
                <w:color w:val="000000"/>
                <w:lang w:val="en-US"/>
              </w:rPr>
            </w:pPr>
            <w:r w:rsidRPr="00DB21B3">
              <w:rPr>
                <w:rFonts w:hint="eastAsia"/>
                <w:color w:val="000000"/>
              </w:rPr>
              <w:t>9.36</w:t>
            </w:r>
          </w:p>
        </w:tc>
        <w:tc>
          <w:tcPr>
            <w:tcW w:w="723" w:type="dxa"/>
            <w:tcBorders>
              <w:top w:val="nil"/>
              <w:left w:val="nil"/>
              <w:bottom w:val="nil"/>
              <w:right w:val="nil"/>
            </w:tcBorders>
            <w:shd w:val="clear" w:color="000000" w:fill="E4E4E4"/>
            <w:noWrap/>
            <w:vAlign w:val="center"/>
          </w:tcPr>
          <w:p w14:paraId="0CF08555" w14:textId="7DA15D99" w:rsidR="00C23BDB" w:rsidRPr="004C7DA2" w:rsidRDefault="00C23BDB" w:rsidP="00C23BDB">
            <w:pPr>
              <w:spacing w:after="0"/>
              <w:jc w:val="center"/>
              <w:rPr>
                <w:color w:val="000000"/>
                <w:lang w:val="en-US"/>
              </w:rPr>
            </w:pPr>
            <w:r w:rsidRPr="00DB21B3">
              <w:rPr>
                <w:rFonts w:hint="eastAsia"/>
                <w:color w:val="000000"/>
              </w:rPr>
              <w:t>7.58</w:t>
            </w:r>
          </w:p>
        </w:tc>
        <w:tc>
          <w:tcPr>
            <w:tcW w:w="723" w:type="dxa"/>
            <w:tcBorders>
              <w:top w:val="nil"/>
              <w:left w:val="nil"/>
              <w:bottom w:val="nil"/>
              <w:right w:val="nil"/>
            </w:tcBorders>
            <w:shd w:val="clear" w:color="000000" w:fill="DADADA"/>
            <w:noWrap/>
            <w:vAlign w:val="center"/>
          </w:tcPr>
          <w:p w14:paraId="0237C46E" w14:textId="76B53843" w:rsidR="00C23BDB" w:rsidRPr="004C7DA2" w:rsidRDefault="00C23BDB" w:rsidP="00C23BDB">
            <w:pPr>
              <w:spacing w:after="0"/>
              <w:jc w:val="center"/>
              <w:rPr>
                <w:color w:val="000000"/>
                <w:lang w:val="en-US"/>
              </w:rPr>
            </w:pPr>
            <w:r w:rsidRPr="00DB21B3">
              <w:rPr>
                <w:rFonts w:hint="eastAsia"/>
                <w:color w:val="000000"/>
              </w:rPr>
              <w:t>8.19</w:t>
            </w:r>
          </w:p>
        </w:tc>
        <w:tc>
          <w:tcPr>
            <w:tcW w:w="723" w:type="dxa"/>
            <w:tcBorders>
              <w:top w:val="nil"/>
              <w:left w:val="nil"/>
              <w:bottom w:val="nil"/>
              <w:right w:val="nil"/>
            </w:tcBorders>
            <w:shd w:val="clear" w:color="000000" w:fill="EFEFEF"/>
            <w:noWrap/>
            <w:vAlign w:val="center"/>
          </w:tcPr>
          <w:p w14:paraId="30776C6E" w14:textId="219DC2B3" w:rsidR="00C23BDB" w:rsidRPr="004C7DA2" w:rsidRDefault="00C23BDB" w:rsidP="00C23BDB">
            <w:pPr>
              <w:spacing w:after="0"/>
              <w:jc w:val="center"/>
              <w:rPr>
                <w:color w:val="000000"/>
                <w:lang w:val="en-US"/>
              </w:rPr>
            </w:pPr>
            <w:r w:rsidRPr="00DB21B3">
              <w:rPr>
                <w:rFonts w:hint="eastAsia"/>
                <w:color w:val="000000"/>
              </w:rPr>
              <w:t>9.19</w:t>
            </w:r>
          </w:p>
        </w:tc>
        <w:tc>
          <w:tcPr>
            <w:tcW w:w="722" w:type="dxa"/>
            <w:tcBorders>
              <w:top w:val="nil"/>
              <w:left w:val="nil"/>
              <w:bottom w:val="nil"/>
              <w:right w:val="nil"/>
            </w:tcBorders>
            <w:shd w:val="clear" w:color="000000" w:fill="EDEDED"/>
            <w:noWrap/>
            <w:vAlign w:val="center"/>
          </w:tcPr>
          <w:p w14:paraId="708781D7" w14:textId="75511A2C"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nil"/>
              <w:bottom w:val="nil"/>
              <w:right w:val="nil"/>
            </w:tcBorders>
            <w:shd w:val="clear" w:color="000000" w:fill="FBFBFB"/>
            <w:noWrap/>
            <w:vAlign w:val="center"/>
          </w:tcPr>
          <w:p w14:paraId="198D09B2" w14:textId="3D737BAB"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F6F6F6"/>
            <w:noWrap/>
            <w:vAlign w:val="center"/>
          </w:tcPr>
          <w:p w14:paraId="52B9BD6A" w14:textId="7573CD56" w:rsidR="00C23BDB" w:rsidRPr="004C7DA2" w:rsidRDefault="00C23BDB" w:rsidP="00C23BDB">
            <w:pPr>
              <w:spacing w:after="0"/>
              <w:jc w:val="center"/>
              <w:rPr>
                <w:color w:val="000000"/>
                <w:lang w:val="en-US"/>
              </w:rPr>
            </w:pPr>
            <w:r w:rsidRPr="00DB21B3">
              <w:rPr>
                <w:rFonts w:hint="eastAsia"/>
                <w:color w:val="000000"/>
              </w:rPr>
              <w:t>9.09</w:t>
            </w:r>
          </w:p>
        </w:tc>
        <w:tc>
          <w:tcPr>
            <w:tcW w:w="723" w:type="dxa"/>
            <w:tcBorders>
              <w:top w:val="nil"/>
              <w:left w:val="nil"/>
              <w:bottom w:val="nil"/>
              <w:right w:val="nil"/>
            </w:tcBorders>
            <w:shd w:val="clear" w:color="000000" w:fill="FEFEFE"/>
            <w:noWrap/>
            <w:vAlign w:val="center"/>
          </w:tcPr>
          <w:p w14:paraId="3AA47DD9" w14:textId="7417B79C"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DCDCDC"/>
            <w:noWrap/>
            <w:vAlign w:val="center"/>
          </w:tcPr>
          <w:p w14:paraId="537CCEB7" w14:textId="0DEF02AE" w:rsidR="00C23BDB" w:rsidRPr="004C7DA2" w:rsidRDefault="00C23BDB" w:rsidP="00C23BDB">
            <w:pPr>
              <w:spacing w:after="0"/>
              <w:jc w:val="center"/>
              <w:rPr>
                <w:color w:val="000000"/>
                <w:lang w:val="en-US"/>
              </w:rPr>
            </w:pPr>
            <w:r w:rsidRPr="00DB21B3">
              <w:rPr>
                <w:rFonts w:hint="eastAsia"/>
                <w:color w:val="000000"/>
              </w:rPr>
              <w:t>8.18</w:t>
            </w:r>
          </w:p>
        </w:tc>
        <w:tc>
          <w:tcPr>
            <w:tcW w:w="722" w:type="dxa"/>
            <w:tcBorders>
              <w:top w:val="nil"/>
              <w:left w:val="nil"/>
              <w:bottom w:val="nil"/>
              <w:right w:val="nil"/>
            </w:tcBorders>
            <w:shd w:val="clear" w:color="000000" w:fill="EEEEEE"/>
            <w:noWrap/>
            <w:vAlign w:val="center"/>
          </w:tcPr>
          <w:p w14:paraId="761316FF" w14:textId="1C4DD6EA"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56630A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C64F51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1B7AAD"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13E1A56"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8526C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2CF8A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14C1B80"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FC7C881"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E63CFE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62AF4D6" w14:textId="77777777" w:rsidR="00C23BDB" w:rsidRPr="004C7DA2" w:rsidRDefault="00C23BDB" w:rsidP="00C23BDB">
            <w:pPr>
              <w:spacing w:after="0"/>
              <w:jc w:val="center"/>
              <w:rPr>
                <w:color w:val="000000"/>
                <w:lang w:val="en-US"/>
              </w:rPr>
            </w:pPr>
          </w:p>
        </w:tc>
      </w:tr>
      <w:tr w:rsidR="00C23BDB" w:rsidRPr="00491A77" w14:paraId="0213A945" w14:textId="77777777" w:rsidTr="009F6531">
        <w:trPr>
          <w:trHeight w:val="266"/>
        </w:trPr>
        <w:tc>
          <w:tcPr>
            <w:tcW w:w="1134" w:type="dxa"/>
            <w:shd w:val="clear" w:color="auto" w:fill="auto"/>
            <w:noWrap/>
            <w:vAlign w:val="center"/>
            <w:hideMark/>
          </w:tcPr>
          <w:p w14:paraId="48188AAA"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08C7512" w14:textId="6EEE66B9" w:rsidR="00C23BDB" w:rsidRPr="004C7DA2" w:rsidRDefault="00C23BDB" w:rsidP="00C23BDB">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7742128" w14:textId="356480BA" w:rsidR="00C23BDB" w:rsidRPr="004C7DA2" w:rsidRDefault="00C23BDB" w:rsidP="00C23BDB">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1D28F1D8" w14:textId="1E7F1418" w:rsidR="00C23BDB" w:rsidRPr="004C7DA2" w:rsidRDefault="00C23BDB" w:rsidP="00C23BDB">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6D2BE0A" w14:textId="0A59E545" w:rsidR="00C23BDB" w:rsidRPr="004C7DA2" w:rsidRDefault="00C23BDB" w:rsidP="00C23BDB">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D165EB" w14:textId="3A81F410" w:rsidR="00C23BDB" w:rsidRPr="004C7DA2" w:rsidRDefault="00C23BDB" w:rsidP="00C23BDB">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53FAB83" w14:textId="1D45313A" w:rsidR="00C23BDB" w:rsidRPr="004C7DA2" w:rsidRDefault="00C23BDB" w:rsidP="00C23BDB">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6A36A79" w14:textId="3F0310BD" w:rsidR="00C23BDB" w:rsidRPr="004C7DA2" w:rsidRDefault="00C23BDB" w:rsidP="00C23BDB">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76389266" w14:textId="4002F820" w:rsidR="00C23BDB" w:rsidRPr="004C7DA2" w:rsidRDefault="00C23BDB" w:rsidP="00C23BDB">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5495D" w14:textId="0B58458F" w:rsidR="00C23BDB" w:rsidRPr="004C7DA2" w:rsidRDefault="00C23BDB" w:rsidP="00C23BDB">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6DCC" w14:textId="17ECF726" w:rsidR="00C23BDB" w:rsidRPr="004C7DA2" w:rsidRDefault="00C23BDB" w:rsidP="00C23BDB">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EC12" w14:textId="31D6A8B0" w:rsidR="00C23BDB" w:rsidRPr="004C7DA2" w:rsidRDefault="00C23BDB" w:rsidP="00C23BDB">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95AE3" w14:textId="3EFC3AC2" w:rsidR="00C23BDB" w:rsidRPr="004C7DA2" w:rsidRDefault="00C23BDB" w:rsidP="00C23BDB">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831D" w14:textId="22400639" w:rsidR="00C23BDB" w:rsidRPr="004C7DA2" w:rsidRDefault="00C23BDB" w:rsidP="00C23BDB">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E8C5" w14:textId="3CFF89BF" w:rsidR="00C23BDB" w:rsidRPr="004C7DA2" w:rsidRDefault="00C23BDB" w:rsidP="00C23BDB">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A35C" w14:textId="622C680A" w:rsidR="00C23BDB" w:rsidRPr="004C7DA2" w:rsidRDefault="00C23BDB" w:rsidP="00C23BDB">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D96F" w14:textId="0619F1AB" w:rsidR="00C23BDB" w:rsidRPr="004C7DA2" w:rsidRDefault="00C23BDB" w:rsidP="00C23BDB">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56F70" w14:textId="67CCE957" w:rsidR="00C23BDB" w:rsidRPr="004C7DA2" w:rsidRDefault="00C23BDB" w:rsidP="00C23BDB">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0D5C2" w14:textId="6C3BB6C5" w:rsidR="00C23BDB" w:rsidRPr="004C7DA2" w:rsidRDefault="00C23BDB" w:rsidP="00C23BDB">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41C5448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7E39D3B" w14:textId="77777777" w:rsidR="00C23BDB" w:rsidRPr="004C7DA2" w:rsidRDefault="00C23BDB" w:rsidP="00C23BDB">
            <w:pPr>
              <w:spacing w:after="0"/>
              <w:jc w:val="center"/>
              <w:rPr>
                <w:color w:val="000000"/>
                <w:lang w:val="en-US"/>
              </w:rPr>
            </w:pPr>
          </w:p>
        </w:tc>
      </w:tr>
      <w:tr w:rsidR="00C23BDB" w:rsidRPr="00491A77" w14:paraId="415E2D9D" w14:textId="77777777" w:rsidTr="009F6531">
        <w:trPr>
          <w:trHeight w:val="266"/>
        </w:trPr>
        <w:tc>
          <w:tcPr>
            <w:tcW w:w="1134" w:type="dxa"/>
            <w:shd w:val="clear" w:color="auto" w:fill="auto"/>
            <w:noWrap/>
            <w:vAlign w:val="center"/>
            <w:hideMark/>
          </w:tcPr>
          <w:p w14:paraId="47515E75" w14:textId="77777777" w:rsidR="00C23BDB" w:rsidRPr="004C7DA2" w:rsidRDefault="00C23BDB" w:rsidP="00C23BDB">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7A196A9" w14:textId="2269DC06" w:rsidR="00C23BDB" w:rsidRPr="004C7DA2" w:rsidRDefault="00C23BDB" w:rsidP="00C23BDB">
            <w:pPr>
              <w:spacing w:after="0"/>
              <w:jc w:val="center"/>
              <w:rPr>
                <w:color w:val="000000"/>
                <w:lang w:val="en-US"/>
              </w:rPr>
            </w:pPr>
            <w:r w:rsidRPr="00DB21B3">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1D87F2" w14:textId="47898AD8" w:rsidR="00C23BDB" w:rsidRPr="004C7DA2" w:rsidRDefault="00C23BDB" w:rsidP="00C23BDB">
            <w:pPr>
              <w:spacing w:after="0"/>
              <w:jc w:val="center"/>
              <w:rPr>
                <w:color w:val="000000"/>
                <w:lang w:val="en-US"/>
              </w:rPr>
            </w:pPr>
            <w:r w:rsidRPr="00DB21B3">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0F50B61" w14:textId="5EDA61AB" w:rsidR="00C23BDB" w:rsidRPr="004C7DA2" w:rsidRDefault="00C23BDB" w:rsidP="00C23BDB">
            <w:pPr>
              <w:spacing w:after="0"/>
              <w:jc w:val="center"/>
              <w:rPr>
                <w:color w:val="000000"/>
                <w:lang w:val="en-US"/>
              </w:rPr>
            </w:pPr>
            <w:r w:rsidRPr="00DB21B3">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2787B" w14:textId="42E9A4E0" w:rsidR="00C23BDB" w:rsidRPr="004C7DA2" w:rsidRDefault="00C23BDB" w:rsidP="00C23BDB">
            <w:pPr>
              <w:spacing w:after="0"/>
              <w:jc w:val="center"/>
              <w:rPr>
                <w:color w:val="000000"/>
                <w:lang w:val="en-US"/>
              </w:rPr>
            </w:pPr>
            <w:r w:rsidRPr="00DB21B3">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694E445" w14:textId="41963B72" w:rsidR="00C23BDB" w:rsidRPr="004C7DA2" w:rsidRDefault="00C23BDB" w:rsidP="00C23BDB">
            <w:pPr>
              <w:spacing w:after="0"/>
              <w:jc w:val="center"/>
              <w:rPr>
                <w:color w:val="000000"/>
                <w:lang w:val="en-US"/>
              </w:rPr>
            </w:pPr>
            <w:r w:rsidRPr="00DB21B3">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905FFE2" w14:textId="55A2E1E3"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636729E" w14:textId="4B5AD949"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1D7F85C" w14:textId="1D7B2726" w:rsidR="00C23BDB" w:rsidRPr="004C7DA2" w:rsidRDefault="00C23BDB" w:rsidP="00C23BDB">
            <w:pPr>
              <w:spacing w:after="0"/>
              <w:jc w:val="center"/>
              <w:rPr>
                <w:color w:val="000000"/>
                <w:lang w:val="en-US"/>
              </w:rPr>
            </w:pPr>
            <w:r w:rsidRPr="00DB21B3">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55F968C" w14:textId="592C4A34" w:rsidR="00C23BDB" w:rsidRPr="004C7DA2" w:rsidRDefault="00C23BDB" w:rsidP="00C23BDB">
            <w:pPr>
              <w:spacing w:after="0"/>
              <w:jc w:val="center"/>
              <w:rPr>
                <w:color w:val="000000"/>
                <w:lang w:val="en-US"/>
              </w:rPr>
            </w:pPr>
            <w:r w:rsidRPr="00DB21B3">
              <w:rPr>
                <w:rFonts w:hint="eastAsia"/>
                <w:color w:val="000000"/>
              </w:rPr>
              <w:t>6.36</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F1F4A62" w14:textId="6EBEC1B9"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75740E" w14:textId="4A475B69"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AF230D9" w14:textId="18414536" w:rsidR="00C23BDB" w:rsidRPr="004C7DA2" w:rsidRDefault="00C23BDB" w:rsidP="00C23BDB">
            <w:pPr>
              <w:spacing w:after="0"/>
              <w:jc w:val="center"/>
              <w:rPr>
                <w:color w:val="000000"/>
                <w:lang w:val="en-US"/>
              </w:rPr>
            </w:pPr>
            <w:r w:rsidRPr="00DB21B3">
              <w:rPr>
                <w:rFonts w:hint="eastAsia"/>
                <w:color w:val="000000"/>
              </w:rPr>
              <w:t>12.13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48E719" w14:textId="41B90ACF" w:rsidR="00C23BDB" w:rsidRPr="004C7DA2" w:rsidRDefault="00C23BDB" w:rsidP="00C23BDB">
            <w:pPr>
              <w:spacing w:after="0"/>
              <w:jc w:val="center"/>
              <w:rPr>
                <w:color w:val="000000"/>
                <w:lang w:val="en-US"/>
              </w:rPr>
            </w:pPr>
            <w:r w:rsidRPr="00DB21B3">
              <w:rPr>
                <w:rFonts w:hint="eastAsia"/>
                <w:color w:val="000000"/>
              </w:rPr>
              <w:t>9.03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D68412" w14:textId="2889DC67" w:rsidR="00C23BDB" w:rsidRPr="004C7DA2" w:rsidRDefault="00C23BDB" w:rsidP="00C23BDB">
            <w:pPr>
              <w:spacing w:after="0"/>
              <w:jc w:val="center"/>
              <w:rPr>
                <w:color w:val="000000"/>
                <w:lang w:val="en-US"/>
              </w:rPr>
            </w:pPr>
            <w:r w:rsidRPr="00DB21B3">
              <w:rPr>
                <w:rFonts w:hint="eastAsia"/>
                <w:color w:val="000000"/>
              </w:rPr>
              <w:t>7.47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3958626" w14:textId="65224A90"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A4830F3" w14:textId="048496AB" w:rsidR="00C23BDB" w:rsidRPr="004C7DA2" w:rsidRDefault="00C23BDB" w:rsidP="00C23BDB">
            <w:pPr>
              <w:spacing w:after="0"/>
              <w:jc w:val="center"/>
              <w:rPr>
                <w:color w:val="000000"/>
                <w:lang w:val="en-US"/>
              </w:rPr>
            </w:pPr>
            <w:r w:rsidRPr="00DB21B3">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E8ACF9E" w14:textId="7FEC3B41" w:rsidR="00C23BDB" w:rsidRPr="004C7DA2" w:rsidRDefault="00C23BDB" w:rsidP="00C23BDB">
            <w:pPr>
              <w:spacing w:after="0"/>
              <w:jc w:val="center"/>
              <w:rPr>
                <w:color w:val="000000"/>
                <w:lang w:val="en-US"/>
              </w:rPr>
            </w:pPr>
            <w:r w:rsidRPr="00DB21B3">
              <w:rPr>
                <w:rFonts w:hint="eastAsia"/>
                <w:color w:val="000000"/>
              </w:rPr>
              <w:t>8.31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4E4BA51B" w14:textId="2C6143E3" w:rsidR="00C23BDB" w:rsidRPr="004C7DA2" w:rsidRDefault="00C23BDB" w:rsidP="00C23BDB">
            <w:pPr>
              <w:spacing w:after="0"/>
              <w:jc w:val="center"/>
              <w:rPr>
                <w:color w:val="000000"/>
                <w:lang w:val="en-US"/>
              </w:rPr>
            </w:pPr>
            <w:r w:rsidRPr="00DB21B3">
              <w:rPr>
                <w:rFonts w:hint="eastAsia"/>
                <w:color w:val="000000"/>
              </w:rPr>
              <w:t>9.20</w:t>
            </w:r>
          </w:p>
        </w:tc>
        <w:tc>
          <w:tcPr>
            <w:tcW w:w="723" w:type="dxa"/>
            <w:tcBorders>
              <w:top w:val="nil"/>
              <w:left w:val="single" w:sz="4" w:space="0" w:color="auto"/>
              <w:bottom w:val="single" w:sz="4" w:space="0" w:color="auto"/>
              <w:right w:val="nil"/>
            </w:tcBorders>
            <w:shd w:val="clear" w:color="auto" w:fill="FFFFFF" w:themeFill="background1"/>
            <w:vAlign w:val="center"/>
          </w:tcPr>
          <w:p w14:paraId="4709EC4D"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62BB2A99" w14:textId="77777777" w:rsidR="00C23BDB" w:rsidRPr="004C7DA2" w:rsidRDefault="00C23BDB" w:rsidP="00C23BDB">
            <w:pPr>
              <w:spacing w:after="0"/>
              <w:jc w:val="center"/>
              <w:rPr>
                <w:color w:val="000000"/>
                <w:lang w:val="en-US"/>
              </w:rPr>
            </w:pPr>
          </w:p>
        </w:tc>
      </w:tr>
      <w:tr w:rsidR="00C23BDB" w:rsidRPr="00491A77" w14:paraId="327FE191" w14:textId="77777777" w:rsidTr="009F6531">
        <w:trPr>
          <w:trHeight w:val="266"/>
        </w:trPr>
        <w:tc>
          <w:tcPr>
            <w:tcW w:w="1134" w:type="dxa"/>
            <w:shd w:val="clear" w:color="auto" w:fill="auto"/>
            <w:noWrap/>
            <w:vAlign w:val="center"/>
            <w:hideMark/>
          </w:tcPr>
          <w:p w14:paraId="5508A771"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80C77DC" w14:textId="0F9514CD" w:rsidR="00C23BDB" w:rsidRPr="004C7DA2" w:rsidRDefault="00C23BDB" w:rsidP="00C23BDB">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15F1CA6" w14:textId="25A6980F" w:rsidR="00C23BDB" w:rsidRPr="004C7DA2" w:rsidRDefault="00C23BDB" w:rsidP="00C23BDB">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58DACB18" w14:textId="2329F73D" w:rsidR="00C23BDB" w:rsidRPr="004C7DA2" w:rsidRDefault="00C23BDB" w:rsidP="00C23BDB">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5CAE39CC" w14:textId="1282A66A" w:rsidR="00C23BDB" w:rsidRPr="004C7DA2" w:rsidRDefault="00C23BDB" w:rsidP="00C23BDB">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22EC3E66" w14:textId="0D39252A" w:rsidR="00C23BDB" w:rsidRPr="004C7DA2" w:rsidRDefault="00C23BDB" w:rsidP="00C23BDB">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5C22891F" w14:textId="73172CC1" w:rsidR="00C23BDB" w:rsidRPr="004C7DA2" w:rsidRDefault="00C23BDB" w:rsidP="00C23BDB">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33F361B3" w14:textId="7E85031E" w:rsidR="00C23BDB" w:rsidRPr="004C7DA2" w:rsidRDefault="00C23BDB" w:rsidP="00C23BDB">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AF7D809" w14:textId="50900DBF" w:rsidR="00C23BDB" w:rsidRPr="004C7DA2" w:rsidRDefault="00C23BDB" w:rsidP="00C23BDB">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31279A1A" w14:textId="6E0955AA" w:rsidR="00C23BDB" w:rsidRPr="004C7DA2" w:rsidRDefault="00C23BDB" w:rsidP="00C23BDB">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74FA033" w14:textId="5EC3E8BE" w:rsidR="00C23BDB" w:rsidRPr="004C7DA2" w:rsidRDefault="00C23BDB" w:rsidP="00C23BDB">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4C1ACAE" w14:textId="3D47E407" w:rsidR="00C23BDB" w:rsidRPr="004C7DA2" w:rsidRDefault="00C23BDB" w:rsidP="00C23BDB">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50A551F" w14:textId="4A62E6AC" w:rsidR="00C23BDB" w:rsidRPr="004C7DA2" w:rsidRDefault="00C23BDB" w:rsidP="00C23BDB">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8704BCB" w14:textId="39EB711A" w:rsidR="00C23BDB" w:rsidRPr="004C7DA2" w:rsidRDefault="00C23BDB" w:rsidP="00C23BDB">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37189A2A" w14:textId="046045C5" w:rsidR="00C23BDB" w:rsidRPr="004C7DA2" w:rsidRDefault="00C23BDB" w:rsidP="00C23BDB">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45DF1AEB" w14:textId="3A9362FB" w:rsidR="00C23BDB" w:rsidRPr="004C7DA2" w:rsidRDefault="00C23BDB" w:rsidP="00C23BDB">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1B188529" w14:textId="638C76F5" w:rsidR="00C23BDB" w:rsidRPr="004C7DA2" w:rsidRDefault="00C23BDB" w:rsidP="00C23BDB">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16B93CEE" w14:textId="3E1D6455" w:rsidR="00C23BDB" w:rsidRPr="004C7DA2" w:rsidRDefault="00C23BDB" w:rsidP="00C23BDB">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5B63316E" w14:textId="50A888A8" w:rsidR="00C23BDB" w:rsidRPr="004C7DA2" w:rsidRDefault="00C23BDB" w:rsidP="00C23BDB">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076C20EE" w14:textId="579CDBAA" w:rsidR="00C23BDB" w:rsidRPr="004C7DA2" w:rsidRDefault="00C23BDB" w:rsidP="00C23BDB">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5A380760" w14:textId="2475620D" w:rsidR="00C23BDB" w:rsidRPr="004C7DA2" w:rsidRDefault="00C23BDB" w:rsidP="00C23BDB">
            <w:pPr>
              <w:spacing w:after="0"/>
              <w:jc w:val="center"/>
              <w:rPr>
                <w:color w:val="000000"/>
                <w:lang w:val="en-US"/>
              </w:rPr>
            </w:pPr>
            <w:r w:rsidRPr="00231537">
              <w:rPr>
                <w:rFonts w:hint="eastAsia"/>
                <w:color w:val="000000"/>
              </w:rPr>
              <w:t>#</w:t>
            </w:r>
            <w:r>
              <w:rPr>
                <w:color w:val="000000"/>
              </w:rPr>
              <w:t>59</w:t>
            </w:r>
          </w:p>
        </w:tc>
      </w:tr>
      <w:tr w:rsidR="00C23BDB" w:rsidRPr="00491A77" w14:paraId="0C44E337" w14:textId="77777777" w:rsidTr="009F6531">
        <w:trPr>
          <w:trHeight w:val="266"/>
        </w:trPr>
        <w:tc>
          <w:tcPr>
            <w:tcW w:w="1134" w:type="dxa"/>
            <w:shd w:val="clear" w:color="auto" w:fill="auto"/>
            <w:noWrap/>
            <w:vAlign w:val="center"/>
            <w:hideMark/>
          </w:tcPr>
          <w:p w14:paraId="6EFD3C88"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4082AD7" w14:textId="053DE2CE" w:rsidR="00C23BDB" w:rsidRPr="004C7DA2" w:rsidRDefault="00C23BDB" w:rsidP="00C23BDB">
            <w:pPr>
              <w:spacing w:after="0"/>
              <w:jc w:val="center"/>
              <w:rPr>
                <w:color w:val="000000"/>
                <w:lang w:val="en-US"/>
              </w:rPr>
            </w:pPr>
            <w:r w:rsidRPr="00DB21B3">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8603047" w14:textId="5C515303" w:rsidR="00C23BDB" w:rsidRPr="004C7DA2" w:rsidRDefault="00C23BDB" w:rsidP="00C23BDB">
            <w:pPr>
              <w:spacing w:after="0"/>
              <w:jc w:val="center"/>
              <w:rPr>
                <w:color w:val="000000"/>
                <w:lang w:val="en-US"/>
              </w:rPr>
            </w:pPr>
            <w:r w:rsidRPr="00DB21B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D28FA26" w14:textId="5AA50C2F" w:rsidR="00C23BDB" w:rsidRPr="004C7DA2" w:rsidRDefault="00C23BDB" w:rsidP="00C23BDB">
            <w:pPr>
              <w:spacing w:after="0"/>
              <w:jc w:val="center"/>
              <w:rPr>
                <w:color w:val="000000"/>
                <w:lang w:val="en-US"/>
              </w:rPr>
            </w:pPr>
            <w:r w:rsidRPr="00DB21B3">
              <w:rPr>
                <w:rFonts w:hint="eastAsia"/>
                <w:color w:val="000000"/>
              </w:rPr>
              <w:t>9.76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8113BEE" w14:textId="619F810E" w:rsidR="00C23BDB" w:rsidRPr="004C7DA2" w:rsidRDefault="00C23BDB" w:rsidP="00C23BDB">
            <w:pPr>
              <w:spacing w:after="0"/>
              <w:jc w:val="center"/>
              <w:rPr>
                <w:color w:val="000000"/>
                <w:lang w:val="en-US"/>
              </w:rPr>
            </w:pPr>
            <w:r w:rsidRPr="00DB21B3">
              <w:rPr>
                <w:rFonts w:hint="eastAsia"/>
                <w:color w:val="000000"/>
              </w:rPr>
              <w:t>6.37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834CECF" w14:textId="4F59C4E4" w:rsidR="00C23BDB" w:rsidRPr="004C7DA2" w:rsidRDefault="00C23BDB" w:rsidP="00C23BDB">
            <w:pPr>
              <w:spacing w:after="0"/>
              <w:jc w:val="center"/>
              <w:rPr>
                <w:color w:val="000000"/>
                <w:lang w:val="en-US"/>
              </w:rPr>
            </w:pPr>
            <w:r w:rsidRPr="00DB21B3">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4CEEC1A0" w14:textId="43A8D950"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86FC93" w14:textId="510E569B" w:rsidR="00C23BDB" w:rsidRPr="004C7DA2" w:rsidRDefault="00C23BDB" w:rsidP="00C23BDB">
            <w:pPr>
              <w:spacing w:after="0"/>
              <w:jc w:val="center"/>
              <w:rPr>
                <w:color w:val="000000"/>
                <w:lang w:val="en-US"/>
              </w:rPr>
            </w:pPr>
            <w:r w:rsidRPr="00DB21B3">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B94915C" w14:textId="399FA28B"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D9936F0" w14:textId="693789A9" w:rsidR="00C23BDB" w:rsidRPr="004C7DA2" w:rsidRDefault="00C23BDB" w:rsidP="00C23BDB">
            <w:pPr>
              <w:spacing w:after="0"/>
              <w:jc w:val="center"/>
              <w:rPr>
                <w:color w:val="000000"/>
                <w:lang w:val="en-US"/>
              </w:rPr>
            </w:pPr>
            <w:r w:rsidRPr="00DB21B3">
              <w:rPr>
                <w:rFonts w:hint="eastAsia"/>
                <w:color w:val="000000"/>
              </w:rPr>
              <w:t>9.24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DD57B9" w14:textId="7747AF1F" w:rsidR="00C23BDB" w:rsidRPr="004C7DA2" w:rsidRDefault="00C23BDB" w:rsidP="00C23BDB">
            <w:pPr>
              <w:spacing w:after="0"/>
              <w:jc w:val="center"/>
              <w:rPr>
                <w:color w:val="000000"/>
                <w:lang w:val="en-US"/>
              </w:rPr>
            </w:pPr>
            <w:r w:rsidRPr="00DB21B3">
              <w:rPr>
                <w:rFonts w:hint="eastAsia"/>
                <w:color w:val="000000"/>
              </w:rPr>
              <w:t>12.28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B7B396F" w14:textId="3005E712" w:rsidR="00C23BDB" w:rsidRPr="004C7DA2" w:rsidRDefault="00C23BDB" w:rsidP="00C23BDB">
            <w:pPr>
              <w:spacing w:after="0"/>
              <w:jc w:val="center"/>
              <w:rPr>
                <w:color w:val="000000"/>
                <w:lang w:val="en-US"/>
              </w:rPr>
            </w:pPr>
            <w:r w:rsidRPr="00DB21B3">
              <w:rPr>
                <w:rFonts w:hint="eastAsia"/>
                <w:color w:val="000000"/>
              </w:rPr>
              <w:t>6.04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157405F" w14:textId="24AB98F6" w:rsidR="00C23BDB" w:rsidRPr="004C7DA2" w:rsidRDefault="00C23BDB" w:rsidP="00C23BDB">
            <w:pPr>
              <w:spacing w:after="0"/>
              <w:jc w:val="center"/>
              <w:rPr>
                <w:color w:val="000000"/>
                <w:lang w:val="en-US"/>
              </w:rPr>
            </w:pPr>
            <w:r w:rsidRPr="00DB21B3">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4D6FD4" w14:textId="3A16516B" w:rsidR="00C23BDB" w:rsidRPr="004C7DA2" w:rsidRDefault="00C23BDB" w:rsidP="00C23BDB">
            <w:pPr>
              <w:spacing w:after="0"/>
              <w:jc w:val="center"/>
              <w:rPr>
                <w:color w:val="000000"/>
                <w:lang w:val="en-US"/>
              </w:rPr>
            </w:pPr>
            <w:r w:rsidRPr="00DB21B3">
              <w:rPr>
                <w:rFonts w:hint="eastAsia"/>
                <w:color w:val="000000"/>
              </w:rPr>
              <w:t>6.28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C7E079" w14:textId="3F15325D"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2FB4E3C" w14:textId="68751C1B"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F52A31" w14:textId="540D6F20" w:rsidR="00C23BDB" w:rsidRPr="004C7DA2" w:rsidRDefault="00C23BDB" w:rsidP="00C23BDB">
            <w:pPr>
              <w:spacing w:after="0"/>
              <w:jc w:val="center"/>
              <w:rPr>
                <w:color w:val="000000"/>
                <w:lang w:val="en-US"/>
              </w:rPr>
            </w:pPr>
            <w:r w:rsidRPr="00DB21B3">
              <w:rPr>
                <w:rFonts w:hint="eastAsia"/>
                <w:color w:val="000000"/>
              </w:rPr>
              <w:t>12.19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605DD5" w14:textId="4AE92EDE" w:rsidR="00C23BDB" w:rsidRPr="004C7DA2" w:rsidRDefault="00C23BDB" w:rsidP="00C23BDB">
            <w:pPr>
              <w:spacing w:after="0"/>
              <w:jc w:val="center"/>
              <w:rPr>
                <w:color w:val="000000"/>
                <w:lang w:val="en-US"/>
              </w:rPr>
            </w:pPr>
            <w:r w:rsidRPr="00DB21B3">
              <w:rPr>
                <w:rFonts w:hint="eastAsia"/>
                <w:color w:val="000000"/>
              </w:rPr>
              <w:t>9.13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FCB1E2" w14:textId="1B76E712"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1410E75" w14:textId="6C1FC792" w:rsidR="00C23BDB" w:rsidRPr="004C7DA2" w:rsidRDefault="00C23BDB" w:rsidP="00C23BDB">
            <w:pPr>
              <w:spacing w:after="0"/>
              <w:jc w:val="center"/>
              <w:rPr>
                <w:color w:val="000000"/>
                <w:lang w:val="en-US"/>
              </w:rPr>
            </w:pPr>
            <w:r w:rsidRPr="00DB21B3">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57D472CC" w14:textId="73A50AB4" w:rsidR="00C23BDB" w:rsidRPr="004C7DA2" w:rsidRDefault="00C23BDB" w:rsidP="00C23BDB">
            <w:pPr>
              <w:spacing w:after="0"/>
              <w:jc w:val="center"/>
              <w:rPr>
                <w:color w:val="000000"/>
                <w:lang w:val="en-US"/>
              </w:rPr>
            </w:pPr>
            <w:r w:rsidRPr="00DB21B3">
              <w:rPr>
                <w:rFonts w:hint="eastAsia"/>
                <w:color w:val="000000"/>
              </w:rPr>
              <w:t>7.48</w:t>
            </w:r>
          </w:p>
        </w:tc>
      </w:tr>
      <w:tr w:rsidR="00C23BDB" w:rsidRPr="00491A77" w14:paraId="25663882" w14:textId="77777777" w:rsidTr="009F6531">
        <w:trPr>
          <w:trHeight w:val="266"/>
        </w:trPr>
        <w:tc>
          <w:tcPr>
            <w:tcW w:w="1134" w:type="dxa"/>
            <w:shd w:val="clear" w:color="auto" w:fill="auto"/>
            <w:noWrap/>
            <w:vAlign w:val="center"/>
          </w:tcPr>
          <w:p w14:paraId="49CD660F"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D12650" w14:textId="02F4C3A0" w:rsidR="00C23BDB" w:rsidRPr="004C7DA2" w:rsidRDefault="00C23BDB" w:rsidP="00C23BDB">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7B53C" w14:textId="6ED55C43" w:rsidR="00C23BDB" w:rsidRPr="004C7DA2" w:rsidRDefault="00C23BDB" w:rsidP="00C23BDB">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A765" w14:textId="07D88B01" w:rsidR="00C23BDB" w:rsidRPr="004C7DA2" w:rsidRDefault="00C23BDB" w:rsidP="00C23BDB">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2BD68" w14:textId="1666C29D" w:rsidR="00C23BDB" w:rsidRPr="004C7DA2" w:rsidRDefault="00C23BDB" w:rsidP="00C23BDB">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93864" w14:textId="0A6070AB" w:rsidR="00C23BDB" w:rsidRPr="004C7DA2" w:rsidRDefault="00C23BDB" w:rsidP="00C23BDB">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526AC" w14:textId="13BAF460" w:rsidR="00C23BDB" w:rsidRPr="004C7DA2" w:rsidRDefault="00C23BDB" w:rsidP="00C23BDB">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9863A" w14:textId="083CEAB8" w:rsidR="00C23BDB" w:rsidRPr="004C7DA2" w:rsidRDefault="00C23BDB" w:rsidP="00C23BDB">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2E93" w14:textId="774D1F2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A662A" w14:textId="5C92A9E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E2BE8" w14:textId="79E29CD4"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7242A" w14:textId="0236BF8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36B00" w14:textId="5A5CDA4B"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CAFB2" w14:textId="30745437"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318E" w14:textId="2CD3166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2F206" w14:textId="71095A7F"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B970F" w14:textId="024F4908"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F1435" w14:textId="505A35C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7158A" w14:textId="2BE6BD3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42B21245" w14:textId="77777777" w:rsidR="00C23BDB" w:rsidRPr="004C7DA2" w:rsidRDefault="00C23BDB" w:rsidP="00C23BDB">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473B151" w14:textId="77777777" w:rsidR="00C23BDB" w:rsidRPr="004C7DA2" w:rsidRDefault="00C23BDB" w:rsidP="00C23BDB">
            <w:pPr>
              <w:spacing w:after="0"/>
              <w:jc w:val="center"/>
              <w:rPr>
                <w:color w:val="000000"/>
                <w:lang w:val="en-US"/>
              </w:rPr>
            </w:pPr>
          </w:p>
        </w:tc>
      </w:tr>
      <w:tr w:rsidR="00C23BDB" w:rsidRPr="00491A77" w14:paraId="0EAD6F9A" w14:textId="77777777" w:rsidTr="009F6531">
        <w:trPr>
          <w:trHeight w:val="266"/>
        </w:trPr>
        <w:tc>
          <w:tcPr>
            <w:tcW w:w="1134" w:type="dxa"/>
            <w:shd w:val="clear" w:color="auto" w:fill="auto"/>
            <w:noWrap/>
            <w:vAlign w:val="center"/>
          </w:tcPr>
          <w:p w14:paraId="5D92A306"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D85082D" w14:textId="05F3B068" w:rsidR="00C23BDB" w:rsidRPr="004C7DA2" w:rsidRDefault="00C23BDB" w:rsidP="00C23BDB">
            <w:pPr>
              <w:spacing w:after="0"/>
              <w:jc w:val="center"/>
              <w:rPr>
                <w:color w:val="000000"/>
                <w:lang w:val="en-US"/>
              </w:rPr>
            </w:pPr>
            <w:r w:rsidRPr="00DB21B3">
              <w:rPr>
                <w:rFonts w:hint="eastAsia"/>
                <w:color w:val="000000"/>
              </w:rPr>
              <w:t>9.47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3978EDF" w14:textId="0C392D7F" w:rsidR="00C23BDB" w:rsidRPr="004C7DA2" w:rsidRDefault="00C23BDB" w:rsidP="00C23BDB">
            <w:pPr>
              <w:spacing w:after="0"/>
              <w:jc w:val="center"/>
              <w:rPr>
                <w:color w:val="000000"/>
                <w:lang w:val="en-US"/>
              </w:rPr>
            </w:pPr>
            <w:r w:rsidRPr="00DB21B3">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50E9C2" w14:textId="0F90056E" w:rsidR="00C23BDB" w:rsidRPr="004C7DA2" w:rsidRDefault="00C23BDB" w:rsidP="00C23BDB">
            <w:pPr>
              <w:spacing w:after="0"/>
              <w:jc w:val="center"/>
              <w:rPr>
                <w:color w:val="000000"/>
                <w:lang w:val="en-US"/>
              </w:rPr>
            </w:pPr>
            <w:r w:rsidRPr="00DB21B3">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324B521" w14:textId="1436AF2B" w:rsidR="00C23BDB" w:rsidRPr="004C7DA2" w:rsidRDefault="00C23BDB" w:rsidP="00C23BDB">
            <w:pPr>
              <w:spacing w:after="0"/>
              <w:jc w:val="center"/>
              <w:rPr>
                <w:color w:val="000000"/>
                <w:lang w:val="en-US"/>
              </w:rPr>
            </w:pPr>
            <w:r w:rsidRPr="00DB21B3">
              <w:rPr>
                <w:rFonts w:hint="eastAsia"/>
                <w:color w:val="000000"/>
              </w:rPr>
              <w:t>7.40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245A45B" w14:textId="18466184" w:rsidR="00C23BDB" w:rsidRPr="004C7DA2" w:rsidRDefault="00C23BDB" w:rsidP="00C23BDB">
            <w:pPr>
              <w:spacing w:after="0"/>
              <w:jc w:val="center"/>
              <w:rPr>
                <w:color w:val="000000"/>
                <w:lang w:val="en-US"/>
              </w:rPr>
            </w:pPr>
            <w:r w:rsidRPr="00DB21B3">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BF0A15" w14:textId="2BE2E772" w:rsidR="00C23BDB" w:rsidRPr="004C7DA2" w:rsidRDefault="00C23BDB" w:rsidP="00C23BDB">
            <w:pPr>
              <w:spacing w:after="0"/>
              <w:jc w:val="center"/>
              <w:rPr>
                <w:color w:val="000000"/>
                <w:lang w:val="en-US"/>
              </w:rPr>
            </w:pPr>
            <w:r w:rsidRPr="00DB21B3">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FF284FF" w14:textId="363762E9" w:rsidR="00C23BDB" w:rsidRPr="004C7DA2" w:rsidRDefault="00C23BDB" w:rsidP="00C23BDB">
            <w:pPr>
              <w:spacing w:after="0"/>
              <w:jc w:val="center"/>
              <w:rPr>
                <w:color w:val="000000"/>
                <w:lang w:val="en-US"/>
              </w:rPr>
            </w:pPr>
            <w:r w:rsidRPr="00DB21B3">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5E4FB6A" w14:textId="24EED227"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8DBDA4" w14:textId="32F0CB82" w:rsidR="00C23BDB" w:rsidRPr="004C7DA2" w:rsidRDefault="00C23BDB" w:rsidP="00C23BDB">
            <w:pPr>
              <w:spacing w:after="0"/>
              <w:jc w:val="center"/>
              <w:rPr>
                <w:color w:val="000000"/>
                <w:lang w:val="en-US"/>
              </w:rPr>
            </w:pPr>
            <w:r w:rsidRPr="00DB21B3">
              <w:rPr>
                <w:rFonts w:hint="eastAsia"/>
                <w:color w:val="000000"/>
              </w:rPr>
              <w:t>8.10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B115E5" w14:textId="796F4378"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8A1B973" w14:textId="0808734B"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F5440A7" w14:textId="572F7AF5" w:rsidR="00C23BDB" w:rsidRPr="004C7DA2" w:rsidRDefault="00C23BDB" w:rsidP="00C23BDB">
            <w:pPr>
              <w:spacing w:after="0"/>
              <w:jc w:val="center"/>
              <w:rPr>
                <w:color w:val="000000"/>
                <w:lang w:val="en-US"/>
              </w:rPr>
            </w:pPr>
            <w:r w:rsidRPr="00DB21B3">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E411245" w14:textId="61C44929" w:rsidR="00C23BDB" w:rsidRPr="004C7DA2" w:rsidRDefault="00C23BDB" w:rsidP="00C23BDB">
            <w:pPr>
              <w:spacing w:after="0"/>
              <w:jc w:val="center"/>
              <w:rPr>
                <w:color w:val="000000"/>
                <w:lang w:val="en-US"/>
              </w:rPr>
            </w:pPr>
            <w:r w:rsidRPr="00DB21B3">
              <w:rPr>
                <w:rFonts w:hint="eastAsia"/>
                <w:color w:val="000000"/>
              </w:rPr>
              <w:t>8.08</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166C579" w14:textId="6A324D86" w:rsidR="00C23BDB" w:rsidRPr="004C7DA2" w:rsidRDefault="00C23BDB" w:rsidP="00C23BDB">
            <w:pPr>
              <w:spacing w:after="0"/>
              <w:jc w:val="center"/>
              <w:rPr>
                <w:color w:val="000000"/>
                <w:lang w:val="en-US"/>
              </w:rPr>
            </w:pPr>
            <w:r w:rsidRPr="00DB21B3">
              <w:rPr>
                <w:rFonts w:hint="eastAsia"/>
                <w:color w:val="000000"/>
              </w:rPr>
              <w:t>9.29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EB275B8" w14:textId="520D3C1D" w:rsidR="00C23BDB" w:rsidRPr="004C7DA2" w:rsidRDefault="00C23BDB" w:rsidP="00C23BDB">
            <w:pPr>
              <w:spacing w:after="0"/>
              <w:jc w:val="center"/>
              <w:rPr>
                <w:color w:val="000000"/>
                <w:lang w:val="en-US"/>
              </w:rPr>
            </w:pPr>
            <w:r w:rsidRPr="00DB21B3">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F5AE79D" w14:textId="771CB083"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D744EB9" w14:textId="51D20586" w:rsidR="00C23BDB" w:rsidRPr="004C7DA2" w:rsidRDefault="00C23BDB" w:rsidP="00C23BDB">
            <w:pPr>
              <w:spacing w:after="0"/>
              <w:jc w:val="center"/>
              <w:rPr>
                <w:color w:val="000000"/>
                <w:lang w:val="en-US"/>
              </w:rPr>
            </w:pPr>
            <w:r w:rsidRPr="00DB21B3">
              <w:rPr>
                <w:rFonts w:hint="eastAsia"/>
                <w:color w:val="000000"/>
              </w:rPr>
              <w:t>10.07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FCDD23" w14:textId="60F0B841" w:rsidR="00C23BDB" w:rsidRPr="004C7DA2" w:rsidRDefault="00C23BDB" w:rsidP="00C23BDB">
            <w:pPr>
              <w:spacing w:after="0"/>
              <w:jc w:val="center"/>
              <w:rPr>
                <w:color w:val="000000"/>
                <w:lang w:val="en-US"/>
              </w:rPr>
            </w:pPr>
            <w:r w:rsidRPr="00DB21B3">
              <w:rPr>
                <w:rFonts w:hint="eastAsia"/>
                <w:color w:val="000000"/>
              </w:rPr>
              <w:t>6.45</w:t>
            </w:r>
          </w:p>
        </w:tc>
        <w:tc>
          <w:tcPr>
            <w:tcW w:w="723" w:type="dxa"/>
            <w:tcBorders>
              <w:top w:val="nil"/>
              <w:left w:val="single" w:sz="4" w:space="0" w:color="auto"/>
              <w:bottom w:val="nil"/>
              <w:right w:val="nil"/>
            </w:tcBorders>
            <w:shd w:val="clear" w:color="auto" w:fill="auto"/>
            <w:vAlign w:val="center"/>
          </w:tcPr>
          <w:p w14:paraId="5CBC37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BAD9EAF" w14:textId="77777777" w:rsidR="00C23BDB" w:rsidRPr="004C7DA2" w:rsidRDefault="00C23BDB" w:rsidP="00C23BDB">
            <w:pPr>
              <w:spacing w:after="0"/>
              <w:jc w:val="center"/>
              <w:rPr>
                <w:color w:val="000000"/>
                <w:lang w:val="en-US"/>
              </w:rPr>
            </w:pPr>
          </w:p>
        </w:tc>
      </w:tr>
    </w:tbl>
    <w:p w14:paraId="2E9F1A1F" w14:textId="77777777" w:rsidR="00C23BDB" w:rsidRDefault="00C23BDB" w:rsidP="00C23BDB">
      <w:pPr>
        <w:pStyle w:val="TH"/>
        <w:rPr>
          <w:rFonts w:ascii="Times New Roman" w:hAnsi="Times New Roman"/>
        </w:rPr>
      </w:pPr>
    </w:p>
    <w:p w14:paraId="28B9F36D" w14:textId="5415A396" w:rsidR="00C23BDB" w:rsidRDefault="00C23BDB" w:rsidP="00C23BDB">
      <w:pPr>
        <w:pStyle w:val="BodyText"/>
        <w:jc w:val="center"/>
        <w:rPr>
          <w:rFonts w:eastAsiaTheme="minorEastAsia"/>
          <w:lang w:eastAsia="ko-KR"/>
        </w:rPr>
      </w:pPr>
      <w:r>
        <w:rPr>
          <w:noProof/>
          <w:lang w:val="en-US" w:eastAsia="ko-KR"/>
        </w:rPr>
        <w:drawing>
          <wp:inline distT="0" distB="0" distL="0" distR="0" wp14:anchorId="5D318F87" wp14:editId="70B2565B">
            <wp:extent cx="8488516" cy="2272352"/>
            <wp:effectExtent l="0" t="0" r="8255" b="0"/>
            <wp:docPr id="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537496" cy="2285464"/>
                    </a:xfrm>
                    <a:prstGeom prst="rect">
                      <a:avLst/>
                    </a:prstGeom>
                    <a:solidFill>
                      <a:schemeClr val="bg1"/>
                    </a:solidFill>
                  </pic:spPr>
                </pic:pic>
              </a:graphicData>
            </a:graphic>
          </wp:inline>
        </w:drawing>
      </w:r>
    </w:p>
    <w:p w14:paraId="00BC601D" w14:textId="77777777" w:rsidR="00C23BDB"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BFDEE6" w14:textId="5C36A1B3" w:rsidR="00C23BDB" w:rsidRDefault="00C23BDB" w:rsidP="00C23BDB">
      <w:pPr>
        <w:pStyle w:val="BodyText"/>
        <w:jc w:val="center"/>
        <w:rPr>
          <w:rFonts w:eastAsiaTheme="minorEastAsia"/>
          <w:lang w:eastAsia="ko-KR"/>
        </w:rPr>
      </w:pPr>
      <w:r>
        <w:rPr>
          <w:noProof/>
          <w:lang w:val="en-US" w:eastAsia="ko-KR"/>
        </w:rPr>
        <w:lastRenderedPageBreak/>
        <w:drawing>
          <wp:inline distT="0" distB="0" distL="0" distR="0" wp14:anchorId="36E635DB" wp14:editId="326D066B">
            <wp:extent cx="8652870" cy="2333768"/>
            <wp:effectExtent l="0" t="0" r="0" b="9525"/>
            <wp:docPr id="54"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684828" cy="2342388"/>
                    </a:xfrm>
                    <a:prstGeom prst="rect">
                      <a:avLst/>
                    </a:prstGeom>
                    <a:solidFill>
                      <a:schemeClr val="bg1"/>
                    </a:solidFill>
                  </pic:spPr>
                </pic:pic>
              </a:graphicData>
            </a:graphic>
          </wp:inline>
        </w:drawing>
      </w:r>
    </w:p>
    <w:p w14:paraId="3CD6F765" w14:textId="77777777" w:rsidR="00C23BDB"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DDDBAD4" w14:textId="13F007C3" w:rsidR="00C23BDB" w:rsidRDefault="00815316" w:rsidP="00C23BDB">
      <w:pPr>
        <w:pStyle w:val="BodyText"/>
        <w:jc w:val="center"/>
        <w:rPr>
          <w:rFonts w:eastAsiaTheme="minorEastAsia"/>
          <w:lang w:eastAsia="ko-KR"/>
        </w:rPr>
      </w:pPr>
      <w:r>
        <w:rPr>
          <w:noProof/>
          <w:lang w:val="en-US" w:eastAsia="ko-KR"/>
        </w:rPr>
        <w:drawing>
          <wp:inline distT="0" distB="0" distL="0" distR="0" wp14:anchorId="7A667896" wp14:editId="6F85A879">
            <wp:extent cx="8591266" cy="2319943"/>
            <wp:effectExtent l="0" t="0" r="635" b="4445"/>
            <wp:docPr id="5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596107" cy="2321250"/>
                    </a:xfrm>
                    <a:prstGeom prst="rect">
                      <a:avLst/>
                    </a:prstGeom>
                    <a:solidFill>
                      <a:schemeClr val="bg1"/>
                    </a:solidFill>
                  </pic:spPr>
                </pic:pic>
              </a:graphicData>
            </a:graphic>
          </wp:inline>
        </w:drawing>
      </w:r>
    </w:p>
    <w:p w14:paraId="5E552863" w14:textId="77777777" w:rsidR="00C23BDB" w:rsidRPr="00D64ED7"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3FB41D9" w14:textId="782C907F" w:rsidR="00C23BDB" w:rsidRPr="000C68ED" w:rsidRDefault="00C23BDB" w:rsidP="00C23BDB">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4202B5">
        <w:rPr>
          <w:rFonts w:ascii="Times New Roman" w:hAnsi="Times New Roman"/>
          <w:lang w:val="en-US"/>
        </w:rPr>
        <w:t>4</w:t>
      </w:r>
      <w:r w:rsidRPr="000C68ED">
        <w:rPr>
          <w:rFonts w:ascii="Times New Roman" w:hAnsi="Times New Roman"/>
          <w:lang w:val="en-US"/>
        </w:rPr>
        <w:t>: NS_</w:t>
      </w:r>
      <w:r w:rsidR="004202B5">
        <w:rPr>
          <w:rFonts w:ascii="Times New Roman" w:hAnsi="Times New Roman"/>
          <w:lang w:val="en-US"/>
        </w:rPr>
        <w:t>53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919DA2D" w14:textId="77777777" w:rsidR="00C23BDB" w:rsidRPr="000C68ED" w:rsidRDefault="00C23BDB" w:rsidP="00C23BDB">
      <w:pPr>
        <w:spacing w:after="0"/>
        <w:rPr>
          <w:lang w:val="en-US" w:eastAsia="zh-CN"/>
        </w:rPr>
        <w:sectPr w:rsidR="00C23BD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FD3E0F7" w14:textId="6147E8FE" w:rsidR="00C23BDB" w:rsidRPr="000C68ED" w:rsidRDefault="00C23BDB" w:rsidP="00C23BDB">
      <w:pPr>
        <w:pStyle w:val="BodyText"/>
        <w:rPr>
          <w:rFonts w:eastAsiaTheme="minorEastAsia"/>
          <w:lang w:val="en-US" w:eastAsia="ko-KR"/>
        </w:rPr>
      </w:pPr>
      <w:r w:rsidRPr="000C68ED">
        <w:rPr>
          <w:rFonts w:eastAsiaTheme="minorEastAsia"/>
          <w:lang w:val="en-US" w:eastAsia="ko-KR"/>
        </w:rPr>
        <w:lastRenderedPageBreak/>
        <w:t>Table 2-</w:t>
      </w:r>
      <w:r w:rsidR="00815316">
        <w:rPr>
          <w:rFonts w:eastAsiaTheme="minorEastAsia"/>
          <w:lang w:val="en-US" w:eastAsia="ko-KR"/>
        </w:rPr>
        <w:t>57</w:t>
      </w:r>
      <w:r w:rsidRPr="000C68ED">
        <w:rPr>
          <w:rFonts w:eastAsiaTheme="minorEastAsia"/>
          <w:lang w:val="en-US" w:eastAsia="ko-KR"/>
        </w:rPr>
        <w:t xml:space="preserve"> shows the maximum value of simulation results considering combinations of Outer/Inner sub-band configuration.</w:t>
      </w:r>
    </w:p>
    <w:p w14:paraId="0E6A3DCC" w14:textId="70929E5F" w:rsidR="00C23BDB" w:rsidRDefault="00C23BDB" w:rsidP="00C23BD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815316">
        <w:rPr>
          <w:rFonts w:ascii="Times New Roman" w:hAnsi="Times New Roman"/>
        </w:rPr>
        <w:t>57</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815316">
        <w:rPr>
          <w:rFonts w:ascii="Times New Roman" w:hAnsi="Times New Roman"/>
        </w:rPr>
        <w:t>53</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815316" w:rsidRPr="00D70CD0" w14:paraId="6DDAFF62" w14:textId="77777777" w:rsidTr="009F6531">
        <w:trPr>
          <w:trHeight w:val="237"/>
          <w:jc w:val="center"/>
        </w:trPr>
        <w:tc>
          <w:tcPr>
            <w:tcW w:w="1797" w:type="dxa"/>
            <w:vMerge w:val="restart"/>
            <w:tcBorders>
              <w:top w:val="single" w:sz="4" w:space="0" w:color="auto"/>
            </w:tcBorders>
            <w:shd w:val="clear" w:color="auto" w:fill="auto"/>
          </w:tcPr>
          <w:p w14:paraId="45269254"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3C87FC8" w14:textId="69B64DCF" w:rsidR="00815316" w:rsidRDefault="00815316" w:rsidP="00815316">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815316" w:rsidRPr="00A1115A" w14:paraId="6AFF189F" w14:textId="77777777" w:rsidTr="009F6531">
        <w:trPr>
          <w:trHeight w:val="237"/>
          <w:jc w:val="center"/>
        </w:trPr>
        <w:tc>
          <w:tcPr>
            <w:tcW w:w="1797" w:type="dxa"/>
            <w:vMerge/>
            <w:shd w:val="clear" w:color="auto" w:fill="auto"/>
          </w:tcPr>
          <w:p w14:paraId="058449D1" w14:textId="77777777" w:rsidR="00815316" w:rsidRPr="00A1115A" w:rsidRDefault="00815316" w:rsidP="009F6531">
            <w:pPr>
              <w:pStyle w:val="TAH"/>
            </w:pPr>
          </w:p>
        </w:tc>
        <w:tc>
          <w:tcPr>
            <w:tcW w:w="1700" w:type="dxa"/>
            <w:gridSpan w:val="2"/>
          </w:tcPr>
          <w:p w14:paraId="3F108A1A"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788EE39B"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1CBE9B2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575426E0"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5264402E"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37C056A7" w14:textId="77777777" w:rsidTr="009F6531">
        <w:trPr>
          <w:trHeight w:val="237"/>
          <w:jc w:val="center"/>
        </w:trPr>
        <w:tc>
          <w:tcPr>
            <w:tcW w:w="1797" w:type="dxa"/>
            <w:shd w:val="clear" w:color="auto" w:fill="auto"/>
          </w:tcPr>
          <w:p w14:paraId="57608BE3"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850" w:type="dxa"/>
          </w:tcPr>
          <w:p w14:paraId="2DE374A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A0022A9" w14:textId="77777777" w:rsidR="00815316" w:rsidRPr="00A1115A" w:rsidRDefault="00815316" w:rsidP="009F6531">
            <w:pPr>
              <w:pStyle w:val="TAH"/>
            </w:pPr>
            <w:r>
              <w:rPr>
                <w:rFonts w:eastAsiaTheme="minorEastAsia" w:hint="eastAsia"/>
                <w:lang w:eastAsia="ko-KR"/>
              </w:rPr>
              <w:t>2</w:t>
            </w:r>
          </w:p>
        </w:tc>
        <w:tc>
          <w:tcPr>
            <w:tcW w:w="787" w:type="dxa"/>
          </w:tcPr>
          <w:p w14:paraId="423E730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0CEBD62" w14:textId="77777777" w:rsidR="00815316" w:rsidRPr="00A1115A" w:rsidRDefault="00815316" w:rsidP="009F6531">
            <w:pPr>
              <w:pStyle w:val="TAH"/>
            </w:pPr>
            <w:r>
              <w:rPr>
                <w:rFonts w:eastAsiaTheme="minorEastAsia" w:hint="eastAsia"/>
                <w:lang w:eastAsia="ko-KR"/>
              </w:rPr>
              <w:t>2</w:t>
            </w:r>
          </w:p>
        </w:tc>
        <w:tc>
          <w:tcPr>
            <w:tcW w:w="850" w:type="dxa"/>
          </w:tcPr>
          <w:p w14:paraId="4644588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704291A" w14:textId="77777777" w:rsidR="00815316" w:rsidRPr="00A1115A" w:rsidRDefault="00815316" w:rsidP="009F6531">
            <w:pPr>
              <w:pStyle w:val="TAH"/>
            </w:pPr>
            <w:r>
              <w:rPr>
                <w:rFonts w:eastAsiaTheme="minorEastAsia" w:hint="eastAsia"/>
                <w:lang w:eastAsia="ko-KR"/>
              </w:rPr>
              <w:t>2</w:t>
            </w:r>
          </w:p>
        </w:tc>
        <w:tc>
          <w:tcPr>
            <w:tcW w:w="850" w:type="dxa"/>
          </w:tcPr>
          <w:p w14:paraId="05A994E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5C310B4" w14:textId="77777777" w:rsidR="00815316" w:rsidRPr="00A1115A" w:rsidRDefault="00815316" w:rsidP="009F6531">
            <w:pPr>
              <w:pStyle w:val="TAH"/>
            </w:pPr>
            <w:r>
              <w:rPr>
                <w:rFonts w:eastAsiaTheme="minorEastAsia" w:hint="eastAsia"/>
                <w:lang w:eastAsia="ko-KR"/>
              </w:rPr>
              <w:t>2</w:t>
            </w:r>
          </w:p>
        </w:tc>
        <w:tc>
          <w:tcPr>
            <w:tcW w:w="887" w:type="dxa"/>
          </w:tcPr>
          <w:p w14:paraId="3764A39B"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AE53F76" w14:textId="77777777" w:rsidR="00815316" w:rsidRPr="00A1115A" w:rsidRDefault="00815316" w:rsidP="009F6531">
            <w:pPr>
              <w:pStyle w:val="TAH"/>
            </w:pPr>
            <w:r>
              <w:rPr>
                <w:rFonts w:eastAsiaTheme="minorEastAsia" w:hint="eastAsia"/>
                <w:lang w:eastAsia="ko-KR"/>
              </w:rPr>
              <w:t>2</w:t>
            </w:r>
          </w:p>
        </w:tc>
      </w:tr>
      <w:tr w:rsidR="00815316" w:rsidRPr="00765700" w14:paraId="480E6F2C" w14:textId="77777777" w:rsidTr="009F6531">
        <w:trPr>
          <w:trHeight w:val="20"/>
          <w:jc w:val="center"/>
        </w:trPr>
        <w:tc>
          <w:tcPr>
            <w:tcW w:w="1797" w:type="dxa"/>
          </w:tcPr>
          <w:p w14:paraId="68C914C4"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052E83B7"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11.16</w:t>
            </w:r>
          </w:p>
        </w:tc>
        <w:tc>
          <w:tcPr>
            <w:tcW w:w="850" w:type="dxa"/>
            <w:vAlign w:val="center"/>
          </w:tcPr>
          <w:p w14:paraId="647FB528"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15.09</w:t>
            </w:r>
          </w:p>
        </w:tc>
        <w:tc>
          <w:tcPr>
            <w:tcW w:w="787" w:type="dxa"/>
            <w:vAlign w:val="center"/>
          </w:tcPr>
          <w:p w14:paraId="1255A9C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11.05</w:t>
            </w:r>
          </w:p>
        </w:tc>
        <w:tc>
          <w:tcPr>
            <w:tcW w:w="850" w:type="dxa"/>
            <w:vAlign w:val="center"/>
          </w:tcPr>
          <w:p w14:paraId="7B5F26DC"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15.09</w:t>
            </w:r>
          </w:p>
        </w:tc>
        <w:tc>
          <w:tcPr>
            <w:tcW w:w="850" w:type="dxa"/>
            <w:vAlign w:val="center"/>
          </w:tcPr>
          <w:p w14:paraId="0C62B18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9.36</w:t>
            </w:r>
          </w:p>
        </w:tc>
        <w:tc>
          <w:tcPr>
            <w:tcW w:w="850" w:type="dxa"/>
            <w:vAlign w:val="center"/>
          </w:tcPr>
          <w:p w14:paraId="41410ED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12.22</w:t>
            </w:r>
          </w:p>
        </w:tc>
        <w:tc>
          <w:tcPr>
            <w:tcW w:w="850" w:type="dxa"/>
            <w:vAlign w:val="center"/>
          </w:tcPr>
          <w:p w14:paraId="77E3FC10"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9.92</w:t>
            </w:r>
          </w:p>
        </w:tc>
        <w:tc>
          <w:tcPr>
            <w:tcW w:w="850" w:type="dxa"/>
            <w:vAlign w:val="center"/>
          </w:tcPr>
          <w:p w14:paraId="0049F27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12.23</w:t>
            </w:r>
          </w:p>
        </w:tc>
        <w:tc>
          <w:tcPr>
            <w:tcW w:w="887" w:type="dxa"/>
            <w:vAlign w:val="center"/>
          </w:tcPr>
          <w:p w14:paraId="2FE7946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c>
          <w:tcPr>
            <w:tcW w:w="850" w:type="dxa"/>
            <w:vAlign w:val="center"/>
          </w:tcPr>
          <w:p w14:paraId="6235E13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r>
      <w:tr w:rsidR="00815316" w:rsidRPr="00765700" w14:paraId="0217E4EF" w14:textId="77777777" w:rsidTr="009F6531">
        <w:trPr>
          <w:trHeight w:val="20"/>
          <w:jc w:val="center"/>
        </w:trPr>
        <w:tc>
          <w:tcPr>
            <w:tcW w:w="1797" w:type="dxa"/>
          </w:tcPr>
          <w:p w14:paraId="6CCBC38C"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019C685"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57E1D579"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787" w:type="dxa"/>
            <w:vAlign w:val="center"/>
          </w:tcPr>
          <w:p w14:paraId="0DC7782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38590094"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4977FF2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8.18</w:t>
            </w:r>
          </w:p>
        </w:tc>
        <w:tc>
          <w:tcPr>
            <w:tcW w:w="850" w:type="dxa"/>
            <w:vAlign w:val="center"/>
          </w:tcPr>
          <w:p w14:paraId="1B83C599"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9.12</w:t>
            </w:r>
          </w:p>
        </w:tc>
        <w:tc>
          <w:tcPr>
            <w:tcW w:w="850" w:type="dxa"/>
            <w:vAlign w:val="center"/>
          </w:tcPr>
          <w:p w14:paraId="294036EE"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9.03</w:t>
            </w:r>
          </w:p>
        </w:tc>
        <w:tc>
          <w:tcPr>
            <w:tcW w:w="850" w:type="dxa"/>
            <w:vAlign w:val="center"/>
          </w:tcPr>
          <w:p w14:paraId="1F8812B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9.20</w:t>
            </w:r>
          </w:p>
        </w:tc>
        <w:tc>
          <w:tcPr>
            <w:tcW w:w="887" w:type="dxa"/>
            <w:vAlign w:val="center"/>
          </w:tcPr>
          <w:p w14:paraId="4242D08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10.26</w:t>
            </w:r>
          </w:p>
        </w:tc>
        <w:tc>
          <w:tcPr>
            <w:tcW w:w="850" w:type="dxa"/>
            <w:vAlign w:val="center"/>
          </w:tcPr>
          <w:p w14:paraId="18474B1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9.29</w:t>
            </w:r>
          </w:p>
        </w:tc>
      </w:tr>
    </w:tbl>
    <w:p w14:paraId="0921E8A5" w14:textId="77777777" w:rsidR="00815316" w:rsidRDefault="00815316" w:rsidP="00C23BDB">
      <w:pPr>
        <w:pStyle w:val="BodyText"/>
        <w:rPr>
          <w:rFonts w:eastAsiaTheme="minorEastAsia"/>
          <w:lang w:eastAsia="ko-KR"/>
        </w:rPr>
      </w:pPr>
    </w:p>
    <w:p w14:paraId="7EA75584" w14:textId="17ABA8FB" w:rsidR="00C23BDB" w:rsidRDefault="00C23BDB" w:rsidP="00C23BDB">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815316">
        <w:rPr>
          <w:rFonts w:eastAsiaTheme="minorEastAsia"/>
          <w:lang w:eastAsia="ko-KR"/>
        </w:rPr>
        <w:t>58</w:t>
      </w:r>
      <w:r>
        <w:rPr>
          <w:rFonts w:eastAsiaTheme="minorEastAsia"/>
          <w:lang w:eastAsia="ko-KR"/>
        </w:rPr>
        <w:t xml:space="preserve"> or Table 2-</w:t>
      </w:r>
      <w:r w:rsidR="00815316">
        <w:rPr>
          <w:rFonts w:eastAsiaTheme="minorEastAsia"/>
          <w:lang w:eastAsia="ko-KR"/>
        </w:rPr>
        <w:t>59</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48897FE" w14:textId="2AE3A885"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58</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DC9CA53" w14:textId="77777777" w:rsidTr="009F6531">
        <w:trPr>
          <w:trHeight w:val="237"/>
          <w:jc w:val="center"/>
        </w:trPr>
        <w:tc>
          <w:tcPr>
            <w:tcW w:w="1797" w:type="dxa"/>
            <w:vMerge w:val="restart"/>
            <w:tcBorders>
              <w:top w:val="single" w:sz="4" w:space="0" w:color="auto"/>
            </w:tcBorders>
            <w:shd w:val="clear" w:color="auto" w:fill="auto"/>
          </w:tcPr>
          <w:p w14:paraId="7B3DAF8C"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8847D5B"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815316" w:rsidRPr="00A1115A" w14:paraId="2A2FD977" w14:textId="77777777" w:rsidTr="009F6531">
        <w:trPr>
          <w:trHeight w:val="237"/>
          <w:jc w:val="center"/>
        </w:trPr>
        <w:tc>
          <w:tcPr>
            <w:tcW w:w="1797" w:type="dxa"/>
            <w:vMerge/>
            <w:shd w:val="clear" w:color="auto" w:fill="auto"/>
          </w:tcPr>
          <w:p w14:paraId="2163A9D2" w14:textId="77777777" w:rsidR="00815316" w:rsidRPr="00A1115A" w:rsidRDefault="00815316" w:rsidP="009F6531">
            <w:pPr>
              <w:pStyle w:val="TAH"/>
            </w:pPr>
          </w:p>
        </w:tc>
        <w:tc>
          <w:tcPr>
            <w:tcW w:w="1700" w:type="dxa"/>
            <w:gridSpan w:val="2"/>
          </w:tcPr>
          <w:p w14:paraId="0776A4B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6D991E79"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2632F1A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0B6E8571"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2A0202BD"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67474804" w14:textId="77777777" w:rsidTr="009F6531">
        <w:trPr>
          <w:trHeight w:val="237"/>
          <w:jc w:val="center"/>
        </w:trPr>
        <w:tc>
          <w:tcPr>
            <w:tcW w:w="1797" w:type="dxa"/>
            <w:shd w:val="clear" w:color="auto" w:fill="auto"/>
          </w:tcPr>
          <w:p w14:paraId="08B664AE"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850" w:type="dxa"/>
          </w:tcPr>
          <w:p w14:paraId="58410E6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2D238D1" w14:textId="77777777" w:rsidR="00815316" w:rsidRPr="00A1115A" w:rsidRDefault="00815316" w:rsidP="009F6531">
            <w:pPr>
              <w:pStyle w:val="TAH"/>
            </w:pPr>
            <w:r>
              <w:rPr>
                <w:rFonts w:eastAsiaTheme="minorEastAsia" w:hint="eastAsia"/>
                <w:lang w:eastAsia="ko-KR"/>
              </w:rPr>
              <w:t>2</w:t>
            </w:r>
          </w:p>
        </w:tc>
        <w:tc>
          <w:tcPr>
            <w:tcW w:w="787" w:type="dxa"/>
          </w:tcPr>
          <w:p w14:paraId="65DA9AF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E78DFCA" w14:textId="77777777" w:rsidR="00815316" w:rsidRPr="00A1115A" w:rsidRDefault="00815316" w:rsidP="009F6531">
            <w:pPr>
              <w:pStyle w:val="TAH"/>
            </w:pPr>
            <w:r>
              <w:rPr>
                <w:rFonts w:eastAsiaTheme="minorEastAsia" w:hint="eastAsia"/>
                <w:lang w:eastAsia="ko-KR"/>
              </w:rPr>
              <w:t>2</w:t>
            </w:r>
          </w:p>
        </w:tc>
        <w:tc>
          <w:tcPr>
            <w:tcW w:w="850" w:type="dxa"/>
          </w:tcPr>
          <w:p w14:paraId="4E2DEFD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3580D49" w14:textId="77777777" w:rsidR="00815316" w:rsidRPr="00A1115A" w:rsidRDefault="00815316" w:rsidP="009F6531">
            <w:pPr>
              <w:pStyle w:val="TAH"/>
            </w:pPr>
            <w:r>
              <w:rPr>
                <w:rFonts w:eastAsiaTheme="minorEastAsia" w:hint="eastAsia"/>
                <w:lang w:eastAsia="ko-KR"/>
              </w:rPr>
              <w:t>2</w:t>
            </w:r>
          </w:p>
        </w:tc>
        <w:tc>
          <w:tcPr>
            <w:tcW w:w="850" w:type="dxa"/>
          </w:tcPr>
          <w:p w14:paraId="74028A19"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078E675" w14:textId="77777777" w:rsidR="00815316" w:rsidRPr="00A1115A" w:rsidRDefault="00815316" w:rsidP="009F6531">
            <w:pPr>
              <w:pStyle w:val="TAH"/>
            </w:pPr>
            <w:r>
              <w:rPr>
                <w:rFonts w:eastAsiaTheme="minorEastAsia" w:hint="eastAsia"/>
                <w:lang w:eastAsia="ko-KR"/>
              </w:rPr>
              <w:t>2</w:t>
            </w:r>
          </w:p>
        </w:tc>
        <w:tc>
          <w:tcPr>
            <w:tcW w:w="887" w:type="dxa"/>
          </w:tcPr>
          <w:p w14:paraId="592DD644"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E81DEA5" w14:textId="77777777" w:rsidR="00815316" w:rsidRPr="00A1115A" w:rsidRDefault="00815316" w:rsidP="009F6531">
            <w:pPr>
              <w:pStyle w:val="TAH"/>
            </w:pPr>
            <w:r>
              <w:rPr>
                <w:rFonts w:eastAsiaTheme="minorEastAsia" w:hint="eastAsia"/>
                <w:lang w:eastAsia="ko-KR"/>
              </w:rPr>
              <w:t>2</w:t>
            </w:r>
          </w:p>
        </w:tc>
      </w:tr>
      <w:tr w:rsidR="00815316" w:rsidRPr="00765700" w14:paraId="2A6EACBB" w14:textId="77777777" w:rsidTr="009F6531">
        <w:trPr>
          <w:trHeight w:val="20"/>
          <w:jc w:val="center"/>
        </w:trPr>
        <w:tc>
          <w:tcPr>
            <w:tcW w:w="1797" w:type="dxa"/>
          </w:tcPr>
          <w:p w14:paraId="34A2A6C2"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5EE42A21"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2312307"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219CB1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290FB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5F0BA9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5D85641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615DB8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38EE50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7BF527F0"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070A1FB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01C2BEA1" w14:textId="77777777" w:rsidTr="009F6531">
        <w:trPr>
          <w:trHeight w:val="20"/>
          <w:jc w:val="center"/>
        </w:trPr>
        <w:tc>
          <w:tcPr>
            <w:tcW w:w="1797" w:type="dxa"/>
          </w:tcPr>
          <w:p w14:paraId="72E55D32"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4352A24"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669EA555"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787" w:type="dxa"/>
            <w:vAlign w:val="center"/>
          </w:tcPr>
          <w:p w14:paraId="6F398A3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0D774B4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348E9AC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5DD5D8C1"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FE950FB"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4D4AA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4D9C65A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03F5A4D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815316" w:rsidRPr="00765700" w14:paraId="09BE37E5" w14:textId="77777777" w:rsidTr="009F6531">
        <w:trPr>
          <w:trHeight w:val="20"/>
          <w:jc w:val="center"/>
        </w:trPr>
        <w:tc>
          <w:tcPr>
            <w:tcW w:w="10271" w:type="dxa"/>
            <w:gridSpan w:val="11"/>
          </w:tcPr>
          <w:p w14:paraId="2717E22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5A4AFC4F" w14:textId="77777777" w:rsidR="00815316" w:rsidRPr="00565D70" w:rsidRDefault="00815316" w:rsidP="009F6531">
            <w:pPr>
              <w:pStyle w:val="FL"/>
              <w:spacing w:before="0" w:after="0"/>
              <w:jc w:val="left"/>
              <w:rPr>
                <w:b w:val="0"/>
                <w:bCs/>
                <w:sz w:val="18"/>
                <w:szCs w:val="18"/>
              </w:rPr>
            </w:pPr>
          </w:p>
        </w:tc>
      </w:tr>
    </w:tbl>
    <w:p w14:paraId="277A2C6D" w14:textId="77777777" w:rsidR="00C23BDB" w:rsidRDefault="00C23BDB" w:rsidP="00C23BDB">
      <w:pPr>
        <w:pStyle w:val="BodyText"/>
        <w:rPr>
          <w:lang w:val="en-US"/>
        </w:rPr>
      </w:pPr>
    </w:p>
    <w:p w14:paraId="15070EF8" w14:textId="617313D2"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59</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A626D3F" w14:textId="77777777" w:rsidTr="009F6531">
        <w:trPr>
          <w:trHeight w:val="237"/>
          <w:jc w:val="center"/>
        </w:trPr>
        <w:tc>
          <w:tcPr>
            <w:tcW w:w="1797" w:type="dxa"/>
            <w:vMerge w:val="restart"/>
            <w:tcBorders>
              <w:top w:val="single" w:sz="4" w:space="0" w:color="auto"/>
            </w:tcBorders>
            <w:shd w:val="clear" w:color="auto" w:fill="auto"/>
          </w:tcPr>
          <w:p w14:paraId="59D2E7AF"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B0F05E9"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p>
        </w:tc>
      </w:tr>
      <w:tr w:rsidR="00815316" w:rsidRPr="00A1115A" w14:paraId="5645F8DF" w14:textId="77777777" w:rsidTr="009F6531">
        <w:trPr>
          <w:trHeight w:val="237"/>
          <w:jc w:val="center"/>
        </w:trPr>
        <w:tc>
          <w:tcPr>
            <w:tcW w:w="1797" w:type="dxa"/>
            <w:vMerge/>
            <w:shd w:val="clear" w:color="auto" w:fill="auto"/>
          </w:tcPr>
          <w:p w14:paraId="0D05ED2C" w14:textId="77777777" w:rsidR="00815316" w:rsidRPr="00A1115A" w:rsidRDefault="00815316" w:rsidP="009F6531">
            <w:pPr>
              <w:pStyle w:val="TAH"/>
            </w:pPr>
          </w:p>
        </w:tc>
        <w:tc>
          <w:tcPr>
            <w:tcW w:w="1700" w:type="dxa"/>
            <w:gridSpan w:val="2"/>
          </w:tcPr>
          <w:p w14:paraId="376857F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3902CA23"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3B1177C8"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282D100B"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63CD4E69"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705B509D" w14:textId="77777777" w:rsidTr="009F6531">
        <w:trPr>
          <w:trHeight w:val="237"/>
          <w:jc w:val="center"/>
        </w:trPr>
        <w:tc>
          <w:tcPr>
            <w:tcW w:w="1797" w:type="dxa"/>
            <w:shd w:val="clear" w:color="auto" w:fill="auto"/>
          </w:tcPr>
          <w:p w14:paraId="55695DF9"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850" w:type="dxa"/>
          </w:tcPr>
          <w:p w14:paraId="464706E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DE19A66" w14:textId="77777777" w:rsidR="00815316" w:rsidRPr="00A1115A" w:rsidRDefault="00815316" w:rsidP="009F6531">
            <w:pPr>
              <w:pStyle w:val="TAH"/>
            </w:pPr>
            <w:r>
              <w:rPr>
                <w:rFonts w:eastAsiaTheme="minorEastAsia" w:hint="eastAsia"/>
                <w:lang w:eastAsia="ko-KR"/>
              </w:rPr>
              <w:t>2</w:t>
            </w:r>
          </w:p>
        </w:tc>
        <w:tc>
          <w:tcPr>
            <w:tcW w:w="787" w:type="dxa"/>
          </w:tcPr>
          <w:p w14:paraId="42ED0EE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B617136" w14:textId="77777777" w:rsidR="00815316" w:rsidRPr="00A1115A" w:rsidRDefault="00815316" w:rsidP="009F6531">
            <w:pPr>
              <w:pStyle w:val="TAH"/>
            </w:pPr>
            <w:r>
              <w:rPr>
                <w:rFonts w:eastAsiaTheme="minorEastAsia" w:hint="eastAsia"/>
                <w:lang w:eastAsia="ko-KR"/>
              </w:rPr>
              <w:t>2</w:t>
            </w:r>
          </w:p>
        </w:tc>
        <w:tc>
          <w:tcPr>
            <w:tcW w:w="850" w:type="dxa"/>
          </w:tcPr>
          <w:p w14:paraId="0440EE6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A077BDA" w14:textId="77777777" w:rsidR="00815316" w:rsidRPr="00A1115A" w:rsidRDefault="00815316" w:rsidP="009F6531">
            <w:pPr>
              <w:pStyle w:val="TAH"/>
            </w:pPr>
            <w:r>
              <w:rPr>
                <w:rFonts w:eastAsiaTheme="minorEastAsia" w:hint="eastAsia"/>
                <w:lang w:eastAsia="ko-KR"/>
              </w:rPr>
              <w:t>2</w:t>
            </w:r>
          </w:p>
        </w:tc>
        <w:tc>
          <w:tcPr>
            <w:tcW w:w="850" w:type="dxa"/>
          </w:tcPr>
          <w:p w14:paraId="1C273323"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6E1907F" w14:textId="77777777" w:rsidR="00815316" w:rsidRPr="00A1115A" w:rsidRDefault="00815316" w:rsidP="009F6531">
            <w:pPr>
              <w:pStyle w:val="TAH"/>
            </w:pPr>
            <w:r>
              <w:rPr>
                <w:rFonts w:eastAsiaTheme="minorEastAsia" w:hint="eastAsia"/>
                <w:lang w:eastAsia="ko-KR"/>
              </w:rPr>
              <w:t>2</w:t>
            </w:r>
          </w:p>
        </w:tc>
        <w:tc>
          <w:tcPr>
            <w:tcW w:w="887" w:type="dxa"/>
          </w:tcPr>
          <w:p w14:paraId="3671164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B6F8558" w14:textId="77777777" w:rsidR="00815316" w:rsidRPr="00A1115A" w:rsidRDefault="00815316" w:rsidP="009F6531">
            <w:pPr>
              <w:pStyle w:val="TAH"/>
            </w:pPr>
            <w:r>
              <w:rPr>
                <w:rFonts w:eastAsiaTheme="minorEastAsia" w:hint="eastAsia"/>
                <w:lang w:eastAsia="ko-KR"/>
              </w:rPr>
              <w:t>2</w:t>
            </w:r>
          </w:p>
        </w:tc>
      </w:tr>
      <w:tr w:rsidR="00815316" w:rsidRPr="00765700" w14:paraId="3C2A4D4C" w14:textId="77777777" w:rsidTr="009F6531">
        <w:trPr>
          <w:trHeight w:val="20"/>
          <w:jc w:val="center"/>
        </w:trPr>
        <w:tc>
          <w:tcPr>
            <w:tcW w:w="1797" w:type="dxa"/>
          </w:tcPr>
          <w:p w14:paraId="7A309A75" w14:textId="77777777" w:rsidR="00815316" w:rsidRPr="00A1115A" w:rsidRDefault="00815316" w:rsidP="009F6531">
            <w:pPr>
              <w:pStyle w:val="FL"/>
              <w:spacing w:before="0" w:after="0"/>
              <w:rPr>
                <w:b w:val="0"/>
                <w:bCs/>
                <w:sz w:val="18"/>
                <w:szCs w:val="18"/>
              </w:rPr>
            </w:pPr>
            <w:r>
              <w:rPr>
                <w:b w:val="0"/>
                <w:bCs/>
                <w:sz w:val="18"/>
                <w:szCs w:val="18"/>
              </w:rPr>
              <w:t>Contiguous/Non-contiguous</w:t>
            </w:r>
          </w:p>
        </w:tc>
        <w:tc>
          <w:tcPr>
            <w:tcW w:w="850" w:type="dxa"/>
            <w:vAlign w:val="center"/>
          </w:tcPr>
          <w:p w14:paraId="35A26B6C"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2FFDDE2"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1CF0042A"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EDC89A9"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2D9A0065"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80E010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C4A375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6390D1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35B8366C"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70CABD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2184059C" w14:textId="77777777" w:rsidTr="009F6531">
        <w:trPr>
          <w:trHeight w:val="20"/>
          <w:jc w:val="center"/>
        </w:trPr>
        <w:tc>
          <w:tcPr>
            <w:tcW w:w="10271" w:type="dxa"/>
            <w:gridSpan w:val="11"/>
          </w:tcPr>
          <w:p w14:paraId="3DE43AF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7B623B0" w14:textId="77777777" w:rsidR="00815316" w:rsidRPr="00565D70" w:rsidRDefault="00815316" w:rsidP="009F6531">
            <w:pPr>
              <w:pStyle w:val="FL"/>
              <w:spacing w:before="0" w:after="0"/>
              <w:jc w:val="left"/>
              <w:rPr>
                <w:b w:val="0"/>
                <w:bCs/>
                <w:sz w:val="18"/>
                <w:szCs w:val="18"/>
              </w:rPr>
            </w:pPr>
          </w:p>
        </w:tc>
      </w:tr>
    </w:tbl>
    <w:p w14:paraId="16CC5202" w14:textId="3772CDBA" w:rsidR="00815316" w:rsidRPr="00815316" w:rsidRDefault="00815316" w:rsidP="00815316"/>
    <w:p w14:paraId="2BAACD86" w14:textId="0C07EB2D" w:rsidR="00C23BDB" w:rsidRPr="000C68ED" w:rsidRDefault="00C23BDB" w:rsidP="00C23BDB">
      <w:pPr>
        <w:pStyle w:val="Heading4"/>
        <w:rPr>
          <w:lang w:val="en-US"/>
        </w:rPr>
      </w:pPr>
      <w:r>
        <w:rPr>
          <w:lang w:val="en-US"/>
        </w:rPr>
        <w:t xml:space="preserve">Proposal </w:t>
      </w:r>
      <w:r w:rsidR="00815316">
        <w:rPr>
          <w:lang w:val="en-US"/>
        </w:rPr>
        <w:t>2</w:t>
      </w:r>
      <w:r w:rsidR="00030E05">
        <w:rPr>
          <w:lang w:val="en-US"/>
        </w:rPr>
        <w:t>2</w:t>
      </w:r>
      <w:r>
        <w:rPr>
          <w:lang w:val="en-US"/>
        </w:rPr>
        <w:t xml:space="preserve">: </w:t>
      </w:r>
      <w:r w:rsidR="0051020D">
        <w:rPr>
          <w:lang w:val="en-US"/>
        </w:rPr>
        <w:t>F</w:t>
      </w:r>
      <w:r w:rsidR="0051020D" w:rsidRPr="000C68ED">
        <w:rPr>
          <w:lang w:val="en-US"/>
        </w:rPr>
        <w:t xml:space="preserve">or SL-U </w:t>
      </w:r>
      <w:r w:rsidR="0051020D">
        <w:rPr>
          <w:lang w:val="en-US"/>
        </w:rPr>
        <w:t>NS_53 S-SSB</w:t>
      </w:r>
      <w:r w:rsidR="0051020D" w:rsidRPr="000C68ED">
        <w:rPr>
          <w:lang w:val="en-US"/>
        </w:rPr>
        <w:t xml:space="preserve"> 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5</w:t>
      </w:r>
      <w:r w:rsidR="00815316">
        <w:rPr>
          <w:lang w:val="en-US"/>
        </w:rPr>
        <w:t>8</w:t>
      </w:r>
      <w:r>
        <w:rPr>
          <w:lang w:val="en-US"/>
        </w:rPr>
        <w:t xml:space="preserve"> or Table 2-5</w:t>
      </w:r>
      <w:r w:rsidR="00815316">
        <w:rPr>
          <w:lang w:val="en-US"/>
        </w:rPr>
        <w:t>9</w:t>
      </w:r>
      <w:r w:rsidRPr="000C68ED">
        <w:rPr>
          <w:lang w:val="en-US"/>
        </w:rPr>
        <w:t xml:space="preserve"> for </w:t>
      </w:r>
      <w:r w:rsidR="0051020D">
        <w:rPr>
          <w:lang w:val="en-US"/>
        </w:rPr>
        <w:t xml:space="preserve">SL-U UE </w:t>
      </w:r>
      <w:r w:rsidRPr="000C68ED">
        <w:rPr>
          <w:lang w:val="en-US"/>
        </w:rPr>
        <w:t xml:space="preserve">power class 5. </w:t>
      </w:r>
    </w:p>
    <w:p w14:paraId="529B6891" w14:textId="77777777" w:rsidR="00C23BDB" w:rsidRPr="00B5046B" w:rsidRDefault="00C23BDB" w:rsidP="00C23BDB">
      <w:pPr>
        <w:rPr>
          <w:color w:val="000000" w:themeColor="text1"/>
          <w:lang w:val="en-US" w:eastAsia="zh-CN"/>
        </w:rPr>
      </w:pPr>
    </w:p>
    <w:p w14:paraId="17468AC0" w14:textId="77777777" w:rsidR="004202B5" w:rsidRPr="000C68ED" w:rsidRDefault="004202B5" w:rsidP="004202B5">
      <w:pPr>
        <w:pStyle w:val="BodyText"/>
        <w:rPr>
          <w:lang w:val="en-US"/>
        </w:rPr>
      </w:pPr>
    </w:p>
    <w:p w14:paraId="0845B05C" w14:textId="77777777" w:rsidR="004202B5" w:rsidRPr="00E5734C" w:rsidRDefault="004202B5" w:rsidP="004202B5">
      <w:pPr>
        <w:pStyle w:val="BodyText"/>
        <w:rPr>
          <w:lang w:val="en-US" w:eastAsia="ko-KR"/>
        </w:rPr>
      </w:pPr>
    </w:p>
    <w:p w14:paraId="748B6D45" w14:textId="77777777" w:rsidR="004202B5" w:rsidRPr="000C68ED" w:rsidRDefault="004202B5" w:rsidP="004202B5">
      <w:pPr>
        <w:spacing w:line="276" w:lineRule="auto"/>
        <w:rPr>
          <w:lang w:val="en-US"/>
        </w:rPr>
        <w:sectPr w:rsidR="004202B5" w:rsidRPr="000C68ED" w:rsidSect="0041627D">
          <w:footnotePr>
            <w:numRestart w:val="eachSect"/>
          </w:footnotePr>
          <w:pgSz w:w="11907" w:h="16840" w:code="9"/>
          <w:pgMar w:top="1133" w:right="1133" w:bottom="1416" w:left="1133" w:header="850" w:footer="340" w:gutter="0"/>
          <w:cols w:space="720"/>
          <w:formProt w:val="0"/>
          <w:docGrid w:linePitch="272"/>
        </w:sectPr>
      </w:pPr>
    </w:p>
    <w:p w14:paraId="23EBE495" w14:textId="3B37431C" w:rsidR="004202B5" w:rsidRPr="000C68ED" w:rsidRDefault="004202B5" w:rsidP="004202B5">
      <w:pPr>
        <w:pStyle w:val="Heading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3</w:t>
      </w:r>
      <w:r w:rsidRPr="000C68ED">
        <w:rPr>
          <w:lang w:val="en-US"/>
        </w:rPr>
        <w:t xml:space="preserve"> NS_</w:t>
      </w:r>
      <w:r>
        <w:rPr>
          <w:lang w:val="en-US"/>
        </w:rPr>
        <w:t>58</w:t>
      </w:r>
      <w:r w:rsidRPr="000C68ED">
        <w:rPr>
          <w:lang w:val="en-US"/>
        </w:rPr>
        <w:t xml:space="preserve"> (A-MPR)</w:t>
      </w:r>
    </w:p>
    <w:p w14:paraId="2BACECFD" w14:textId="484C592A" w:rsidR="004202B5" w:rsidRPr="000C68ED" w:rsidRDefault="004202B5" w:rsidP="004202B5">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60</w:t>
      </w:r>
      <w:r w:rsidRPr="000C68ED">
        <w:rPr>
          <w:rFonts w:eastAsiaTheme="minorEastAsia"/>
          <w:lang w:val="en-US" w:eastAsia="ko-KR"/>
        </w:rPr>
        <w:t xml:space="preserve"> and Figure 2-</w:t>
      </w:r>
      <w:r>
        <w:rPr>
          <w:rFonts w:eastAsiaTheme="minorEastAsia"/>
          <w:lang w:val="en-US" w:eastAsia="ko-KR"/>
        </w:rPr>
        <w:t>15</w:t>
      </w:r>
      <w:r w:rsidRPr="000C68ED">
        <w:rPr>
          <w:rFonts w:eastAsiaTheme="minorEastAsia"/>
          <w:lang w:val="en-US" w:eastAsia="ko-KR"/>
        </w:rPr>
        <w:t xml:space="preserve"> show the A-MPR simulation results for the scenarios.</w:t>
      </w:r>
    </w:p>
    <w:p w14:paraId="240C7CFB" w14:textId="52E621C4" w:rsidR="004202B5" w:rsidRDefault="004202B5" w:rsidP="004202B5">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60</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202B5" w:rsidRPr="00491A77" w14:paraId="5587BDAF" w14:textId="77777777" w:rsidTr="009F6531">
        <w:trPr>
          <w:trHeight w:val="266"/>
        </w:trPr>
        <w:tc>
          <w:tcPr>
            <w:tcW w:w="1134" w:type="dxa"/>
            <w:shd w:val="clear" w:color="auto" w:fill="auto"/>
            <w:noWrap/>
            <w:vAlign w:val="center"/>
            <w:hideMark/>
          </w:tcPr>
          <w:p w14:paraId="0E235F36" w14:textId="77777777" w:rsidR="004202B5" w:rsidRPr="004C7DA2" w:rsidRDefault="004202B5"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7E084CAA" w14:textId="77777777" w:rsidR="004202B5" w:rsidRPr="004C7DA2" w:rsidRDefault="004202B5"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F7222DA" w14:textId="77777777" w:rsidR="004202B5" w:rsidRPr="004C7DA2" w:rsidRDefault="004202B5"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B9DE" w14:textId="77777777" w:rsidR="004202B5" w:rsidRPr="004C7DA2" w:rsidRDefault="004202B5"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A6E17" w14:textId="77777777" w:rsidR="004202B5" w:rsidRPr="004C7DA2" w:rsidRDefault="004202B5"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E2652" w14:textId="77777777" w:rsidR="004202B5" w:rsidRPr="004C7DA2" w:rsidRDefault="004202B5"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470F9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3190C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D0B3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621F"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525F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6F35F3"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5795B"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BD55E0"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394469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65155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F0F942"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973178"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518FE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240B4D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60B9DE08" w14:textId="77777777" w:rsidR="004202B5" w:rsidRPr="004C7DA2" w:rsidRDefault="004202B5" w:rsidP="009F6531">
            <w:pPr>
              <w:spacing w:after="0"/>
              <w:jc w:val="center"/>
              <w:rPr>
                <w:color w:val="000000"/>
                <w:lang w:val="en-US"/>
              </w:rPr>
            </w:pPr>
          </w:p>
        </w:tc>
      </w:tr>
      <w:tr w:rsidR="004202B5" w:rsidRPr="00491A77" w14:paraId="7F0BFCAE" w14:textId="77777777" w:rsidTr="009F6531">
        <w:trPr>
          <w:trHeight w:val="266"/>
        </w:trPr>
        <w:tc>
          <w:tcPr>
            <w:tcW w:w="1134" w:type="dxa"/>
            <w:shd w:val="clear" w:color="auto" w:fill="auto"/>
            <w:noWrap/>
            <w:vAlign w:val="center"/>
            <w:hideMark/>
          </w:tcPr>
          <w:p w14:paraId="5384C82D" w14:textId="77777777" w:rsidR="004202B5" w:rsidRPr="004C7DA2" w:rsidRDefault="004202B5" w:rsidP="004202B5">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8004BE1" w14:textId="634A043D" w:rsidR="004202B5" w:rsidRPr="004C7DA2" w:rsidRDefault="004202B5" w:rsidP="004202B5">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E6BAEF0" w14:textId="4BBB1C94" w:rsidR="004202B5" w:rsidRPr="004C7DA2" w:rsidRDefault="004202B5" w:rsidP="004202B5">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422E980" w14:textId="25FE442F" w:rsidR="004202B5" w:rsidRPr="004C7DA2" w:rsidRDefault="004202B5" w:rsidP="004202B5">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A64DC2A" w14:textId="29EEAAA9" w:rsidR="004202B5" w:rsidRPr="004C7DA2" w:rsidRDefault="004202B5" w:rsidP="004202B5">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A5F4374" w14:textId="179ECCF2"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03AB66E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9844E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980B3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F3FB47"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FB9DA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DBAE6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DF7F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DD823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D92B2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5979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9E652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9C3C2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BC5E9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02867A9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19A641" w14:textId="77777777" w:rsidR="004202B5" w:rsidRPr="004C7DA2" w:rsidRDefault="004202B5" w:rsidP="004202B5">
            <w:pPr>
              <w:spacing w:after="0"/>
              <w:jc w:val="center"/>
              <w:rPr>
                <w:color w:val="000000"/>
                <w:lang w:val="en-US"/>
              </w:rPr>
            </w:pPr>
          </w:p>
        </w:tc>
      </w:tr>
      <w:tr w:rsidR="004202B5" w:rsidRPr="00491A77" w14:paraId="4EFAAC04" w14:textId="77777777" w:rsidTr="009F6531">
        <w:trPr>
          <w:trHeight w:val="266"/>
        </w:trPr>
        <w:tc>
          <w:tcPr>
            <w:tcW w:w="1134" w:type="dxa"/>
            <w:shd w:val="clear" w:color="auto" w:fill="auto"/>
            <w:noWrap/>
            <w:vAlign w:val="center"/>
            <w:hideMark/>
          </w:tcPr>
          <w:p w14:paraId="09E993BA"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60D50B6E" w14:textId="40D06759" w:rsidR="004202B5" w:rsidRPr="004C7DA2" w:rsidRDefault="004202B5" w:rsidP="004202B5">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8245207" w14:textId="6FC75421" w:rsidR="004202B5" w:rsidRPr="004C7DA2" w:rsidRDefault="004202B5" w:rsidP="004202B5">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BB2EE" w14:textId="2E9A9A8F" w:rsidR="004202B5" w:rsidRPr="004C7DA2" w:rsidRDefault="004202B5" w:rsidP="004202B5">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C2CE0" w14:textId="2AE81277" w:rsidR="004202B5" w:rsidRPr="004C7DA2" w:rsidRDefault="004202B5" w:rsidP="004202B5">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2741A" w14:textId="76140031" w:rsidR="004202B5" w:rsidRPr="004C7DA2" w:rsidRDefault="004202B5" w:rsidP="004202B5">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CE469" w14:textId="6EFE7E13" w:rsidR="004202B5" w:rsidRPr="004C7DA2" w:rsidRDefault="004202B5" w:rsidP="004202B5">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2ED357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C71A8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26710"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48DAE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02C72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9E167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D0355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9AEBE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57BCB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F008E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378B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8BC2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2EA7F80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E3ECA7" w14:textId="77777777" w:rsidR="004202B5" w:rsidRPr="004C7DA2" w:rsidRDefault="004202B5" w:rsidP="004202B5">
            <w:pPr>
              <w:spacing w:after="0"/>
              <w:jc w:val="center"/>
              <w:rPr>
                <w:color w:val="000000"/>
                <w:lang w:val="en-US"/>
              </w:rPr>
            </w:pPr>
          </w:p>
        </w:tc>
      </w:tr>
      <w:tr w:rsidR="004202B5" w:rsidRPr="00491A77" w14:paraId="66495E0D" w14:textId="77777777" w:rsidTr="009F6531">
        <w:trPr>
          <w:trHeight w:val="266"/>
        </w:trPr>
        <w:tc>
          <w:tcPr>
            <w:tcW w:w="1134" w:type="dxa"/>
            <w:shd w:val="clear" w:color="auto" w:fill="auto"/>
            <w:noWrap/>
            <w:vAlign w:val="center"/>
            <w:hideMark/>
          </w:tcPr>
          <w:p w14:paraId="01A5FE48" w14:textId="77777777" w:rsidR="004202B5" w:rsidRPr="004C7DA2" w:rsidRDefault="004202B5" w:rsidP="004202B5">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818C80D" w14:textId="53922F8E" w:rsidR="004202B5" w:rsidRPr="004C7DA2" w:rsidRDefault="004202B5" w:rsidP="004202B5">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BF87E5" w14:textId="26838180" w:rsidR="004202B5" w:rsidRPr="004C7DA2" w:rsidRDefault="004202B5" w:rsidP="004202B5">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3CD3415" w14:textId="45569B39" w:rsidR="004202B5" w:rsidRPr="004C7DA2" w:rsidRDefault="004202B5" w:rsidP="004202B5">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253E5F2" w14:textId="2513F4B2" w:rsidR="004202B5" w:rsidRPr="004C7DA2" w:rsidRDefault="004202B5" w:rsidP="004202B5">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7A91FFF" w14:textId="39EC4B83" w:rsidR="004202B5" w:rsidRPr="004C7DA2" w:rsidRDefault="004202B5" w:rsidP="004202B5">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E3D647C" w14:textId="27F5A375" w:rsidR="004202B5" w:rsidRPr="004C7DA2" w:rsidRDefault="004202B5" w:rsidP="004202B5">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444DAA3"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0848725"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7414785"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E61922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1D8E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5A3EB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2448BE"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3079A8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12B6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AE4E3"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BA39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60C55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800F8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2E13F62" w14:textId="77777777" w:rsidR="004202B5" w:rsidRPr="004C7DA2" w:rsidRDefault="004202B5" w:rsidP="004202B5">
            <w:pPr>
              <w:spacing w:after="0"/>
              <w:jc w:val="center"/>
              <w:rPr>
                <w:color w:val="000000"/>
                <w:lang w:val="en-US"/>
              </w:rPr>
            </w:pPr>
          </w:p>
        </w:tc>
      </w:tr>
      <w:tr w:rsidR="004202B5" w:rsidRPr="00491A77" w14:paraId="14BEB14C" w14:textId="77777777" w:rsidTr="009F6531">
        <w:trPr>
          <w:trHeight w:val="266"/>
        </w:trPr>
        <w:tc>
          <w:tcPr>
            <w:tcW w:w="1134" w:type="dxa"/>
            <w:shd w:val="clear" w:color="auto" w:fill="auto"/>
            <w:noWrap/>
            <w:vAlign w:val="center"/>
            <w:hideMark/>
          </w:tcPr>
          <w:p w14:paraId="27AA158E"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309B397" w14:textId="4C6B0795" w:rsidR="004202B5" w:rsidRPr="004C7DA2" w:rsidRDefault="004202B5" w:rsidP="004202B5">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663B7AE0" w14:textId="6D33EFC1" w:rsidR="004202B5" w:rsidRPr="004C7DA2" w:rsidRDefault="004202B5" w:rsidP="004202B5">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12E5C71C" w14:textId="169E4EBC" w:rsidR="004202B5" w:rsidRPr="004C7DA2" w:rsidRDefault="004202B5" w:rsidP="004202B5">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4142796" w14:textId="5CC84C91" w:rsidR="004202B5" w:rsidRPr="004C7DA2" w:rsidRDefault="004202B5" w:rsidP="004202B5">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43F51A0" w14:textId="096C2292" w:rsidR="004202B5" w:rsidRPr="004C7DA2" w:rsidRDefault="004202B5" w:rsidP="004202B5">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4070" w14:textId="34CDEB6A" w:rsidR="004202B5" w:rsidRPr="004C7DA2" w:rsidRDefault="004202B5" w:rsidP="004202B5">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F64F" w14:textId="091ABCF5" w:rsidR="004202B5" w:rsidRPr="004C7DA2" w:rsidRDefault="004202B5" w:rsidP="004202B5">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04A5" w14:textId="7830E302" w:rsidR="004202B5" w:rsidRPr="004C7DA2" w:rsidRDefault="004202B5" w:rsidP="004202B5">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826E0" w14:textId="3A719CC7" w:rsidR="004202B5" w:rsidRPr="004C7DA2" w:rsidRDefault="004202B5" w:rsidP="004202B5">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83FCE" w14:textId="77293A22" w:rsidR="004202B5" w:rsidRPr="004C7DA2" w:rsidRDefault="004202B5" w:rsidP="004202B5">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2C84B94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C47A6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9E384"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0BA2E1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650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25C3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28492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B263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A46365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2A08FEF" w14:textId="77777777" w:rsidR="004202B5" w:rsidRPr="004C7DA2" w:rsidRDefault="004202B5" w:rsidP="004202B5">
            <w:pPr>
              <w:spacing w:after="0"/>
              <w:jc w:val="center"/>
              <w:rPr>
                <w:color w:val="000000"/>
                <w:lang w:val="en-US"/>
              </w:rPr>
            </w:pPr>
          </w:p>
        </w:tc>
      </w:tr>
      <w:tr w:rsidR="004202B5" w:rsidRPr="00491A77" w14:paraId="583C16FF" w14:textId="77777777" w:rsidTr="009F6531">
        <w:trPr>
          <w:trHeight w:val="266"/>
        </w:trPr>
        <w:tc>
          <w:tcPr>
            <w:tcW w:w="1134" w:type="dxa"/>
            <w:shd w:val="clear" w:color="auto" w:fill="auto"/>
            <w:noWrap/>
            <w:vAlign w:val="center"/>
            <w:hideMark/>
          </w:tcPr>
          <w:p w14:paraId="72A4729E" w14:textId="77777777" w:rsidR="004202B5" w:rsidRPr="004C7DA2" w:rsidRDefault="004202B5" w:rsidP="004202B5">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9CE1894" w14:textId="6236A0C8" w:rsidR="004202B5" w:rsidRPr="004C7DA2" w:rsidRDefault="004202B5" w:rsidP="004202B5">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62919EEF" w14:textId="2825498F" w:rsidR="004202B5" w:rsidRPr="004C7DA2" w:rsidRDefault="004202B5" w:rsidP="004202B5">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078B275F" w14:textId="0B9FC93F" w:rsidR="004202B5" w:rsidRPr="004C7DA2" w:rsidRDefault="004202B5" w:rsidP="004202B5">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0721440" w14:textId="4A54C696" w:rsidR="004202B5" w:rsidRPr="004C7DA2" w:rsidRDefault="004202B5" w:rsidP="004202B5">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337F7939" w14:textId="62B16236" w:rsidR="004202B5" w:rsidRPr="004C7DA2" w:rsidRDefault="004202B5" w:rsidP="004202B5">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3C5A4C5C" w14:textId="224A4933" w:rsidR="004202B5" w:rsidRPr="004C7DA2" w:rsidRDefault="004202B5" w:rsidP="004202B5">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F3043CB" w14:textId="327F981D" w:rsidR="004202B5" w:rsidRPr="004C7DA2" w:rsidRDefault="004202B5" w:rsidP="004202B5">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9A5A727" w14:textId="3CBCF29C"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530A45EE" w14:textId="16A1537A" w:rsidR="004202B5" w:rsidRPr="004C7DA2" w:rsidRDefault="004202B5" w:rsidP="004202B5">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4C298F3B" w14:textId="5DCD392E" w:rsidR="004202B5" w:rsidRPr="004C7DA2" w:rsidRDefault="004202B5" w:rsidP="004202B5">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168A71E"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E01E30"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EF2EDAD"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9508A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87A8E06"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0A72012"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862C9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69F68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50233FB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4FD21A" w14:textId="77777777" w:rsidR="004202B5" w:rsidRPr="004C7DA2" w:rsidRDefault="004202B5" w:rsidP="004202B5">
            <w:pPr>
              <w:spacing w:after="0"/>
              <w:jc w:val="center"/>
              <w:rPr>
                <w:color w:val="000000"/>
                <w:lang w:val="en-US"/>
              </w:rPr>
            </w:pPr>
          </w:p>
        </w:tc>
      </w:tr>
      <w:tr w:rsidR="004202B5" w:rsidRPr="00491A77" w14:paraId="25C355F9" w14:textId="77777777" w:rsidTr="009F6531">
        <w:trPr>
          <w:trHeight w:val="266"/>
        </w:trPr>
        <w:tc>
          <w:tcPr>
            <w:tcW w:w="1134" w:type="dxa"/>
            <w:shd w:val="clear" w:color="auto" w:fill="auto"/>
            <w:noWrap/>
            <w:vAlign w:val="center"/>
            <w:hideMark/>
          </w:tcPr>
          <w:p w14:paraId="144B0FAD"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EA52DED" w14:textId="1319F2F8" w:rsidR="004202B5" w:rsidRPr="004C7DA2" w:rsidRDefault="004202B5" w:rsidP="004202B5">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41DF9AEA" w14:textId="1BD9F264" w:rsidR="004202B5" w:rsidRPr="004C7DA2" w:rsidRDefault="004202B5" w:rsidP="004202B5">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A46D73A" w14:textId="64002560" w:rsidR="004202B5" w:rsidRPr="004C7DA2" w:rsidRDefault="004202B5" w:rsidP="004202B5">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ABBAC34" w14:textId="3E737CD4" w:rsidR="004202B5" w:rsidRPr="004C7DA2" w:rsidRDefault="004202B5" w:rsidP="004202B5">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CCA2275" w14:textId="666EC37E" w:rsidR="004202B5" w:rsidRPr="004C7DA2" w:rsidRDefault="004202B5" w:rsidP="004202B5">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19894A2" w14:textId="5C135A6E" w:rsidR="004202B5" w:rsidRPr="004C7DA2" w:rsidRDefault="004202B5" w:rsidP="004202B5">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258AD22F" w14:textId="0ABBCDA6" w:rsidR="004202B5" w:rsidRPr="004C7DA2" w:rsidRDefault="004202B5" w:rsidP="004202B5">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9AE2BEA" w14:textId="110BB65E" w:rsidR="004202B5" w:rsidRPr="004C7DA2" w:rsidRDefault="004202B5" w:rsidP="004202B5">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79DDB" w14:textId="410BE25D" w:rsidR="004202B5" w:rsidRPr="004C7DA2" w:rsidRDefault="004202B5" w:rsidP="004202B5">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F98FA" w14:textId="63FB41C3" w:rsidR="004202B5" w:rsidRPr="004C7DA2" w:rsidRDefault="004202B5" w:rsidP="004202B5">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C6E0F" w14:textId="3721EF17" w:rsidR="004202B5" w:rsidRPr="004C7DA2" w:rsidRDefault="004202B5" w:rsidP="004202B5">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1AFB" w14:textId="018DE7CA" w:rsidR="004202B5" w:rsidRPr="004C7DA2" w:rsidRDefault="004202B5" w:rsidP="004202B5">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2C761" w14:textId="31CE26BB" w:rsidR="004202B5" w:rsidRPr="004C7DA2" w:rsidRDefault="004202B5" w:rsidP="004202B5">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7B6EC" w14:textId="2FE503AA" w:rsidR="004202B5" w:rsidRPr="004C7DA2" w:rsidRDefault="004202B5" w:rsidP="004202B5">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7AE" w14:textId="1279ABFE" w:rsidR="004202B5" w:rsidRPr="004C7DA2" w:rsidRDefault="004202B5" w:rsidP="004202B5">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CDAD" w14:textId="6EC8B7A0" w:rsidR="004202B5" w:rsidRPr="004C7DA2" w:rsidRDefault="004202B5" w:rsidP="004202B5">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C39EC" w14:textId="292B9FB2" w:rsidR="004202B5" w:rsidRPr="004C7DA2" w:rsidRDefault="004202B5" w:rsidP="004202B5">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BE90" w14:textId="7A87BF22" w:rsidR="004202B5" w:rsidRPr="004C7DA2" w:rsidRDefault="004202B5" w:rsidP="004202B5">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5849A47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C37DA6D" w14:textId="77777777" w:rsidR="004202B5" w:rsidRPr="004C7DA2" w:rsidRDefault="004202B5" w:rsidP="004202B5">
            <w:pPr>
              <w:spacing w:after="0"/>
              <w:jc w:val="center"/>
              <w:rPr>
                <w:color w:val="000000"/>
                <w:lang w:val="en-US"/>
              </w:rPr>
            </w:pPr>
          </w:p>
        </w:tc>
      </w:tr>
      <w:tr w:rsidR="004202B5" w:rsidRPr="00491A77" w14:paraId="6B9021B3" w14:textId="77777777" w:rsidTr="009F6531">
        <w:trPr>
          <w:trHeight w:val="266"/>
        </w:trPr>
        <w:tc>
          <w:tcPr>
            <w:tcW w:w="1134" w:type="dxa"/>
            <w:shd w:val="clear" w:color="auto" w:fill="auto"/>
            <w:noWrap/>
            <w:vAlign w:val="center"/>
            <w:hideMark/>
          </w:tcPr>
          <w:p w14:paraId="51C60B25" w14:textId="77777777" w:rsidR="004202B5" w:rsidRPr="004C7DA2" w:rsidRDefault="004202B5" w:rsidP="004202B5">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5A6748A" w14:textId="0CFF725F" w:rsidR="004202B5" w:rsidRPr="004C7DA2" w:rsidRDefault="004202B5" w:rsidP="004202B5">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D1B3C4" w14:textId="4B05498B" w:rsidR="004202B5" w:rsidRPr="004C7DA2" w:rsidRDefault="004202B5" w:rsidP="004202B5">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0EA33AF" w14:textId="399A2E69" w:rsidR="004202B5" w:rsidRPr="004C7DA2" w:rsidRDefault="004202B5" w:rsidP="004202B5">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D6D02" w14:textId="0EF99F4A" w:rsidR="004202B5" w:rsidRPr="004C7DA2" w:rsidRDefault="004202B5" w:rsidP="004202B5">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ADBB48D" w14:textId="26BD23E0" w:rsidR="004202B5" w:rsidRPr="004C7DA2" w:rsidRDefault="004202B5" w:rsidP="004202B5">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9AA6DDD" w14:textId="03F5A5A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A45710D" w14:textId="335A8098" w:rsidR="004202B5" w:rsidRPr="004C7DA2" w:rsidRDefault="004202B5" w:rsidP="004202B5">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50F01A7" w14:textId="5F02D856"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BF15CC" w14:textId="21D78509" w:rsidR="004202B5" w:rsidRPr="004C7DA2" w:rsidRDefault="004202B5" w:rsidP="004202B5">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5CB3FA71" w14:textId="6F5A5B38" w:rsidR="004202B5" w:rsidRPr="004C7DA2" w:rsidRDefault="004202B5" w:rsidP="004202B5">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9B97E4" w14:textId="269D7682" w:rsidR="004202B5" w:rsidRPr="004C7DA2" w:rsidRDefault="004202B5" w:rsidP="004202B5">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1EF3AD" w14:textId="5B12888A" w:rsidR="004202B5" w:rsidRPr="004C7DA2" w:rsidRDefault="004202B5" w:rsidP="004202B5">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76F26A" w14:textId="1C0821F9" w:rsidR="004202B5" w:rsidRPr="004C7DA2" w:rsidRDefault="004202B5" w:rsidP="004202B5">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E99AF" w14:textId="0EC571DF"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B9AABDC" w14:textId="033C8441" w:rsidR="004202B5" w:rsidRPr="004C7DA2" w:rsidRDefault="004202B5" w:rsidP="004202B5">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7BFF63C" w14:textId="7A653B7E" w:rsidR="004202B5" w:rsidRPr="004C7DA2" w:rsidRDefault="004202B5" w:rsidP="004202B5">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A561113" w14:textId="0BFAFB5D" w:rsidR="004202B5" w:rsidRPr="004C7DA2" w:rsidRDefault="004202B5" w:rsidP="004202B5">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2D9BF00" w14:textId="5E126001" w:rsidR="004202B5" w:rsidRPr="004C7DA2" w:rsidRDefault="004202B5" w:rsidP="004202B5">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16812637"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73A3BCD5" w14:textId="77777777" w:rsidR="004202B5" w:rsidRPr="004C7DA2" w:rsidRDefault="004202B5" w:rsidP="004202B5">
            <w:pPr>
              <w:spacing w:after="0"/>
              <w:jc w:val="center"/>
              <w:rPr>
                <w:color w:val="000000"/>
                <w:lang w:val="en-US"/>
              </w:rPr>
            </w:pPr>
          </w:p>
        </w:tc>
      </w:tr>
      <w:tr w:rsidR="004202B5" w:rsidRPr="00491A77" w14:paraId="00D98362" w14:textId="77777777" w:rsidTr="009F6531">
        <w:trPr>
          <w:trHeight w:val="266"/>
        </w:trPr>
        <w:tc>
          <w:tcPr>
            <w:tcW w:w="1134" w:type="dxa"/>
            <w:shd w:val="clear" w:color="auto" w:fill="auto"/>
            <w:noWrap/>
            <w:vAlign w:val="center"/>
            <w:hideMark/>
          </w:tcPr>
          <w:p w14:paraId="1369C6A4"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BF649BC" w14:textId="6D70B626" w:rsidR="004202B5" w:rsidRPr="004C7DA2" w:rsidRDefault="004202B5" w:rsidP="004202B5">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2778811" w14:textId="259C5FEB" w:rsidR="004202B5" w:rsidRPr="004C7DA2" w:rsidRDefault="004202B5" w:rsidP="004202B5">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0EABB4B1" w14:textId="7509BAAE" w:rsidR="004202B5" w:rsidRPr="004C7DA2" w:rsidRDefault="004202B5" w:rsidP="004202B5">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6C3FACD6" w14:textId="1C55396F" w:rsidR="004202B5" w:rsidRPr="004C7DA2" w:rsidRDefault="004202B5" w:rsidP="004202B5">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61D672F8" w14:textId="0005D0EF" w:rsidR="004202B5" w:rsidRPr="004C7DA2" w:rsidRDefault="004202B5" w:rsidP="004202B5">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7B057D37" w14:textId="2E3A021B" w:rsidR="004202B5" w:rsidRPr="004C7DA2" w:rsidRDefault="004202B5" w:rsidP="004202B5">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1CA1A11E" w14:textId="0BCB9D54" w:rsidR="004202B5" w:rsidRPr="004C7DA2" w:rsidRDefault="004202B5" w:rsidP="004202B5">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7FAEB25E" w14:textId="6FE56192" w:rsidR="004202B5" w:rsidRPr="004C7DA2" w:rsidRDefault="004202B5" w:rsidP="004202B5">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6BFDC25F" w14:textId="34CBAA2B" w:rsidR="004202B5" w:rsidRPr="004C7DA2" w:rsidRDefault="004202B5" w:rsidP="004202B5">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116AB08" w14:textId="7523143C" w:rsidR="004202B5" w:rsidRPr="004C7DA2" w:rsidRDefault="004202B5" w:rsidP="004202B5">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5DABF067" w14:textId="7DA8875D" w:rsidR="004202B5" w:rsidRPr="004C7DA2" w:rsidRDefault="004202B5" w:rsidP="004202B5">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2832767D" w14:textId="42C89E58" w:rsidR="004202B5" w:rsidRPr="004C7DA2" w:rsidRDefault="004202B5" w:rsidP="004202B5">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32F85AE6" w14:textId="3CA5E674" w:rsidR="004202B5" w:rsidRPr="004C7DA2" w:rsidRDefault="004202B5" w:rsidP="004202B5">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CC3F9F3" w14:textId="236FE5D5" w:rsidR="004202B5" w:rsidRPr="004C7DA2" w:rsidRDefault="004202B5" w:rsidP="004202B5">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0558DBAA" w14:textId="690CB951" w:rsidR="004202B5" w:rsidRPr="004C7DA2" w:rsidRDefault="004202B5" w:rsidP="004202B5">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CEFA9F4" w14:textId="118CF262" w:rsidR="004202B5" w:rsidRPr="004C7DA2" w:rsidRDefault="004202B5" w:rsidP="004202B5">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5157BB06" w14:textId="6B504FAF" w:rsidR="004202B5" w:rsidRPr="004C7DA2" w:rsidRDefault="004202B5" w:rsidP="004202B5">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2DAEB6AA" w14:textId="438CF627" w:rsidR="004202B5" w:rsidRPr="004C7DA2" w:rsidRDefault="004202B5" w:rsidP="004202B5">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2A2574D" w14:textId="5C8C2587" w:rsidR="004202B5" w:rsidRPr="004C7DA2" w:rsidRDefault="004202B5" w:rsidP="004202B5">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48FBD9A6" w14:textId="2075C7DF" w:rsidR="004202B5" w:rsidRPr="004C7DA2" w:rsidRDefault="004202B5" w:rsidP="004202B5">
            <w:pPr>
              <w:spacing w:after="0"/>
              <w:jc w:val="center"/>
              <w:rPr>
                <w:color w:val="000000"/>
                <w:lang w:val="en-US"/>
              </w:rPr>
            </w:pPr>
            <w:r w:rsidRPr="00231537">
              <w:rPr>
                <w:rFonts w:hint="eastAsia"/>
                <w:color w:val="000000"/>
              </w:rPr>
              <w:t>#</w:t>
            </w:r>
            <w:r>
              <w:rPr>
                <w:color w:val="000000"/>
              </w:rPr>
              <w:t>59</w:t>
            </w:r>
          </w:p>
        </w:tc>
      </w:tr>
      <w:tr w:rsidR="004202B5" w:rsidRPr="00491A77" w14:paraId="2998791E" w14:textId="77777777" w:rsidTr="009F6531">
        <w:trPr>
          <w:trHeight w:val="266"/>
        </w:trPr>
        <w:tc>
          <w:tcPr>
            <w:tcW w:w="1134" w:type="dxa"/>
            <w:shd w:val="clear" w:color="auto" w:fill="auto"/>
            <w:noWrap/>
            <w:vAlign w:val="center"/>
            <w:hideMark/>
          </w:tcPr>
          <w:p w14:paraId="3392046B"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3C05118" w14:textId="40E0423B" w:rsidR="004202B5" w:rsidRPr="004C7DA2" w:rsidRDefault="004202B5" w:rsidP="004202B5">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F3CAFE" w14:textId="6A70DE10"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ABF361F" w14:textId="3F6ADCDA" w:rsidR="004202B5" w:rsidRPr="004C7DA2" w:rsidRDefault="004202B5" w:rsidP="004202B5">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48C1C2A" w14:textId="0FDBF59E" w:rsidR="004202B5" w:rsidRPr="004C7DA2" w:rsidRDefault="004202B5" w:rsidP="004202B5">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E2151C6" w14:textId="008A27EE" w:rsidR="004202B5" w:rsidRPr="004C7DA2" w:rsidRDefault="004202B5" w:rsidP="004202B5">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F4ADC96" w14:textId="2FE968DF" w:rsidR="004202B5" w:rsidRPr="004C7DA2" w:rsidRDefault="004202B5" w:rsidP="004202B5">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FD6784" w14:textId="6052C20C" w:rsidR="004202B5" w:rsidRPr="004C7DA2" w:rsidRDefault="004202B5" w:rsidP="004202B5">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5792B11" w14:textId="17C88D77" w:rsidR="004202B5" w:rsidRPr="004C7DA2" w:rsidRDefault="004202B5" w:rsidP="004202B5">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475E53E" w14:textId="6DDC6477" w:rsidR="004202B5" w:rsidRPr="004C7DA2" w:rsidRDefault="004202B5" w:rsidP="004202B5">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E872F6" w14:textId="1B2C8BE7"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58F0F61" w14:textId="6E802925" w:rsidR="004202B5" w:rsidRPr="004C7DA2" w:rsidRDefault="004202B5" w:rsidP="004202B5">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C4D9EB4" w14:textId="29329E12" w:rsidR="004202B5" w:rsidRPr="004C7DA2" w:rsidRDefault="004202B5" w:rsidP="004202B5">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CE4E83" w14:textId="581862F8" w:rsidR="004202B5" w:rsidRPr="004C7DA2" w:rsidRDefault="004202B5" w:rsidP="004202B5">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DA6B961" w14:textId="3477728A" w:rsidR="004202B5" w:rsidRPr="004C7DA2" w:rsidRDefault="004202B5" w:rsidP="004202B5">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0228425" w14:textId="5B158067" w:rsidR="004202B5" w:rsidRPr="004C7DA2" w:rsidRDefault="004202B5" w:rsidP="004202B5">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46B56" w14:textId="0A192037" w:rsidR="004202B5" w:rsidRPr="004C7DA2" w:rsidRDefault="004202B5" w:rsidP="004202B5">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06B1AA" w14:textId="6598412B" w:rsidR="004202B5" w:rsidRPr="004C7DA2" w:rsidRDefault="004202B5" w:rsidP="004202B5">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DA7E0E" w14:textId="7D208D97" w:rsidR="004202B5" w:rsidRPr="004C7DA2" w:rsidRDefault="004202B5" w:rsidP="004202B5">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0122BAE1" w14:textId="39D64B79" w:rsidR="004202B5" w:rsidRPr="004C7DA2" w:rsidRDefault="004202B5" w:rsidP="004202B5">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2C67EA69" w14:textId="229092CF" w:rsidR="004202B5" w:rsidRPr="004C7DA2" w:rsidRDefault="004202B5" w:rsidP="004202B5">
            <w:pPr>
              <w:spacing w:after="0"/>
              <w:jc w:val="center"/>
              <w:rPr>
                <w:color w:val="000000"/>
                <w:lang w:val="en-US"/>
              </w:rPr>
            </w:pPr>
            <w:r w:rsidRPr="00674502">
              <w:rPr>
                <w:rFonts w:hint="eastAsia"/>
                <w:color w:val="000000"/>
              </w:rPr>
              <w:t>7.47</w:t>
            </w:r>
          </w:p>
        </w:tc>
      </w:tr>
      <w:tr w:rsidR="004202B5" w:rsidRPr="00491A77" w14:paraId="44BACB6D" w14:textId="77777777" w:rsidTr="009F6531">
        <w:trPr>
          <w:trHeight w:val="266"/>
        </w:trPr>
        <w:tc>
          <w:tcPr>
            <w:tcW w:w="1134" w:type="dxa"/>
            <w:shd w:val="clear" w:color="auto" w:fill="auto"/>
            <w:noWrap/>
            <w:vAlign w:val="center"/>
          </w:tcPr>
          <w:p w14:paraId="596B3100"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43BEEF" w14:textId="47A1D61E" w:rsidR="004202B5" w:rsidRPr="004C7DA2" w:rsidRDefault="004202B5" w:rsidP="004202B5">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07E3D" w14:textId="68F686EA" w:rsidR="004202B5" w:rsidRPr="004C7DA2" w:rsidRDefault="004202B5" w:rsidP="004202B5">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7B278" w14:textId="7E0AC046" w:rsidR="004202B5" w:rsidRPr="004C7DA2" w:rsidRDefault="004202B5" w:rsidP="004202B5">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7252" w14:textId="16693638" w:rsidR="004202B5" w:rsidRPr="004C7DA2" w:rsidRDefault="004202B5" w:rsidP="004202B5">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C8DA2" w14:textId="26DADB5F" w:rsidR="004202B5" w:rsidRPr="004C7DA2" w:rsidRDefault="004202B5" w:rsidP="004202B5">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22B28" w14:textId="709B2351" w:rsidR="004202B5" w:rsidRPr="004C7DA2" w:rsidRDefault="004202B5" w:rsidP="004202B5">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9D48" w14:textId="3D43AE10" w:rsidR="004202B5" w:rsidRPr="004C7DA2" w:rsidRDefault="004202B5" w:rsidP="004202B5">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4C7D2" w14:textId="188EE33A"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29604" w14:textId="45159289"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1B8F2" w14:textId="0305359E"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0FD2C" w14:textId="1D2DDEF6"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68FC" w14:textId="40F8FCD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169E2" w14:textId="5A0C08FD"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D0E1" w14:textId="14CF607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5100C" w14:textId="6A10D8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55AB3" w14:textId="6D372397"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63A9" w14:textId="4ED4F99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D340A" w14:textId="7CF4C9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0532682F" w14:textId="77777777" w:rsidR="004202B5" w:rsidRPr="004C7DA2" w:rsidRDefault="004202B5" w:rsidP="004202B5">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9D392FC" w14:textId="77777777" w:rsidR="004202B5" w:rsidRPr="004C7DA2" w:rsidRDefault="004202B5" w:rsidP="004202B5">
            <w:pPr>
              <w:spacing w:after="0"/>
              <w:jc w:val="center"/>
              <w:rPr>
                <w:color w:val="000000"/>
                <w:lang w:val="en-US"/>
              </w:rPr>
            </w:pPr>
          </w:p>
        </w:tc>
      </w:tr>
      <w:tr w:rsidR="004202B5" w:rsidRPr="00491A77" w14:paraId="591C917F" w14:textId="77777777" w:rsidTr="009F6531">
        <w:trPr>
          <w:trHeight w:val="266"/>
        </w:trPr>
        <w:tc>
          <w:tcPr>
            <w:tcW w:w="1134" w:type="dxa"/>
            <w:shd w:val="clear" w:color="auto" w:fill="auto"/>
            <w:noWrap/>
            <w:vAlign w:val="center"/>
          </w:tcPr>
          <w:p w14:paraId="4D1AF46E"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200604" w14:textId="592AE787" w:rsidR="004202B5" w:rsidRPr="004C7DA2" w:rsidRDefault="004202B5" w:rsidP="004202B5">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D938A10" w14:textId="6A1FD358"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0247403" w14:textId="14D0EC4A" w:rsidR="004202B5" w:rsidRPr="004C7DA2" w:rsidRDefault="004202B5" w:rsidP="004202B5">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8355A9" w14:textId="26E05380" w:rsidR="004202B5" w:rsidRPr="004C7DA2" w:rsidRDefault="004202B5" w:rsidP="004202B5">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679DB36" w14:textId="41DD0D42" w:rsidR="004202B5" w:rsidRPr="004C7DA2" w:rsidRDefault="004202B5" w:rsidP="004202B5">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BDB5D8B" w14:textId="70628D8D"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9A061F2" w14:textId="3614651D" w:rsidR="004202B5" w:rsidRPr="004C7DA2" w:rsidRDefault="004202B5" w:rsidP="004202B5">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8DA44D6" w14:textId="59EDF2FD" w:rsidR="004202B5" w:rsidRPr="004C7DA2" w:rsidRDefault="004202B5" w:rsidP="004202B5">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88FA59D" w14:textId="5F5C1EA1" w:rsidR="004202B5" w:rsidRPr="004C7DA2" w:rsidRDefault="004202B5" w:rsidP="004202B5">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9D14E5B" w14:textId="3BBE3E6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DB7B620" w14:textId="58464E9B" w:rsidR="004202B5" w:rsidRPr="004C7DA2" w:rsidRDefault="004202B5" w:rsidP="004202B5">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D2C4E3" w14:textId="3A370DC1" w:rsidR="004202B5" w:rsidRPr="004C7DA2" w:rsidRDefault="004202B5" w:rsidP="004202B5">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FD81B73" w14:textId="38A4F15E" w:rsidR="004202B5" w:rsidRPr="004C7DA2" w:rsidRDefault="004202B5" w:rsidP="004202B5">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0A1BC4D" w14:textId="7F0F682B" w:rsidR="004202B5" w:rsidRPr="004C7DA2" w:rsidRDefault="004202B5" w:rsidP="004202B5">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C1D8A7" w14:textId="0F396186" w:rsidR="004202B5" w:rsidRPr="004C7DA2" w:rsidRDefault="004202B5" w:rsidP="004202B5">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2A129C1" w14:textId="030804B3" w:rsidR="004202B5" w:rsidRPr="004C7DA2" w:rsidRDefault="004202B5" w:rsidP="004202B5">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CB9598" w14:textId="1DFB1FE9" w:rsidR="004202B5" w:rsidRPr="004C7DA2" w:rsidRDefault="004202B5" w:rsidP="004202B5">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C36E92B" w14:textId="21F684DC" w:rsidR="004202B5" w:rsidRPr="004C7DA2" w:rsidRDefault="004202B5" w:rsidP="004202B5">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619C07B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39DFC886" w14:textId="77777777" w:rsidR="004202B5" w:rsidRPr="004C7DA2" w:rsidRDefault="004202B5" w:rsidP="004202B5">
            <w:pPr>
              <w:spacing w:after="0"/>
              <w:jc w:val="center"/>
              <w:rPr>
                <w:color w:val="000000"/>
                <w:lang w:val="en-US"/>
              </w:rPr>
            </w:pPr>
          </w:p>
        </w:tc>
      </w:tr>
    </w:tbl>
    <w:p w14:paraId="3806A6A7" w14:textId="77777777" w:rsidR="004202B5" w:rsidRDefault="004202B5" w:rsidP="004202B5">
      <w:pPr>
        <w:pStyle w:val="TH"/>
        <w:rPr>
          <w:rFonts w:ascii="Times New Roman" w:hAnsi="Times New Roman"/>
        </w:rPr>
      </w:pPr>
    </w:p>
    <w:p w14:paraId="7234359F" w14:textId="42108C8D" w:rsidR="004202B5" w:rsidRDefault="004202B5" w:rsidP="004202B5">
      <w:pPr>
        <w:pStyle w:val="BodyText"/>
        <w:jc w:val="center"/>
        <w:rPr>
          <w:rFonts w:eastAsiaTheme="minorEastAsia"/>
          <w:lang w:eastAsia="ko-KR"/>
        </w:rPr>
      </w:pPr>
      <w:r>
        <w:rPr>
          <w:noProof/>
          <w:lang w:val="en-US" w:eastAsia="ko-KR"/>
        </w:rPr>
        <w:drawing>
          <wp:inline distT="0" distB="0" distL="0" distR="0" wp14:anchorId="0FECDDA9" wp14:editId="7DEAD9B1">
            <wp:extent cx="7260609" cy="2351046"/>
            <wp:effectExtent l="0" t="0" r="0" b="0"/>
            <wp:docPr id="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285265" cy="2359030"/>
                    </a:xfrm>
                    <a:prstGeom prst="rect">
                      <a:avLst/>
                    </a:prstGeom>
                    <a:solidFill>
                      <a:schemeClr val="bg1"/>
                    </a:solidFill>
                  </pic:spPr>
                </pic:pic>
              </a:graphicData>
            </a:graphic>
          </wp:inline>
        </w:drawing>
      </w:r>
    </w:p>
    <w:p w14:paraId="57FA169C" w14:textId="77777777" w:rsidR="004202B5"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04256A2" w14:textId="3C099AC5" w:rsidR="004202B5" w:rsidRDefault="004202B5" w:rsidP="004202B5">
      <w:pPr>
        <w:pStyle w:val="BodyText"/>
        <w:jc w:val="center"/>
        <w:rPr>
          <w:rFonts w:eastAsiaTheme="minorEastAsia"/>
          <w:lang w:eastAsia="ko-KR"/>
        </w:rPr>
      </w:pPr>
      <w:r>
        <w:rPr>
          <w:noProof/>
          <w:lang w:val="en-US" w:eastAsia="ko-KR"/>
        </w:rPr>
        <w:lastRenderedPageBreak/>
        <w:drawing>
          <wp:inline distT="0" distB="0" distL="0" distR="0" wp14:anchorId="57835B4B" wp14:editId="0D0DA401">
            <wp:extent cx="7444853" cy="2431979"/>
            <wp:effectExtent l="0" t="0" r="3810" b="6985"/>
            <wp:docPr id="5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495583" cy="2448551"/>
                    </a:xfrm>
                    <a:prstGeom prst="rect">
                      <a:avLst/>
                    </a:prstGeom>
                    <a:solidFill>
                      <a:schemeClr val="bg1"/>
                    </a:solidFill>
                  </pic:spPr>
                </pic:pic>
              </a:graphicData>
            </a:graphic>
          </wp:inline>
        </w:drawing>
      </w:r>
    </w:p>
    <w:p w14:paraId="7C025745" w14:textId="77777777" w:rsidR="004202B5"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00DAEAC8" w14:textId="4B5E0527" w:rsidR="004202B5" w:rsidRDefault="004202B5" w:rsidP="004202B5">
      <w:pPr>
        <w:pStyle w:val="BodyText"/>
        <w:jc w:val="center"/>
        <w:rPr>
          <w:rFonts w:eastAsiaTheme="minorEastAsia"/>
          <w:lang w:eastAsia="ko-KR"/>
        </w:rPr>
      </w:pPr>
      <w:r>
        <w:rPr>
          <w:noProof/>
          <w:lang w:val="en-US" w:eastAsia="ko-KR"/>
        </w:rPr>
        <w:drawing>
          <wp:inline distT="0" distB="0" distL="0" distR="0" wp14:anchorId="70F88BFF" wp14:editId="4CAB9B5E">
            <wp:extent cx="7458501" cy="2415124"/>
            <wp:effectExtent l="0" t="0" r="0" b="4445"/>
            <wp:docPr id="5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479781" cy="2422015"/>
                    </a:xfrm>
                    <a:prstGeom prst="rect">
                      <a:avLst/>
                    </a:prstGeom>
                    <a:solidFill>
                      <a:schemeClr val="bg1"/>
                    </a:solidFill>
                  </pic:spPr>
                </pic:pic>
              </a:graphicData>
            </a:graphic>
          </wp:inline>
        </w:drawing>
      </w:r>
    </w:p>
    <w:p w14:paraId="696D9FBE" w14:textId="77777777" w:rsidR="004202B5" w:rsidRPr="00D64ED7"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2D9638DB" w14:textId="0468C6F5" w:rsidR="004202B5" w:rsidRPr="000C68ED" w:rsidRDefault="004202B5" w:rsidP="004202B5">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77100006" w14:textId="77777777" w:rsidR="004202B5" w:rsidRPr="000C68ED" w:rsidRDefault="004202B5" w:rsidP="004202B5">
      <w:pPr>
        <w:spacing w:after="0"/>
        <w:rPr>
          <w:lang w:val="en-US" w:eastAsia="zh-CN"/>
        </w:rPr>
        <w:sectPr w:rsidR="004202B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BDDD78C" w14:textId="308C24E9" w:rsidR="004202B5" w:rsidRPr="000C68ED" w:rsidRDefault="004202B5" w:rsidP="004202B5">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61</w:t>
      </w:r>
      <w:r w:rsidRPr="000C68ED">
        <w:rPr>
          <w:rFonts w:eastAsiaTheme="minorEastAsia"/>
          <w:lang w:val="en-US" w:eastAsia="ko-KR"/>
        </w:rPr>
        <w:t xml:space="preserve"> shows the maximum value of simulation results considering combinations of Outer/Inner sub-band configuration.</w:t>
      </w:r>
    </w:p>
    <w:p w14:paraId="48A2E8F4" w14:textId="079A8B7B" w:rsidR="004202B5" w:rsidRDefault="004202B5" w:rsidP="004202B5">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61</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58548FD9" w14:textId="77777777" w:rsidTr="009F6531">
        <w:trPr>
          <w:trHeight w:val="237"/>
          <w:jc w:val="center"/>
        </w:trPr>
        <w:tc>
          <w:tcPr>
            <w:tcW w:w="3240" w:type="dxa"/>
            <w:vMerge w:val="restart"/>
            <w:shd w:val="clear" w:color="auto" w:fill="auto"/>
          </w:tcPr>
          <w:p w14:paraId="2CCFC357" w14:textId="77777777" w:rsidR="004202B5" w:rsidRPr="00A1115A" w:rsidRDefault="004202B5" w:rsidP="009F6531">
            <w:pPr>
              <w:pStyle w:val="TAH"/>
            </w:pPr>
          </w:p>
        </w:tc>
        <w:tc>
          <w:tcPr>
            <w:tcW w:w="5670" w:type="dxa"/>
            <w:gridSpan w:val="4"/>
          </w:tcPr>
          <w:p w14:paraId="3985AD42" w14:textId="77777777" w:rsidR="004202B5" w:rsidRPr="00A1115A" w:rsidRDefault="004202B5" w:rsidP="009F6531">
            <w:pPr>
              <w:pStyle w:val="TAH"/>
            </w:pPr>
            <w:r w:rsidRPr="00A1115A">
              <w:t>RB Allocation</w:t>
            </w:r>
            <w:r>
              <w:t xml:space="preserve"> </w:t>
            </w:r>
          </w:p>
        </w:tc>
      </w:tr>
      <w:tr w:rsidR="004202B5" w:rsidRPr="00D70CD0" w14:paraId="38434903" w14:textId="77777777" w:rsidTr="009F6531">
        <w:trPr>
          <w:trHeight w:val="237"/>
          <w:jc w:val="center"/>
        </w:trPr>
        <w:tc>
          <w:tcPr>
            <w:tcW w:w="3240" w:type="dxa"/>
            <w:vMerge/>
            <w:shd w:val="clear" w:color="auto" w:fill="auto"/>
          </w:tcPr>
          <w:p w14:paraId="3F1F4DA0" w14:textId="77777777" w:rsidR="004202B5" w:rsidRPr="00A1115A" w:rsidRDefault="004202B5" w:rsidP="009F6531">
            <w:pPr>
              <w:pStyle w:val="TAH"/>
            </w:pPr>
          </w:p>
        </w:tc>
        <w:tc>
          <w:tcPr>
            <w:tcW w:w="2790" w:type="dxa"/>
            <w:gridSpan w:val="2"/>
          </w:tcPr>
          <w:p w14:paraId="2EF1CC24"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3152D4"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17EE33FE" w14:textId="77777777" w:rsidTr="009F6531">
        <w:trPr>
          <w:trHeight w:val="237"/>
          <w:jc w:val="center"/>
        </w:trPr>
        <w:tc>
          <w:tcPr>
            <w:tcW w:w="3240" w:type="dxa"/>
            <w:shd w:val="clear" w:color="auto" w:fill="auto"/>
          </w:tcPr>
          <w:p w14:paraId="0854C233"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36AAC44B"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03939B3"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E677AA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2D9C884"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4FEDC01F" w14:textId="77777777" w:rsidTr="009F6531">
        <w:trPr>
          <w:trHeight w:val="237"/>
          <w:jc w:val="center"/>
        </w:trPr>
        <w:tc>
          <w:tcPr>
            <w:tcW w:w="3240" w:type="dxa"/>
            <w:shd w:val="clear" w:color="auto" w:fill="auto"/>
          </w:tcPr>
          <w:p w14:paraId="284D480E" w14:textId="77777777" w:rsidR="004202B5" w:rsidRPr="00A1115A" w:rsidRDefault="004202B5" w:rsidP="004202B5">
            <w:pPr>
              <w:pStyle w:val="TAH"/>
            </w:pPr>
            <w:r>
              <w:rPr>
                <w:b w:val="0"/>
                <w:bCs/>
                <w:szCs w:val="18"/>
              </w:rPr>
              <w:t>Contiguous sub-band RB sets</w:t>
            </w:r>
          </w:p>
        </w:tc>
        <w:tc>
          <w:tcPr>
            <w:tcW w:w="1395" w:type="dxa"/>
            <w:vAlign w:val="center"/>
          </w:tcPr>
          <w:p w14:paraId="37D1FE14" w14:textId="245FEB7F" w:rsidR="004202B5" w:rsidRPr="00625CE6" w:rsidRDefault="004202B5" w:rsidP="004202B5">
            <w:pPr>
              <w:pStyle w:val="TAH"/>
              <w:rPr>
                <w:b w:val="0"/>
                <w:bCs/>
                <w:szCs w:val="18"/>
              </w:rPr>
            </w:pPr>
            <w:r w:rsidRPr="00724B46">
              <w:rPr>
                <w:rFonts w:hint="eastAsia"/>
                <w:b w:val="0"/>
                <w:bCs/>
                <w:szCs w:val="18"/>
              </w:rPr>
              <w:t>10.91</w:t>
            </w:r>
          </w:p>
        </w:tc>
        <w:tc>
          <w:tcPr>
            <w:tcW w:w="1395" w:type="dxa"/>
            <w:vAlign w:val="center"/>
          </w:tcPr>
          <w:p w14:paraId="0E0D1990" w14:textId="62A00F29" w:rsidR="004202B5" w:rsidRPr="00625CE6" w:rsidRDefault="004202B5" w:rsidP="004202B5">
            <w:pPr>
              <w:pStyle w:val="TAH"/>
              <w:rPr>
                <w:b w:val="0"/>
                <w:bCs/>
                <w:szCs w:val="18"/>
              </w:rPr>
            </w:pPr>
            <w:r w:rsidRPr="00724B46">
              <w:rPr>
                <w:rFonts w:hint="eastAsia"/>
                <w:b w:val="0"/>
                <w:bCs/>
                <w:szCs w:val="18"/>
              </w:rPr>
              <w:t>6.86</w:t>
            </w:r>
          </w:p>
        </w:tc>
        <w:tc>
          <w:tcPr>
            <w:tcW w:w="1440" w:type="dxa"/>
            <w:vAlign w:val="center"/>
          </w:tcPr>
          <w:p w14:paraId="279A6A0D" w14:textId="0F2023DC" w:rsidR="004202B5" w:rsidRPr="00625CE6" w:rsidRDefault="004202B5" w:rsidP="004202B5">
            <w:pPr>
              <w:pStyle w:val="TAH"/>
              <w:rPr>
                <w:b w:val="0"/>
                <w:bCs/>
                <w:szCs w:val="18"/>
              </w:rPr>
            </w:pPr>
            <w:r w:rsidRPr="00724B46">
              <w:rPr>
                <w:rFonts w:hint="eastAsia"/>
                <w:b w:val="0"/>
                <w:bCs/>
                <w:szCs w:val="18"/>
              </w:rPr>
              <w:t>6.11</w:t>
            </w:r>
          </w:p>
        </w:tc>
        <w:tc>
          <w:tcPr>
            <w:tcW w:w="1440" w:type="dxa"/>
            <w:vAlign w:val="center"/>
          </w:tcPr>
          <w:p w14:paraId="69E34C29" w14:textId="799D8F6C" w:rsidR="004202B5" w:rsidRPr="00625CE6" w:rsidRDefault="004202B5" w:rsidP="004202B5">
            <w:pPr>
              <w:pStyle w:val="TAH"/>
              <w:rPr>
                <w:b w:val="0"/>
                <w:bCs/>
                <w:szCs w:val="18"/>
              </w:rPr>
            </w:pPr>
            <w:r w:rsidRPr="00724B46">
              <w:rPr>
                <w:rFonts w:hint="eastAsia"/>
                <w:b w:val="0"/>
                <w:bCs/>
                <w:szCs w:val="18"/>
              </w:rPr>
              <w:t>3.98</w:t>
            </w:r>
          </w:p>
        </w:tc>
      </w:tr>
      <w:tr w:rsidR="004202B5" w:rsidRPr="00D70CD0" w14:paraId="24DE71AE" w14:textId="77777777" w:rsidTr="009F6531">
        <w:trPr>
          <w:trHeight w:val="237"/>
          <w:jc w:val="center"/>
        </w:trPr>
        <w:tc>
          <w:tcPr>
            <w:tcW w:w="3240" w:type="dxa"/>
            <w:shd w:val="clear" w:color="auto" w:fill="auto"/>
          </w:tcPr>
          <w:p w14:paraId="6EF04F6F" w14:textId="77777777" w:rsidR="004202B5" w:rsidRPr="00A1115A" w:rsidRDefault="004202B5" w:rsidP="004202B5">
            <w:pPr>
              <w:pStyle w:val="TAH"/>
            </w:pPr>
            <w:r>
              <w:rPr>
                <w:b w:val="0"/>
                <w:bCs/>
                <w:szCs w:val="18"/>
              </w:rPr>
              <w:t>Non-contiguous sub-band RB sets</w:t>
            </w:r>
          </w:p>
        </w:tc>
        <w:tc>
          <w:tcPr>
            <w:tcW w:w="1395" w:type="dxa"/>
            <w:vAlign w:val="center"/>
          </w:tcPr>
          <w:p w14:paraId="14243DED" w14:textId="4795B00E" w:rsidR="004202B5" w:rsidRPr="00625CE6" w:rsidRDefault="004202B5" w:rsidP="004202B5">
            <w:pPr>
              <w:pStyle w:val="TAH"/>
              <w:rPr>
                <w:b w:val="0"/>
                <w:bCs/>
                <w:szCs w:val="18"/>
              </w:rPr>
            </w:pPr>
            <w:r w:rsidRPr="00724B46">
              <w:rPr>
                <w:rFonts w:hint="eastAsia"/>
                <w:b w:val="0"/>
                <w:bCs/>
                <w:szCs w:val="18"/>
              </w:rPr>
              <w:t>9.94</w:t>
            </w:r>
          </w:p>
        </w:tc>
        <w:tc>
          <w:tcPr>
            <w:tcW w:w="1395" w:type="dxa"/>
            <w:vAlign w:val="center"/>
          </w:tcPr>
          <w:p w14:paraId="4D687674" w14:textId="30578062" w:rsidR="004202B5" w:rsidRPr="00625CE6" w:rsidRDefault="004202B5" w:rsidP="004202B5">
            <w:pPr>
              <w:pStyle w:val="TAH"/>
              <w:rPr>
                <w:b w:val="0"/>
                <w:bCs/>
                <w:szCs w:val="18"/>
              </w:rPr>
            </w:pPr>
            <w:r w:rsidRPr="00724B46">
              <w:rPr>
                <w:rFonts w:hint="eastAsia"/>
                <w:b w:val="0"/>
                <w:bCs/>
                <w:szCs w:val="18"/>
              </w:rPr>
              <w:t>7.22</w:t>
            </w:r>
          </w:p>
        </w:tc>
        <w:tc>
          <w:tcPr>
            <w:tcW w:w="1440" w:type="dxa"/>
            <w:vAlign w:val="center"/>
          </w:tcPr>
          <w:p w14:paraId="3B951350" w14:textId="14161A5C" w:rsidR="004202B5" w:rsidRPr="00625CE6" w:rsidRDefault="004202B5" w:rsidP="004202B5">
            <w:pPr>
              <w:pStyle w:val="TAH"/>
              <w:rPr>
                <w:b w:val="0"/>
                <w:bCs/>
                <w:szCs w:val="18"/>
              </w:rPr>
            </w:pPr>
            <w:r w:rsidRPr="00724B46">
              <w:rPr>
                <w:rFonts w:hint="eastAsia"/>
                <w:b w:val="0"/>
                <w:bCs/>
                <w:szCs w:val="18"/>
              </w:rPr>
              <w:t>6.93</w:t>
            </w:r>
          </w:p>
        </w:tc>
        <w:tc>
          <w:tcPr>
            <w:tcW w:w="1440" w:type="dxa"/>
            <w:vAlign w:val="center"/>
          </w:tcPr>
          <w:p w14:paraId="6112AF5D" w14:textId="62D63048" w:rsidR="004202B5" w:rsidRPr="00625CE6" w:rsidRDefault="004202B5" w:rsidP="004202B5">
            <w:pPr>
              <w:pStyle w:val="TAH"/>
              <w:rPr>
                <w:b w:val="0"/>
                <w:bCs/>
                <w:szCs w:val="18"/>
              </w:rPr>
            </w:pPr>
            <w:r w:rsidRPr="00724B46">
              <w:rPr>
                <w:rFonts w:hint="eastAsia"/>
                <w:b w:val="0"/>
                <w:bCs/>
                <w:szCs w:val="18"/>
              </w:rPr>
              <w:t>4.82</w:t>
            </w:r>
          </w:p>
        </w:tc>
      </w:tr>
    </w:tbl>
    <w:p w14:paraId="04BBF376" w14:textId="77777777" w:rsidR="004202B5" w:rsidRDefault="004202B5" w:rsidP="004202B5">
      <w:pPr>
        <w:pStyle w:val="TH"/>
        <w:rPr>
          <w:rFonts w:ascii="Times New Roman" w:hAnsi="Times New Roman"/>
        </w:rPr>
      </w:pPr>
    </w:p>
    <w:p w14:paraId="3977A1C7" w14:textId="4B757F50" w:rsidR="004202B5" w:rsidRDefault="004202B5" w:rsidP="004202B5">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2-62 or Table 2-63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D8613B4" w14:textId="325CBB12"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29B2FF46" w14:textId="77777777" w:rsidTr="009F6531">
        <w:trPr>
          <w:trHeight w:val="237"/>
          <w:jc w:val="center"/>
        </w:trPr>
        <w:tc>
          <w:tcPr>
            <w:tcW w:w="3240" w:type="dxa"/>
            <w:vMerge w:val="restart"/>
            <w:shd w:val="clear" w:color="auto" w:fill="auto"/>
          </w:tcPr>
          <w:p w14:paraId="5BAEB402" w14:textId="77777777" w:rsidR="004202B5" w:rsidRPr="00A1115A" w:rsidRDefault="004202B5" w:rsidP="009F6531">
            <w:pPr>
              <w:pStyle w:val="TAH"/>
            </w:pPr>
          </w:p>
        </w:tc>
        <w:tc>
          <w:tcPr>
            <w:tcW w:w="5670" w:type="dxa"/>
            <w:gridSpan w:val="4"/>
          </w:tcPr>
          <w:p w14:paraId="583CA5D7" w14:textId="77777777" w:rsidR="004202B5" w:rsidRPr="00A1115A" w:rsidRDefault="004202B5" w:rsidP="009F6531">
            <w:pPr>
              <w:pStyle w:val="TAH"/>
            </w:pPr>
            <w:r w:rsidRPr="00A1115A">
              <w:t>RB Allocation</w:t>
            </w:r>
            <w:r>
              <w:t xml:space="preserve"> </w:t>
            </w:r>
          </w:p>
        </w:tc>
      </w:tr>
      <w:tr w:rsidR="004202B5" w:rsidRPr="00D70CD0" w14:paraId="741FDB2F" w14:textId="77777777" w:rsidTr="009F6531">
        <w:trPr>
          <w:trHeight w:val="237"/>
          <w:jc w:val="center"/>
        </w:trPr>
        <w:tc>
          <w:tcPr>
            <w:tcW w:w="3240" w:type="dxa"/>
            <w:vMerge/>
            <w:shd w:val="clear" w:color="auto" w:fill="auto"/>
          </w:tcPr>
          <w:p w14:paraId="52F7F5EC" w14:textId="77777777" w:rsidR="004202B5" w:rsidRPr="00A1115A" w:rsidRDefault="004202B5" w:rsidP="009F6531">
            <w:pPr>
              <w:pStyle w:val="TAH"/>
            </w:pPr>
          </w:p>
        </w:tc>
        <w:tc>
          <w:tcPr>
            <w:tcW w:w="2790" w:type="dxa"/>
            <w:gridSpan w:val="2"/>
          </w:tcPr>
          <w:p w14:paraId="0DA2423E"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4D40065"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80FD061" w14:textId="77777777" w:rsidTr="009F6531">
        <w:trPr>
          <w:trHeight w:val="237"/>
          <w:jc w:val="center"/>
        </w:trPr>
        <w:tc>
          <w:tcPr>
            <w:tcW w:w="3240" w:type="dxa"/>
            <w:shd w:val="clear" w:color="auto" w:fill="auto"/>
          </w:tcPr>
          <w:p w14:paraId="052898A2"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01742A64"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08ADFE5"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4ABC3C6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266AD3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0E7E264F" w14:textId="77777777" w:rsidTr="009F6531">
        <w:trPr>
          <w:trHeight w:val="237"/>
          <w:jc w:val="center"/>
        </w:trPr>
        <w:tc>
          <w:tcPr>
            <w:tcW w:w="3240" w:type="dxa"/>
            <w:shd w:val="clear" w:color="auto" w:fill="auto"/>
          </w:tcPr>
          <w:p w14:paraId="01B9D1F7" w14:textId="77777777" w:rsidR="004202B5" w:rsidRPr="00A1115A" w:rsidRDefault="004202B5" w:rsidP="009F6531">
            <w:pPr>
              <w:pStyle w:val="TAH"/>
            </w:pPr>
            <w:r>
              <w:rPr>
                <w:b w:val="0"/>
                <w:bCs/>
                <w:szCs w:val="18"/>
              </w:rPr>
              <w:t>Contiguous sub-band RB sets</w:t>
            </w:r>
          </w:p>
        </w:tc>
        <w:tc>
          <w:tcPr>
            <w:tcW w:w="1395" w:type="dxa"/>
            <w:vAlign w:val="center"/>
          </w:tcPr>
          <w:p w14:paraId="50B89119"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53A357E8" w14:textId="03008F26"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3C70385F" w14:textId="046AAAE5" w:rsidR="004202B5" w:rsidRPr="00625CE6" w:rsidRDefault="004202B5" w:rsidP="009F6531">
            <w:pPr>
              <w:pStyle w:val="TAH"/>
              <w:rPr>
                <w:b w:val="0"/>
                <w:bCs/>
                <w:szCs w:val="18"/>
              </w:rPr>
            </w:pPr>
            <w:r w:rsidRPr="008D381B">
              <w:rPr>
                <w:rFonts w:cs="Arial"/>
                <w:b w:val="0"/>
              </w:rPr>
              <w:t xml:space="preserve">≤ </w:t>
            </w:r>
            <w:r w:rsidR="009F6531">
              <w:rPr>
                <w:rFonts w:cs="Arial"/>
                <w:b w:val="0"/>
              </w:rPr>
              <w:t>8.5</w:t>
            </w:r>
          </w:p>
        </w:tc>
        <w:tc>
          <w:tcPr>
            <w:tcW w:w="1440" w:type="dxa"/>
            <w:vAlign w:val="center"/>
          </w:tcPr>
          <w:p w14:paraId="382F6D3A" w14:textId="4F2CBE2E" w:rsidR="004202B5" w:rsidRPr="00625CE6" w:rsidRDefault="009F6531" w:rsidP="009F6531">
            <w:pPr>
              <w:pStyle w:val="TAH"/>
              <w:rPr>
                <w:b w:val="0"/>
                <w:bCs/>
                <w:szCs w:val="18"/>
              </w:rPr>
            </w:pPr>
            <w:r w:rsidRPr="008D381B">
              <w:rPr>
                <w:rFonts w:cs="Arial"/>
                <w:b w:val="0"/>
              </w:rPr>
              <w:t xml:space="preserve">≤ </w:t>
            </w:r>
            <w:r>
              <w:rPr>
                <w:rFonts w:cs="Arial"/>
                <w:b w:val="0"/>
              </w:rPr>
              <w:t>6.5</w:t>
            </w:r>
          </w:p>
        </w:tc>
      </w:tr>
      <w:tr w:rsidR="004202B5" w:rsidRPr="00D70CD0" w14:paraId="49F6DEF1" w14:textId="77777777" w:rsidTr="009F6531">
        <w:trPr>
          <w:trHeight w:val="237"/>
          <w:jc w:val="center"/>
        </w:trPr>
        <w:tc>
          <w:tcPr>
            <w:tcW w:w="3240" w:type="dxa"/>
            <w:shd w:val="clear" w:color="auto" w:fill="auto"/>
          </w:tcPr>
          <w:p w14:paraId="18906F2E" w14:textId="77777777" w:rsidR="004202B5" w:rsidRPr="00A1115A" w:rsidRDefault="004202B5" w:rsidP="009F6531">
            <w:pPr>
              <w:pStyle w:val="TAH"/>
            </w:pPr>
            <w:r>
              <w:rPr>
                <w:b w:val="0"/>
                <w:bCs/>
                <w:szCs w:val="18"/>
              </w:rPr>
              <w:t>Non-contiguous sub-band RB sets</w:t>
            </w:r>
          </w:p>
        </w:tc>
        <w:tc>
          <w:tcPr>
            <w:tcW w:w="1395" w:type="dxa"/>
            <w:vAlign w:val="center"/>
          </w:tcPr>
          <w:p w14:paraId="78060050" w14:textId="77777777" w:rsidR="004202B5" w:rsidRPr="00625CE6" w:rsidRDefault="004202B5" w:rsidP="009F6531">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46FDA4"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537D4ABA" w14:textId="76722170"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08A8ACB9" w14:textId="04E3CDE0"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7D44C4A8" w14:textId="77777777" w:rsidTr="009F6531">
        <w:trPr>
          <w:trHeight w:val="237"/>
          <w:jc w:val="center"/>
        </w:trPr>
        <w:tc>
          <w:tcPr>
            <w:tcW w:w="8910" w:type="dxa"/>
            <w:gridSpan w:val="5"/>
            <w:shd w:val="clear" w:color="auto" w:fill="auto"/>
          </w:tcPr>
          <w:p w14:paraId="1ED3A410"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849AB7E" w14:textId="2A65EBFE"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52395099" w14:textId="77777777" w:rsidR="004202B5" w:rsidRDefault="004202B5" w:rsidP="004202B5">
      <w:pPr>
        <w:pStyle w:val="BodyText"/>
        <w:rPr>
          <w:lang w:val="en-US"/>
        </w:rPr>
      </w:pPr>
    </w:p>
    <w:p w14:paraId="7BD5E940" w14:textId="4E05B3F1"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009D60F9" w14:textId="77777777" w:rsidTr="009F6531">
        <w:trPr>
          <w:trHeight w:val="237"/>
          <w:jc w:val="center"/>
        </w:trPr>
        <w:tc>
          <w:tcPr>
            <w:tcW w:w="3240" w:type="dxa"/>
            <w:vMerge w:val="restart"/>
            <w:shd w:val="clear" w:color="auto" w:fill="auto"/>
          </w:tcPr>
          <w:p w14:paraId="58623D20" w14:textId="77777777" w:rsidR="004202B5" w:rsidRPr="00A1115A" w:rsidRDefault="004202B5" w:rsidP="009F6531">
            <w:pPr>
              <w:pStyle w:val="TAH"/>
            </w:pPr>
          </w:p>
        </w:tc>
        <w:tc>
          <w:tcPr>
            <w:tcW w:w="5670" w:type="dxa"/>
            <w:gridSpan w:val="4"/>
          </w:tcPr>
          <w:p w14:paraId="4BCFDEA6" w14:textId="77777777" w:rsidR="004202B5" w:rsidRPr="00A1115A" w:rsidRDefault="004202B5" w:rsidP="009F6531">
            <w:pPr>
              <w:pStyle w:val="TAH"/>
            </w:pPr>
            <w:r w:rsidRPr="00A1115A">
              <w:t>RB Allocation</w:t>
            </w:r>
            <w:r>
              <w:t xml:space="preserve"> </w:t>
            </w:r>
          </w:p>
        </w:tc>
      </w:tr>
      <w:tr w:rsidR="004202B5" w:rsidRPr="00D70CD0" w14:paraId="4C412D1D" w14:textId="77777777" w:rsidTr="009F6531">
        <w:trPr>
          <w:trHeight w:val="237"/>
          <w:jc w:val="center"/>
        </w:trPr>
        <w:tc>
          <w:tcPr>
            <w:tcW w:w="3240" w:type="dxa"/>
            <w:vMerge/>
            <w:shd w:val="clear" w:color="auto" w:fill="auto"/>
          </w:tcPr>
          <w:p w14:paraId="309DDBB1" w14:textId="77777777" w:rsidR="004202B5" w:rsidRPr="00A1115A" w:rsidRDefault="004202B5" w:rsidP="009F6531">
            <w:pPr>
              <w:pStyle w:val="TAH"/>
            </w:pPr>
          </w:p>
        </w:tc>
        <w:tc>
          <w:tcPr>
            <w:tcW w:w="2790" w:type="dxa"/>
            <w:gridSpan w:val="2"/>
          </w:tcPr>
          <w:p w14:paraId="3301E7B9"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6B23820D"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4519DA3" w14:textId="77777777" w:rsidTr="009F6531">
        <w:trPr>
          <w:trHeight w:val="237"/>
          <w:jc w:val="center"/>
        </w:trPr>
        <w:tc>
          <w:tcPr>
            <w:tcW w:w="3240" w:type="dxa"/>
            <w:shd w:val="clear" w:color="auto" w:fill="auto"/>
          </w:tcPr>
          <w:p w14:paraId="7B6C817B"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0CB0449F"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14541D4"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8FB5974"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1DA37F2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2A05C34C" w14:textId="77777777" w:rsidTr="009F6531">
        <w:trPr>
          <w:trHeight w:val="237"/>
          <w:jc w:val="center"/>
        </w:trPr>
        <w:tc>
          <w:tcPr>
            <w:tcW w:w="3240" w:type="dxa"/>
            <w:shd w:val="clear" w:color="auto" w:fill="auto"/>
          </w:tcPr>
          <w:p w14:paraId="6A193EF8" w14:textId="77777777" w:rsidR="004202B5" w:rsidRPr="00A1115A" w:rsidRDefault="004202B5" w:rsidP="009F6531">
            <w:pPr>
              <w:pStyle w:val="TAH"/>
            </w:pPr>
            <w:r>
              <w:rPr>
                <w:b w:val="0"/>
                <w:bCs/>
                <w:szCs w:val="18"/>
              </w:rPr>
              <w:t>Contiguous/Non-contiguous sub-band RB sets</w:t>
            </w:r>
          </w:p>
        </w:tc>
        <w:tc>
          <w:tcPr>
            <w:tcW w:w="1395" w:type="dxa"/>
            <w:vAlign w:val="center"/>
          </w:tcPr>
          <w:p w14:paraId="6591983E"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1D8A6ECC"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2C94DA4" w14:textId="1F60451C"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5FB47BFF" w14:textId="078F4B72"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57A34353" w14:textId="77777777" w:rsidTr="009F6531">
        <w:trPr>
          <w:trHeight w:val="237"/>
          <w:jc w:val="center"/>
        </w:trPr>
        <w:tc>
          <w:tcPr>
            <w:tcW w:w="8910" w:type="dxa"/>
            <w:gridSpan w:val="5"/>
            <w:shd w:val="clear" w:color="auto" w:fill="auto"/>
          </w:tcPr>
          <w:p w14:paraId="3A221666"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48C20E16" w14:textId="527B3C29"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2D5A9F1F" w14:textId="77777777" w:rsidR="004202B5" w:rsidRPr="000D342F" w:rsidRDefault="004202B5" w:rsidP="004202B5">
      <w:pPr>
        <w:pStyle w:val="TH"/>
        <w:rPr>
          <w:rFonts w:ascii="Times New Roman" w:hAnsi="Times New Roman"/>
          <w:lang w:val="en-GB"/>
        </w:rPr>
      </w:pPr>
    </w:p>
    <w:p w14:paraId="0897252F" w14:textId="26D5DEB0" w:rsidR="004202B5" w:rsidRPr="000C68ED" w:rsidRDefault="004202B5" w:rsidP="004202B5">
      <w:pPr>
        <w:pStyle w:val="Heading4"/>
        <w:rPr>
          <w:lang w:val="en-US"/>
        </w:rPr>
      </w:pPr>
      <w:r>
        <w:rPr>
          <w:lang w:val="en-US"/>
        </w:rPr>
        <w:t>Proposal 2</w:t>
      </w:r>
      <w:r w:rsidR="00030E05">
        <w:rPr>
          <w:lang w:val="en-US"/>
        </w:rPr>
        <w:t>3</w:t>
      </w:r>
      <w:r>
        <w:rPr>
          <w:lang w:val="en-US"/>
        </w:rPr>
        <w:t xml:space="preserve">: </w:t>
      </w:r>
      <w:r w:rsidR="0051020D">
        <w:rPr>
          <w:lang w:val="en-US"/>
        </w:rPr>
        <w:t>F</w:t>
      </w:r>
      <w:r w:rsidR="0051020D" w:rsidRPr="000C68ED">
        <w:rPr>
          <w:lang w:val="en-US"/>
        </w:rPr>
        <w:t xml:space="preserve">or SL-U </w:t>
      </w:r>
      <w:r w:rsidR="0051020D">
        <w:rPr>
          <w:lang w:val="en-US"/>
        </w:rPr>
        <w:t>NS_58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9F6531">
        <w:rPr>
          <w:lang w:val="en-US"/>
        </w:rPr>
        <w:t>62</w:t>
      </w:r>
      <w:r>
        <w:rPr>
          <w:lang w:val="en-US"/>
        </w:rPr>
        <w:t xml:space="preserve"> or Table 2-</w:t>
      </w:r>
      <w:r w:rsidR="009F6531">
        <w:rPr>
          <w:lang w:val="en-US"/>
        </w:rPr>
        <w:t>63</w:t>
      </w:r>
      <w:r w:rsidRPr="000C68ED">
        <w:rPr>
          <w:lang w:val="en-US"/>
        </w:rPr>
        <w:t xml:space="preserve"> for </w:t>
      </w:r>
      <w:r w:rsidR="0051020D">
        <w:rPr>
          <w:lang w:val="en-US"/>
        </w:rPr>
        <w:t xml:space="preserve">SL-U UE </w:t>
      </w:r>
      <w:r w:rsidRPr="000C68ED">
        <w:rPr>
          <w:lang w:val="en-US"/>
        </w:rPr>
        <w:t xml:space="preserve">power class 5. </w:t>
      </w:r>
    </w:p>
    <w:p w14:paraId="297A230A" w14:textId="77777777" w:rsidR="004202B5" w:rsidRPr="00B5046B" w:rsidRDefault="004202B5" w:rsidP="004202B5">
      <w:pPr>
        <w:rPr>
          <w:color w:val="000000" w:themeColor="text1"/>
          <w:lang w:val="en-US" w:eastAsia="zh-CN"/>
        </w:rPr>
      </w:pPr>
    </w:p>
    <w:p w14:paraId="3B2031FD" w14:textId="77777777" w:rsidR="005F3374" w:rsidRPr="00E5734C" w:rsidRDefault="005F3374" w:rsidP="005F3374">
      <w:pPr>
        <w:pStyle w:val="BodyText"/>
        <w:rPr>
          <w:lang w:val="en-US" w:eastAsia="ko-KR"/>
        </w:rPr>
      </w:pPr>
    </w:p>
    <w:p w14:paraId="5D2A777F" w14:textId="77777777" w:rsidR="005F3374" w:rsidRPr="000C68ED" w:rsidRDefault="005F3374" w:rsidP="005F3374">
      <w:pPr>
        <w:spacing w:line="276" w:lineRule="auto"/>
        <w:rPr>
          <w:lang w:val="en-US"/>
        </w:rPr>
        <w:sectPr w:rsidR="005F3374" w:rsidRPr="000C68ED" w:rsidSect="0041627D">
          <w:footnotePr>
            <w:numRestart w:val="eachSect"/>
          </w:footnotePr>
          <w:pgSz w:w="11907" w:h="16840" w:code="9"/>
          <w:pgMar w:top="1133" w:right="1133" w:bottom="1416" w:left="1133" w:header="850" w:footer="340" w:gutter="0"/>
          <w:cols w:space="720"/>
          <w:formProt w:val="0"/>
          <w:docGrid w:linePitch="272"/>
        </w:sectPr>
      </w:pPr>
    </w:p>
    <w:p w14:paraId="41373301" w14:textId="5BF3CF4C" w:rsidR="005F3374" w:rsidRPr="000C68ED" w:rsidRDefault="005F3374" w:rsidP="005F3374">
      <w:pPr>
        <w:pStyle w:val="Heading3"/>
        <w:numPr>
          <w:ilvl w:val="0"/>
          <w:numId w:val="0"/>
        </w:numPr>
        <w:rPr>
          <w:lang w:val="en-US"/>
        </w:rPr>
      </w:pPr>
      <w:r w:rsidRPr="000C68ED">
        <w:rPr>
          <w:lang w:val="en-US"/>
        </w:rPr>
        <w:lastRenderedPageBreak/>
        <w:t>2.</w:t>
      </w:r>
      <w:r>
        <w:rPr>
          <w:lang w:val="en-US"/>
        </w:rPr>
        <w:t>6</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7DAC8E78" w14:textId="1A88AB52" w:rsidR="005F3374" w:rsidRPr="000C68ED" w:rsidRDefault="005F3374" w:rsidP="005F337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64</w:t>
      </w:r>
      <w:r w:rsidRPr="000C68ED">
        <w:rPr>
          <w:rFonts w:eastAsiaTheme="minorEastAsia"/>
          <w:lang w:val="en-US" w:eastAsia="ko-KR"/>
        </w:rPr>
        <w:t xml:space="preserve"> and Figure 2-</w:t>
      </w:r>
      <w:r>
        <w:rPr>
          <w:rFonts w:eastAsiaTheme="minorEastAsia"/>
          <w:lang w:val="en-US" w:eastAsia="ko-KR"/>
        </w:rPr>
        <w:t>16</w:t>
      </w:r>
      <w:r w:rsidRPr="000C68ED">
        <w:rPr>
          <w:rFonts w:eastAsiaTheme="minorEastAsia"/>
          <w:lang w:val="en-US" w:eastAsia="ko-KR"/>
        </w:rPr>
        <w:t xml:space="preserve"> show the A-MPR simulation results for the scenarios.</w:t>
      </w:r>
    </w:p>
    <w:p w14:paraId="5FE27B04" w14:textId="189A0312" w:rsidR="005F3374" w:rsidRDefault="005F3374" w:rsidP="005F3374">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64</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F3374" w:rsidRPr="00491A77" w14:paraId="079E1D12" w14:textId="77777777" w:rsidTr="00BC22DC">
        <w:trPr>
          <w:trHeight w:val="266"/>
        </w:trPr>
        <w:tc>
          <w:tcPr>
            <w:tcW w:w="1134" w:type="dxa"/>
            <w:shd w:val="clear" w:color="auto" w:fill="auto"/>
            <w:noWrap/>
            <w:vAlign w:val="center"/>
            <w:hideMark/>
          </w:tcPr>
          <w:p w14:paraId="0E96382D" w14:textId="77777777" w:rsidR="005F3374" w:rsidRPr="004C7DA2" w:rsidRDefault="005F3374"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3F5C328" w14:textId="77777777" w:rsidR="005F3374" w:rsidRPr="004C7DA2" w:rsidRDefault="005F3374"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764CA0D5" w14:textId="77777777" w:rsidR="005F3374" w:rsidRPr="004C7DA2" w:rsidRDefault="005F3374"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2FA45" w14:textId="77777777" w:rsidR="005F3374" w:rsidRPr="004C7DA2" w:rsidRDefault="005F3374"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22AC" w14:textId="77777777" w:rsidR="005F3374" w:rsidRPr="004C7DA2" w:rsidRDefault="005F3374"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71932" w14:textId="77777777" w:rsidR="005F3374" w:rsidRPr="004C7DA2" w:rsidRDefault="005F3374"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CFE5E9F"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80A9DE"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0174A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4FDB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9E52CAA"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F6C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15FB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30BC4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B2D0E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03CAE2"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8B3211"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0C9A94"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9308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7FC8E69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9435844" w14:textId="77777777" w:rsidR="005F3374" w:rsidRPr="004C7DA2" w:rsidRDefault="005F3374" w:rsidP="00BC22DC">
            <w:pPr>
              <w:spacing w:after="0"/>
              <w:jc w:val="center"/>
              <w:rPr>
                <w:color w:val="000000"/>
                <w:lang w:val="en-US"/>
              </w:rPr>
            </w:pPr>
          </w:p>
        </w:tc>
      </w:tr>
      <w:tr w:rsidR="005F3374" w:rsidRPr="00491A77" w14:paraId="075D38A9" w14:textId="77777777" w:rsidTr="00BC22DC">
        <w:trPr>
          <w:trHeight w:val="266"/>
        </w:trPr>
        <w:tc>
          <w:tcPr>
            <w:tcW w:w="1134" w:type="dxa"/>
            <w:shd w:val="clear" w:color="auto" w:fill="auto"/>
            <w:noWrap/>
            <w:vAlign w:val="center"/>
            <w:hideMark/>
          </w:tcPr>
          <w:p w14:paraId="57CDF263" w14:textId="77777777" w:rsidR="005F3374" w:rsidRPr="004C7DA2" w:rsidRDefault="005F3374" w:rsidP="005F3374">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2D8984F" w14:textId="1ACEBC3E" w:rsidR="005F3374" w:rsidRPr="004C7DA2" w:rsidRDefault="005F3374" w:rsidP="005F3374">
            <w:pPr>
              <w:spacing w:after="0"/>
              <w:jc w:val="center"/>
              <w:rPr>
                <w:color w:val="000000"/>
                <w:lang w:val="en-US"/>
              </w:rPr>
            </w:pPr>
            <w:r w:rsidRPr="00951723">
              <w:rPr>
                <w:rFonts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A57C819" w14:textId="2A008F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4A41FCE" w14:textId="11EE6661"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764E892" w14:textId="2E09A4CF" w:rsidR="005F3374" w:rsidRPr="004C7DA2" w:rsidRDefault="005F3374" w:rsidP="005F3374">
            <w:pPr>
              <w:spacing w:after="0"/>
              <w:jc w:val="center"/>
              <w:rPr>
                <w:color w:val="000000"/>
                <w:lang w:val="en-US"/>
              </w:rPr>
            </w:pPr>
            <w:r w:rsidRPr="00951723">
              <w:rPr>
                <w:rFonts w:hint="eastAsia"/>
                <w:color w:val="000000"/>
              </w:rPr>
              <w:t>6.16</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53AEE80" w14:textId="1BE978E1"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nil"/>
              <w:left w:val="single" w:sz="4" w:space="0" w:color="auto"/>
              <w:bottom w:val="single" w:sz="4" w:space="0" w:color="auto"/>
              <w:right w:val="nil"/>
            </w:tcBorders>
            <w:shd w:val="clear" w:color="auto" w:fill="auto"/>
            <w:noWrap/>
            <w:vAlign w:val="center"/>
          </w:tcPr>
          <w:p w14:paraId="10DC669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586A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F1DAD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655B07"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61C4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C5F63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831DC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1A42EB"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86133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9C7A9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183A5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81FD4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E946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3F0778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B257744" w14:textId="77777777" w:rsidR="005F3374" w:rsidRPr="004C7DA2" w:rsidRDefault="005F3374" w:rsidP="005F3374">
            <w:pPr>
              <w:spacing w:after="0"/>
              <w:jc w:val="center"/>
              <w:rPr>
                <w:color w:val="000000"/>
                <w:lang w:val="en-US"/>
              </w:rPr>
            </w:pPr>
          </w:p>
        </w:tc>
      </w:tr>
      <w:tr w:rsidR="005F3374" w:rsidRPr="00491A77" w14:paraId="1AB47AAC" w14:textId="77777777" w:rsidTr="00BC22DC">
        <w:trPr>
          <w:trHeight w:val="266"/>
        </w:trPr>
        <w:tc>
          <w:tcPr>
            <w:tcW w:w="1134" w:type="dxa"/>
            <w:shd w:val="clear" w:color="auto" w:fill="auto"/>
            <w:noWrap/>
            <w:vAlign w:val="center"/>
            <w:hideMark/>
          </w:tcPr>
          <w:p w14:paraId="1E534D6A"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CCDA0D0" w14:textId="32C3183A" w:rsidR="005F3374" w:rsidRPr="004C7DA2" w:rsidRDefault="005F3374" w:rsidP="005F3374">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79F4C70" w14:textId="6D14BC77" w:rsidR="005F3374" w:rsidRPr="004C7DA2" w:rsidRDefault="005F3374" w:rsidP="005F3374">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44EB6" w14:textId="3F2831E0" w:rsidR="005F3374" w:rsidRPr="004C7DA2" w:rsidRDefault="005F3374" w:rsidP="005F3374">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C76DC" w14:textId="2EC09C7A" w:rsidR="005F3374" w:rsidRPr="004C7DA2" w:rsidRDefault="005F3374" w:rsidP="005F3374">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8881F" w14:textId="5CB5DC07" w:rsidR="005F3374" w:rsidRPr="004C7DA2" w:rsidRDefault="005F3374" w:rsidP="005F3374">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01ED" w14:textId="33E04FFD" w:rsidR="005F3374" w:rsidRPr="004C7DA2" w:rsidRDefault="005F3374" w:rsidP="005F3374">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995B3D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20472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5637B4"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39F0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18909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F711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1FB15"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1A47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2CF87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448AE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91970F"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5CFDC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A819C2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94F852B" w14:textId="77777777" w:rsidR="005F3374" w:rsidRPr="004C7DA2" w:rsidRDefault="005F3374" w:rsidP="005F3374">
            <w:pPr>
              <w:spacing w:after="0"/>
              <w:jc w:val="center"/>
              <w:rPr>
                <w:color w:val="000000"/>
                <w:lang w:val="en-US"/>
              </w:rPr>
            </w:pPr>
          </w:p>
        </w:tc>
      </w:tr>
      <w:tr w:rsidR="005F3374" w:rsidRPr="00491A77" w14:paraId="7A96E269" w14:textId="77777777" w:rsidTr="00BC22DC">
        <w:trPr>
          <w:trHeight w:val="266"/>
        </w:trPr>
        <w:tc>
          <w:tcPr>
            <w:tcW w:w="1134" w:type="dxa"/>
            <w:shd w:val="clear" w:color="auto" w:fill="auto"/>
            <w:noWrap/>
            <w:vAlign w:val="center"/>
            <w:hideMark/>
          </w:tcPr>
          <w:p w14:paraId="18D2C6DE" w14:textId="77777777" w:rsidR="005F3374" w:rsidRPr="004C7DA2" w:rsidRDefault="005F3374" w:rsidP="005F3374">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23F6D5" w14:textId="4818024C" w:rsidR="005F3374" w:rsidRPr="004C7DA2" w:rsidRDefault="005F3374" w:rsidP="005F3374">
            <w:pPr>
              <w:spacing w:after="0"/>
              <w:jc w:val="center"/>
              <w:rPr>
                <w:color w:val="000000"/>
                <w:lang w:val="en-US"/>
              </w:rPr>
            </w:pPr>
            <w:r w:rsidRPr="00951723">
              <w:rPr>
                <w:rFonts w:hint="eastAsia"/>
                <w:color w:val="000000"/>
              </w:rPr>
              <w:t>11.31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3C12E76" w14:textId="5FD1D6FD" w:rsidR="005F3374" w:rsidRPr="004C7DA2" w:rsidRDefault="005F3374" w:rsidP="005F3374">
            <w:pPr>
              <w:spacing w:after="0"/>
              <w:jc w:val="center"/>
              <w:rPr>
                <w:color w:val="000000"/>
                <w:lang w:val="en-US"/>
              </w:rPr>
            </w:pPr>
            <w:r w:rsidRPr="00951723">
              <w:rPr>
                <w:rFonts w:hint="eastAsia"/>
                <w:color w:val="000000"/>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520199E" w14:textId="59173438"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B839770" w14:textId="7AFCC6D6" w:rsidR="005F3374" w:rsidRPr="004C7DA2" w:rsidRDefault="005F3374" w:rsidP="005F3374">
            <w:pPr>
              <w:spacing w:after="0"/>
              <w:jc w:val="center"/>
              <w:rPr>
                <w:color w:val="000000"/>
                <w:lang w:val="en-US"/>
              </w:rPr>
            </w:pPr>
            <w:r w:rsidRPr="00951723">
              <w:rPr>
                <w:rFonts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255AA1D" w14:textId="127127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B6BC8EB" w14:textId="17494403"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107A38E"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1A7AAA"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E0C42A"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D27B9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B2A5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F41C2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E8E81E"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1DD2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322D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24CE3"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1C590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908D6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228E82A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037752B" w14:textId="77777777" w:rsidR="005F3374" w:rsidRPr="004C7DA2" w:rsidRDefault="005F3374" w:rsidP="005F3374">
            <w:pPr>
              <w:spacing w:after="0"/>
              <w:jc w:val="center"/>
              <w:rPr>
                <w:color w:val="000000"/>
                <w:lang w:val="en-US"/>
              </w:rPr>
            </w:pPr>
          </w:p>
        </w:tc>
      </w:tr>
      <w:tr w:rsidR="005F3374" w:rsidRPr="00491A77" w14:paraId="10ED9CAC" w14:textId="77777777" w:rsidTr="00BC22DC">
        <w:trPr>
          <w:trHeight w:val="266"/>
        </w:trPr>
        <w:tc>
          <w:tcPr>
            <w:tcW w:w="1134" w:type="dxa"/>
            <w:shd w:val="clear" w:color="auto" w:fill="auto"/>
            <w:noWrap/>
            <w:vAlign w:val="center"/>
            <w:hideMark/>
          </w:tcPr>
          <w:p w14:paraId="0978D6A6"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BCF658F" w14:textId="7F5E91CD" w:rsidR="005F3374" w:rsidRPr="004C7DA2" w:rsidRDefault="005F3374" w:rsidP="005F3374">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5E78152F" w14:textId="762D0C0B" w:rsidR="005F3374" w:rsidRPr="004C7DA2" w:rsidRDefault="005F3374" w:rsidP="005F3374">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FD19E31" w14:textId="1A22DD6A" w:rsidR="005F3374" w:rsidRPr="004C7DA2" w:rsidRDefault="005F3374" w:rsidP="005F3374">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7AE89C7" w14:textId="59634DE6" w:rsidR="005F3374" w:rsidRPr="004C7DA2" w:rsidRDefault="005F3374" w:rsidP="005F3374">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DE8782D" w14:textId="72B2BB67" w:rsidR="005F3374" w:rsidRPr="004C7DA2" w:rsidRDefault="005F3374" w:rsidP="005F3374">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72ADE" w14:textId="355C5FD1" w:rsidR="005F3374" w:rsidRPr="004C7DA2" w:rsidRDefault="005F3374" w:rsidP="005F3374">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45C4B" w14:textId="7ED1A2EF" w:rsidR="005F3374" w:rsidRPr="004C7DA2" w:rsidRDefault="005F3374" w:rsidP="005F3374">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57453" w14:textId="71B9C96D" w:rsidR="005F3374" w:rsidRPr="004C7DA2" w:rsidRDefault="005F3374" w:rsidP="005F3374">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C6E23" w14:textId="3822F9E9" w:rsidR="005F3374" w:rsidRPr="004C7DA2" w:rsidRDefault="005F3374" w:rsidP="005F3374">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A3AB0" w14:textId="3E971ED3" w:rsidR="005F3374" w:rsidRPr="004C7DA2" w:rsidRDefault="005F3374" w:rsidP="005F3374">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13BA431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AC71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9CFBCD"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74D70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A863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AC58F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E5C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A14A0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5A176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E5C95DB" w14:textId="77777777" w:rsidR="005F3374" w:rsidRPr="004C7DA2" w:rsidRDefault="005F3374" w:rsidP="005F3374">
            <w:pPr>
              <w:spacing w:after="0"/>
              <w:jc w:val="center"/>
              <w:rPr>
                <w:color w:val="000000"/>
                <w:lang w:val="en-US"/>
              </w:rPr>
            </w:pPr>
          </w:p>
        </w:tc>
      </w:tr>
      <w:tr w:rsidR="005F3374" w:rsidRPr="00491A77" w14:paraId="2CE2DEAD" w14:textId="77777777" w:rsidTr="00BC22DC">
        <w:trPr>
          <w:trHeight w:val="266"/>
        </w:trPr>
        <w:tc>
          <w:tcPr>
            <w:tcW w:w="1134" w:type="dxa"/>
            <w:shd w:val="clear" w:color="auto" w:fill="auto"/>
            <w:noWrap/>
            <w:vAlign w:val="center"/>
            <w:hideMark/>
          </w:tcPr>
          <w:p w14:paraId="06A0291C" w14:textId="77777777" w:rsidR="005F3374" w:rsidRPr="004C7DA2" w:rsidRDefault="005F3374" w:rsidP="005F3374">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4955DA9B" w14:textId="2965B628" w:rsidR="005F3374" w:rsidRPr="004C7DA2" w:rsidRDefault="005F3374" w:rsidP="005F3374">
            <w:pPr>
              <w:spacing w:after="0"/>
              <w:jc w:val="center"/>
              <w:rPr>
                <w:color w:val="000000"/>
                <w:lang w:val="en-US"/>
              </w:rPr>
            </w:pPr>
            <w:r w:rsidRPr="00951723">
              <w:rPr>
                <w:rFonts w:hint="eastAsia"/>
                <w:color w:val="000000"/>
              </w:rPr>
              <w:t>9.29</w:t>
            </w:r>
          </w:p>
        </w:tc>
        <w:tc>
          <w:tcPr>
            <w:tcW w:w="723" w:type="dxa"/>
            <w:tcBorders>
              <w:top w:val="nil"/>
              <w:left w:val="nil"/>
              <w:bottom w:val="nil"/>
              <w:right w:val="nil"/>
            </w:tcBorders>
            <w:shd w:val="clear" w:color="000000" w:fill="E4E4E4"/>
            <w:noWrap/>
            <w:vAlign w:val="center"/>
          </w:tcPr>
          <w:p w14:paraId="7DB0586D" w14:textId="1E4BF70D" w:rsidR="005F3374" w:rsidRPr="004C7DA2" w:rsidRDefault="005F3374" w:rsidP="005F3374">
            <w:pPr>
              <w:spacing w:after="0"/>
              <w:jc w:val="center"/>
              <w:rPr>
                <w:color w:val="000000"/>
                <w:lang w:val="en-US"/>
              </w:rPr>
            </w:pPr>
            <w:r w:rsidRPr="00951723">
              <w:rPr>
                <w:rFonts w:hint="eastAsia"/>
                <w:color w:val="000000"/>
              </w:rPr>
              <w:t>7.05</w:t>
            </w:r>
          </w:p>
        </w:tc>
        <w:tc>
          <w:tcPr>
            <w:tcW w:w="723" w:type="dxa"/>
            <w:tcBorders>
              <w:top w:val="nil"/>
              <w:left w:val="nil"/>
              <w:bottom w:val="nil"/>
              <w:right w:val="nil"/>
            </w:tcBorders>
            <w:shd w:val="clear" w:color="000000" w:fill="DADADA"/>
            <w:noWrap/>
            <w:vAlign w:val="center"/>
          </w:tcPr>
          <w:p w14:paraId="713D51EB" w14:textId="441BF26C" w:rsidR="005F3374" w:rsidRPr="004C7DA2" w:rsidRDefault="005F3374" w:rsidP="005F3374">
            <w:pPr>
              <w:spacing w:after="0"/>
              <w:jc w:val="center"/>
              <w:rPr>
                <w:color w:val="000000"/>
                <w:lang w:val="en-US"/>
              </w:rPr>
            </w:pPr>
            <w:r w:rsidRPr="00951723">
              <w:rPr>
                <w:rFonts w:hint="eastAsia"/>
                <w:color w:val="000000"/>
              </w:rPr>
              <w:t>7.87</w:t>
            </w:r>
          </w:p>
        </w:tc>
        <w:tc>
          <w:tcPr>
            <w:tcW w:w="723" w:type="dxa"/>
            <w:tcBorders>
              <w:top w:val="nil"/>
              <w:left w:val="nil"/>
              <w:bottom w:val="nil"/>
              <w:right w:val="nil"/>
            </w:tcBorders>
            <w:shd w:val="clear" w:color="000000" w:fill="EFEFEF"/>
            <w:noWrap/>
            <w:vAlign w:val="center"/>
          </w:tcPr>
          <w:p w14:paraId="587C9C2E" w14:textId="6F86DACF" w:rsidR="005F3374" w:rsidRPr="004C7DA2" w:rsidRDefault="005F3374" w:rsidP="005F3374">
            <w:pPr>
              <w:spacing w:after="0"/>
              <w:jc w:val="center"/>
              <w:rPr>
                <w:color w:val="000000"/>
                <w:lang w:val="en-US"/>
              </w:rPr>
            </w:pPr>
            <w:r w:rsidRPr="00951723">
              <w:rPr>
                <w:rFonts w:hint="eastAsia"/>
                <w:color w:val="000000"/>
              </w:rPr>
              <w:t>6.15</w:t>
            </w:r>
          </w:p>
        </w:tc>
        <w:tc>
          <w:tcPr>
            <w:tcW w:w="722" w:type="dxa"/>
            <w:tcBorders>
              <w:top w:val="nil"/>
              <w:left w:val="nil"/>
              <w:bottom w:val="nil"/>
              <w:right w:val="nil"/>
            </w:tcBorders>
            <w:shd w:val="clear" w:color="000000" w:fill="EDEDED"/>
            <w:noWrap/>
            <w:vAlign w:val="center"/>
          </w:tcPr>
          <w:p w14:paraId="3F807BA2" w14:textId="4929B679"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BFBFB"/>
            <w:noWrap/>
            <w:vAlign w:val="center"/>
          </w:tcPr>
          <w:p w14:paraId="3F13D769" w14:textId="1858FB6D"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F6F6F6"/>
            <w:noWrap/>
            <w:vAlign w:val="center"/>
          </w:tcPr>
          <w:p w14:paraId="773B9DA6" w14:textId="5B963A9C"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EFEFE"/>
            <w:noWrap/>
            <w:vAlign w:val="center"/>
          </w:tcPr>
          <w:p w14:paraId="451BE696" w14:textId="743CFAA0"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DCDCDC"/>
            <w:noWrap/>
            <w:vAlign w:val="center"/>
          </w:tcPr>
          <w:p w14:paraId="5A69D6F1" w14:textId="3EE094AF" w:rsidR="005F3374" w:rsidRPr="004C7DA2" w:rsidRDefault="005F3374" w:rsidP="005F3374">
            <w:pPr>
              <w:spacing w:after="0"/>
              <w:jc w:val="center"/>
              <w:rPr>
                <w:color w:val="000000"/>
                <w:lang w:val="en-US"/>
              </w:rPr>
            </w:pPr>
            <w:r w:rsidRPr="00951723">
              <w:rPr>
                <w:rFonts w:hint="eastAsia"/>
                <w:color w:val="000000"/>
              </w:rPr>
              <w:t>7.67</w:t>
            </w:r>
          </w:p>
        </w:tc>
        <w:tc>
          <w:tcPr>
            <w:tcW w:w="722" w:type="dxa"/>
            <w:tcBorders>
              <w:top w:val="nil"/>
              <w:left w:val="nil"/>
              <w:bottom w:val="nil"/>
              <w:right w:val="nil"/>
            </w:tcBorders>
            <w:shd w:val="clear" w:color="000000" w:fill="EEEEEE"/>
            <w:noWrap/>
            <w:vAlign w:val="center"/>
          </w:tcPr>
          <w:p w14:paraId="2967BC36" w14:textId="5E485D34" w:rsidR="005F3374" w:rsidRPr="004C7DA2" w:rsidRDefault="005F3374" w:rsidP="005F3374">
            <w:pPr>
              <w:spacing w:after="0"/>
              <w:jc w:val="center"/>
              <w:rPr>
                <w:color w:val="000000"/>
                <w:lang w:val="en-US"/>
              </w:rPr>
            </w:pPr>
            <w:r w:rsidRPr="00951723">
              <w:rPr>
                <w:rFonts w:hint="eastAsia"/>
                <w:color w:val="000000"/>
              </w:rPr>
              <w:t>6.25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BAC233C"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D07070"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8766902"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A72FEB"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E61B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A94D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E629D"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19E7E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2E2F5C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7FB4069" w14:textId="77777777" w:rsidR="005F3374" w:rsidRPr="004C7DA2" w:rsidRDefault="005F3374" w:rsidP="005F3374">
            <w:pPr>
              <w:spacing w:after="0"/>
              <w:jc w:val="center"/>
              <w:rPr>
                <w:color w:val="000000"/>
                <w:lang w:val="en-US"/>
              </w:rPr>
            </w:pPr>
          </w:p>
        </w:tc>
      </w:tr>
      <w:tr w:rsidR="005F3374" w:rsidRPr="00491A77" w14:paraId="5A68BB69" w14:textId="77777777" w:rsidTr="00BC22DC">
        <w:trPr>
          <w:trHeight w:val="266"/>
        </w:trPr>
        <w:tc>
          <w:tcPr>
            <w:tcW w:w="1134" w:type="dxa"/>
            <w:shd w:val="clear" w:color="auto" w:fill="auto"/>
            <w:noWrap/>
            <w:vAlign w:val="center"/>
            <w:hideMark/>
          </w:tcPr>
          <w:p w14:paraId="16856738"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D5970E" w14:textId="58CDCCDB" w:rsidR="005F3374" w:rsidRPr="004C7DA2" w:rsidRDefault="005F3374" w:rsidP="005F3374">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1B10A10C" w14:textId="1E8B8E23" w:rsidR="005F3374" w:rsidRPr="004C7DA2" w:rsidRDefault="005F3374" w:rsidP="005F3374">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7FEFC3C" w14:textId="0FC2736A" w:rsidR="005F3374" w:rsidRPr="004C7DA2" w:rsidRDefault="005F3374" w:rsidP="005F3374">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3C1F7073" w14:textId="71BB5962" w:rsidR="005F3374" w:rsidRPr="004C7DA2" w:rsidRDefault="005F3374" w:rsidP="005F3374">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29BFC6" w14:textId="13726B0D" w:rsidR="005F3374" w:rsidRPr="004C7DA2" w:rsidRDefault="005F3374" w:rsidP="005F3374">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65AEDA28" w14:textId="31FC0361" w:rsidR="005F3374" w:rsidRPr="004C7DA2" w:rsidRDefault="005F3374" w:rsidP="005F3374">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FF41874" w14:textId="0A6075C4" w:rsidR="005F3374" w:rsidRPr="004C7DA2" w:rsidRDefault="005F3374" w:rsidP="005F3374">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25B17DF" w14:textId="60661E4D" w:rsidR="005F3374" w:rsidRPr="004C7DA2" w:rsidRDefault="005F3374" w:rsidP="005F3374">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9810" w14:textId="0C20F34B" w:rsidR="005F3374" w:rsidRPr="004C7DA2" w:rsidRDefault="005F3374" w:rsidP="005F3374">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4D51" w14:textId="26B7E645" w:rsidR="005F3374" w:rsidRPr="004C7DA2" w:rsidRDefault="005F3374" w:rsidP="005F3374">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7FC68" w14:textId="24F6E99B" w:rsidR="005F3374" w:rsidRPr="004C7DA2" w:rsidRDefault="005F3374" w:rsidP="005F3374">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15C5" w14:textId="78837E6C" w:rsidR="005F3374" w:rsidRPr="004C7DA2" w:rsidRDefault="005F3374" w:rsidP="005F3374">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074C" w14:textId="7E8E2016" w:rsidR="005F3374" w:rsidRPr="004C7DA2" w:rsidRDefault="005F3374" w:rsidP="005F3374">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7DB8E" w14:textId="06B5A988" w:rsidR="005F3374" w:rsidRPr="004C7DA2" w:rsidRDefault="005F3374" w:rsidP="005F3374">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EB49F" w14:textId="5A5AB036" w:rsidR="005F3374" w:rsidRPr="004C7DA2" w:rsidRDefault="005F3374" w:rsidP="005F3374">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1007" w14:textId="421D1442" w:rsidR="005F3374" w:rsidRPr="004C7DA2" w:rsidRDefault="005F3374" w:rsidP="005F3374">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7B555" w14:textId="1DF04DCB" w:rsidR="005F3374" w:rsidRPr="004C7DA2" w:rsidRDefault="005F3374" w:rsidP="005F3374">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46115" w14:textId="3D8E9800" w:rsidR="005F3374" w:rsidRPr="004C7DA2" w:rsidRDefault="005F3374" w:rsidP="005F3374">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C3D4F5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719F8C1" w14:textId="77777777" w:rsidR="005F3374" w:rsidRPr="004C7DA2" w:rsidRDefault="005F3374" w:rsidP="005F3374">
            <w:pPr>
              <w:spacing w:after="0"/>
              <w:jc w:val="center"/>
              <w:rPr>
                <w:color w:val="000000"/>
                <w:lang w:val="en-US"/>
              </w:rPr>
            </w:pPr>
          </w:p>
        </w:tc>
      </w:tr>
      <w:tr w:rsidR="005F3374" w:rsidRPr="00491A77" w14:paraId="455A6A86" w14:textId="77777777" w:rsidTr="00BC22DC">
        <w:trPr>
          <w:trHeight w:val="266"/>
        </w:trPr>
        <w:tc>
          <w:tcPr>
            <w:tcW w:w="1134" w:type="dxa"/>
            <w:shd w:val="clear" w:color="auto" w:fill="auto"/>
            <w:noWrap/>
            <w:vAlign w:val="center"/>
            <w:hideMark/>
          </w:tcPr>
          <w:p w14:paraId="7EEA86EE" w14:textId="77777777" w:rsidR="005F3374" w:rsidRPr="004C7DA2" w:rsidRDefault="005F3374" w:rsidP="005F3374">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64745DC" w14:textId="5A357709" w:rsidR="005F3374" w:rsidRPr="004C7DA2" w:rsidRDefault="005F3374" w:rsidP="005F3374">
            <w:pPr>
              <w:spacing w:after="0"/>
              <w:jc w:val="center"/>
              <w:rPr>
                <w:color w:val="000000"/>
                <w:lang w:val="en-US"/>
              </w:rPr>
            </w:pPr>
            <w:r w:rsidRPr="00951723">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74FC3E3" w14:textId="21CBEC65" w:rsidR="005F3374" w:rsidRPr="004C7DA2" w:rsidRDefault="005F3374" w:rsidP="005F3374">
            <w:pPr>
              <w:spacing w:after="0"/>
              <w:jc w:val="center"/>
              <w:rPr>
                <w:color w:val="000000"/>
                <w:lang w:val="en-US"/>
              </w:rPr>
            </w:pPr>
            <w:r w:rsidRPr="00951723">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A1AD9CB" w14:textId="44FDD73C" w:rsidR="005F3374" w:rsidRPr="004C7DA2" w:rsidRDefault="005F3374" w:rsidP="005F3374">
            <w:pPr>
              <w:spacing w:after="0"/>
              <w:jc w:val="center"/>
              <w:rPr>
                <w:color w:val="000000"/>
                <w:lang w:val="en-US"/>
              </w:rPr>
            </w:pPr>
            <w:r w:rsidRPr="00951723">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322242E" w14:textId="2C85A333" w:rsidR="005F3374" w:rsidRPr="004C7DA2" w:rsidRDefault="005F3374" w:rsidP="005F3374">
            <w:pPr>
              <w:spacing w:after="0"/>
              <w:jc w:val="center"/>
              <w:rPr>
                <w:color w:val="000000"/>
                <w:lang w:val="en-US"/>
              </w:rPr>
            </w:pPr>
            <w:r w:rsidRPr="00951723">
              <w:rPr>
                <w:rFonts w:hint="eastAsia"/>
                <w:color w:val="000000"/>
              </w:rPr>
              <w:t>5.70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D2AD9C" w14:textId="334619B5" w:rsidR="005F3374" w:rsidRPr="004C7DA2" w:rsidRDefault="005F3374" w:rsidP="005F3374">
            <w:pPr>
              <w:spacing w:after="0"/>
              <w:jc w:val="center"/>
              <w:rPr>
                <w:color w:val="000000"/>
                <w:lang w:val="en-US"/>
              </w:rPr>
            </w:pPr>
            <w:r w:rsidRPr="00951723">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05B1CA7" w14:textId="0EC7C9CB" w:rsidR="005F3374" w:rsidRPr="004C7DA2" w:rsidRDefault="005F3374" w:rsidP="005F3374">
            <w:pPr>
              <w:spacing w:after="0"/>
              <w:jc w:val="center"/>
              <w:rPr>
                <w:color w:val="000000"/>
                <w:lang w:val="en-US"/>
              </w:rPr>
            </w:pPr>
            <w:r w:rsidRPr="00951723">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267217D" w14:textId="73841A64" w:rsidR="005F3374" w:rsidRPr="004C7DA2" w:rsidRDefault="005F3374" w:rsidP="005F3374">
            <w:pPr>
              <w:spacing w:after="0"/>
              <w:jc w:val="center"/>
              <w:rPr>
                <w:color w:val="000000"/>
                <w:lang w:val="en-US"/>
              </w:rPr>
            </w:pPr>
            <w:r w:rsidRPr="00951723">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97C84AF" w14:textId="3A0BBB42"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8FB2A54" w14:textId="14F531C3" w:rsidR="005F3374" w:rsidRPr="004C7DA2" w:rsidRDefault="005F3374" w:rsidP="005F3374">
            <w:pPr>
              <w:spacing w:after="0"/>
              <w:jc w:val="center"/>
              <w:rPr>
                <w:color w:val="000000"/>
                <w:lang w:val="en-US"/>
              </w:rPr>
            </w:pPr>
            <w:r w:rsidRPr="00951723">
              <w:rPr>
                <w:rFonts w:hint="eastAsia"/>
                <w:color w:val="000000"/>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693C2EB" w14:textId="3DE64940" w:rsidR="005F3374" w:rsidRPr="004C7DA2" w:rsidRDefault="005F3374" w:rsidP="005F3374">
            <w:pPr>
              <w:spacing w:after="0"/>
              <w:jc w:val="center"/>
              <w:rPr>
                <w:color w:val="000000"/>
                <w:lang w:val="en-US"/>
              </w:rPr>
            </w:pPr>
            <w:r w:rsidRPr="00951723">
              <w:rPr>
                <w:rFonts w:hint="eastAsia"/>
                <w:color w:val="000000"/>
              </w:rPr>
              <w:t>6.15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A96226" w14:textId="59FCB5AF"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6272F2A" w14:textId="0AFD633C"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490C56" w14:textId="37E6F285" w:rsidR="005F3374" w:rsidRPr="004C7DA2" w:rsidRDefault="005F3374" w:rsidP="005F3374">
            <w:pPr>
              <w:spacing w:after="0"/>
              <w:jc w:val="center"/>
              <w:rPr>
                <w:color w:val="000000"/>
                <w:lang w:val="en-US"/>
              </w:rPr>
            </w:pPr>
            <w:r w:rsidRPr="00951723">
              <w:rPr>
                <w:rFonts w:hint="eastAsia"/>
                <w:color w:val="000000"/>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B3448" w14:textId="454AC9FB" w:rsidR="005F3374" w:rsidRPr="004C7DA2" w:rsidRDefault="005F3374" w:rsidP="005F3374">
            <w:pPr>
              <w:spacing w:after="0"/>
              <w:jc w:val="center"/>
              <w:rPr>
                <w:color w:val="000000"/>
                <w:lang w:val="en-US"/>
              </w:rPr>
            </w:pPr>
            <w:r w:rsidRPr="00951723">
              <w:rPr>
                <w:rFonts w:hint="eastAsia"/>
                <w:color w:val="000000"/>
              </w:rPr>
              <w:t>6.11</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CC17D82" w14:textId="0FB3BDA6" w:rsidR="005F3374" w:rsidRPr="004C7DA2" w:rsidRDefault="005F3374" w:rsidP="005F3374">
            <w:pPr>
              <w:spacing w:after="0"/>
              <w:jc w:val="center"/>
              <w:rPr>
                <w:color w:val="000000"/>
                <w:lang w:val="en-US"/>
              </w:rPr>
            </w:pPr>
            <w:r w:rsidRPr="00951723">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5F8A56A" w14:textId="14546174" w:rsidR="005F3374" w:rsidRPr="004C7DA2" w:rsidRDefault="005F3374" w:rsidP="005F3374">
            <w:pPr>
              <w:spacing w:after="0"/>
              <w:jc w:val="center"/>
              <w:rPr>
                <w:color w:val="000000"/>
                <w:lang w:val="en-US"/>
              </w:rPr>
            </w:pPr>
            <w:r w:rsidRPr="00951723">
              <w:rPr>
                <w:rFonts w:hint="eastAsia"/>
                <w:color w:val="000000"/>
              </w:rPr>
              <w:t>6.13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EEEAE65" w14:textId="0E5ABA12" w:rsidR="005F3374" w:rsidRPr="004C7DA2" w:rsidRDefault="005F3374" w:rsidP="005F3374">
            <w:pPr>
              <w:spacing w:after="0"/>
              <w:jc w:val="center"/>
              <w:rPr>
                <w:color w:val="000000"/>
                <w:lang w:val="en-US"/>
              </w:rPr>
            </w:pPr>
            <w:r w:rsidRPr="00951723">
              <w:rPr>
                <w:rFonts w:hint="eastAsia"/>
                <w:color w:val="000000"/>
              </w:rPr>
              <w:t>7.51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5A53F31" w14:textId="425FA035"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single" w:sz="4" w:space="0" w:color="auto"/>
              <w:right w:val="nil"/>
            </w:tcBorders>
            <w:shd w:val="clear" w:color="auto" w:fill="FFFFFF" w:themeFill="background1"/>
            <w:vAlign w:val="center"/>
          </w:tcPr>
          <w:p w14:paraId="3F762739"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32CB892E" w14:textId="77777777" w:rsidR="005F3374" w:rsidRPr="004C7DA2" w:rsidRDefault="005F3374" w:rsidP="005F3374">
            <w:pPr>
              <w:spacing w:after="0"/>
              <w:jc w:val="center"/>
              <w:rPr>
                <w:color w:val="000000"/>
                <w:lang w:val="en-US"/>
              </w:rPr>
            </w:pPr>
          </w:p>
        </w:tc>
      </w:tr>
      <w:tr w:rsidR="005F3374" w:rsidRPr="00491A77" w14:paraId="597B5766" w14:textId="77777777" w:rsidTr="00BC22DC">
        <w:trPr>
          <w:trHeight w:val="266"/>
        </w:trPr>
        <w:tc>
          <w:tcPr>
            <w:tcW w:w="1134" w:type="dxa"/>
            <w:shd w:val="clear" w:color="auto" w:fill="auto"/>
            <w:noWrap/>
            <w:vAlign w:val="center"/>
            <w:hideMark/>
          </w:tcPr>
          <w:p w14:paraId="38B57517"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459C81A" w14:textId="1DDDCA6D" w:rsidR="005F3374" w:rsidRPr="004C7DA2" w:rsidRDefault="005F3374" w:rsidP="005F3374">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35E51A2" w14:textId="30171173" w:rsidR="005F3374" w:rsidRPr="004C7DA2" w:rsidRDefault="005F3374" w:rsidP="005F3374">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746E7290" w14:textId="613622F8" w:rsidR="005F3374" w:rsidRPr="004C7DA2" w:rsidRDefault="005F3374" w:rsidP="005F3374">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4C2DFFCA" w14:textId="15F784DB" w:rsidR="005F3374" w:rsidRPr="004C7DA2" w:rsidRDefault="005F3374" w:rsidP="005F3374">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1BBABD6E" w14:textId="3403613C" w:rsidR="005F3374" w:rsidRPr="004C7DA2" w:rsidRDefault="005F3374" w:rsidP="005F3374">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601DEA7" w14:textId="649E7EBF" w:rsidR="005F3374" w:rsidRPr="004C7DA2" w:rsidRDefault="005F3374" w:rsidP="005F3374">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70C7A79F" w14:textId="29BE0CBD" w:rsidR="005F3374" w:rsidRPr="004C7DA2" w:rsidRDefault="005F3374" w:rsidP="005F3374">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367681BD" w14:textId="1BBC6A30" w:rsidR="005F3374" w:rsidRPr="004C7DA2" w:rsidRDefault="005F3374" w:rsidP="005F3374">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7B5BF69D" w14:textId="5DD760A4" w:rsidR="005F3374" w:rsidRPr="004C7DA2" w:rsidRDefault="005F3374" w:rsidP="005F3374">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210E5C4" w14:textId="59B4E750" w:rsidR="005F3374" w:rsidRPr="004C7DA2" w:rsidRDefault="005F3374" w:rsidP="005F3374">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D4B4614" w14:textId="7AFD7C08" w:rsidR="005F3374" w:rsidRPr="004C7DA2" w:rsidRDefault="005F3374" w:rsidP="005F3374">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BCC37BF" w14:textId="45BC9724" w:rsidR="005F3374" w:rsidRPr="004C7DA2" w:rsidRDefault="005F3374" w:rsidP="005F3374">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248362FF" w14:textId="4BF0F9C6" w:rsidR="005F3374" w:rsidRPr="004C7DA2" w:rsidRDefault="005F3374" w:rsidP="005F3374">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5F79847C" w14:textId="1AF28BC1" w:rsidR="005F3374" w:rsidRPr="004C7DA2" w:rsidRDefault="005F3374" w:rsidP="005F3374">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53DC7D8F" w14:textId="17CA376C" w:rsidR="005F3374" w:rsidRPr="004C7DA2" w:rsidRDefault="005F3374" w:rsidP="005F3374">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4CC9C219" w14:textId="42610075" w:rsidR="005F3374" w:rsidRPr="004C7DA2" w:rsidRDefault="005F3374" w:rsidP="005F3374">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7328092D" w14:textId="339C12D9" w:rsidR="005F3374" w:rsidRPr="004C7DA2" w:rsidRDefault="005F3374" w:rsidP="005F3374">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61F50A38" w14:textId="6198351B" w:rsidR="005F3374" w:rsidRPr="004C7DA2" w:rsidRDefault="005F3374" w:rsidP="005F3374">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1095DE63" w14:textId="7F28661C" w:rsidR="005F3374" w:rsidRPr="004C7DA2" w:rsidRDefault="005F3374" w:rsidP="005F3374">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60813FD9" w14:textId="3EF25579" w:rsidR="005F3374" w:rsidRPr="004C7DA2" w:rsidRDefault="005F3374" w:rsidP="005F3374">
            <w:pPr>
              <w:spacing w:after="0"/>
              <w:jc w:val="center"/>
              <w:rPr>
                <w:color w:val="000000"/>
                <w:lang w:val="en-US"/>
              </w:rPr>
            </w:pPr>
            <w:r w:rsidRPr="00231537">
              <w:rPr>
                <w:rFonts w:hint="eastAsia"/>
                <w:color w:val="000000"/>
              </w:rPr>
              <w:t>#</w:t>
            </w:r>
            <w:r>
              <w:rPr>
                <w:color w:val="000000"/>
              </w:rPr>
              <w:t>59</w:t>
            </w:r>
          </w:p>
        </w:tc>
      </w:tr>
      <w:tr w:rsidR="005F3374" w:rsidRPr="00491A77" w14:paraId="6C8453D6" w14:textId="77777777" w:rsidTr="00BC22DC">
        <w:trPr>
          <w:trHeight w:val="266"/>
        </w:trPr>
        <w:tc>
          <w:tcPr>
            <w:tcW w:w="1134" w:type="dxa"/>
            <w:shd w:val="clear" w:color="auto" w:fill="auto"/>
            <w:noWrap/>
            <w:vAlign w:val="center"/>
            <w:hideMark/>
          </w:tcPr>
          <w:p w14:paraId="6BD4CFA6"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E2F0D36" w14:textId="4B9253DD" w:rsidR="005F3374" w:rsidRPr="004C7DA2" w:rsidRDefault="005F3374" w:rsidP="005F3374">
            <w:pPr>
              <w:spacing w:after="0"/>
              <w:jc w:val="center"/>
              <w:rPr>
                <w:color w:val="000000"/>
                <w:lang w:val="en-US"/>
              </w:rPr>
            </w:pPr>
            <w:r w:rsidRPr="0095172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E1ABED6" w14:textId="178562E3" w:rsidR="005F3374" w:rsidRPr="004C7DA2" w:rsidRDefault="005F3374" w:rsidP="005F3374">
            <w:pPr>
              <w:spacing w:after="0"/>
              <w:jc w:val="center"/>
              <w:rPr>
                <w:color w:val="000000"/>
                <w:lang w:val="en-US"/>
              </w:rPr>
            </w:pPr>
            <w:r w:rsidRPr="00951723">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317F8FF" w14:textId="7A30932B" w:rsidR="005F3374" w:rsidRPr="004C7DA2" w:rsidRDefault="005F3374" w:rsidP="005F3374">
            <w:pPr>
              <w:spacing w:after="0"/>
              <w:jc w:val="center"/>
              <w:rPr>
                <w:color w:val="000000"/>
                <w:lang w:val="en-US"/>
              </w:rPr>
            </w:pPr>
            <w:r w:rsidRPr="00951723">
              <w:rPr>
                <w:rFonts w:hint="eastAsia"/>
                <w:color w:val="000000"/>
              </w:rPr>
              <w:t>9.86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9B845FF" w14:textId="4A9F0B93" w:rsidR="005F3374" w:rsidRPr="004C7DA2" w:rsidRDefault="005F3374" w:rsidP="005F3374">
            <w:pPr>
              <w:spacing w:after="0"/>
              <w:jc w:val="center"/>
              <w:rPr>
                <w:color w:val="000000"/>
                <w:lang w:val="en-US"/>
              </w:rPr>
            </w:pPr>
            <w:r w:rsidRPr="00951723">
              <w:rPr>
                <w:rFonts w:hint="eastAsia"/>
                <w:color w:val="000000"/>
              </w:rPr>
              <w:t>5.49</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D622F1D" w14:textId="5D628275" w:rsidR="005F3374" w:rsidRPr="004C7DA2" w:rsidRDefault="005F3374" w:rsidP="005F3374">
            <w:pPr>
              <w:spacing w:after="0"/>
              <w:jc w:val="center"/>
              <w:rPr>
                <w:color w:val="000000"/>
                <w:lang w:val="en-US"/>
              </w:rPr>
            </w:pPr>
            <w:r w:rsidRPr="00951723">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AB63F88" w14:textId="0585652A" w:rsidR="005F3374" w:rsidRPr="004C7DA2" w:rsidRDefault="005F3374" w:rsidP="005F3374">
            <w:pPr>
              <w:spacing w:after="0"/>
              <w:jc w:val="center"/>
              <w:rPr>
                <w:color w:val="000000"/>
                <w:lang w:val="en-US"/>
              </w:rPr>
            </w:pPr>
            <w:r w:rsidRPr="00951723">
              <w:rPr>
                <w:rFonts w:hint="eastAsia"/>
                <w:color w:val="000000"/>
              </w:rPr>
              <w:t>5.56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CB00FA3" w14:textId="712A18C8" w:rsidR="005F3374" w:rsidRPr="004C7DA2" w:rsidRDefault="005F3374" w:rsidP="005F3374">
            <w:pPr>
              <w:spacing w:after="0"/>
              <w:jc w:val="center"/>
              <w:rPr>
                <w:color w:val="000000"/>
                <w:lang w:val="en-US"/>
              </w:rPr>
            </w:pPr>
            <w:r w:rsidRPr="00951723">
              <w:rPr>
                <w:rFonts w:hint="eastAsia"/>
                <w:color w:val="000000"/>
              </w:rPr>
              <w:t>7.59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954A1C6" w14:textId="2FCC2031" w:rsidR="005F3374" w:rsidRPr="004C7DA2" w:rsidRDefault="005F3374" w:rsidP="005F3374">
            <w:pPr>
              <w:spacing w:after="0"/>
              <w:jc w:val="center"/>
              <w:rPr>
                <w:color w:val="000000"/>
                <w:lang w:val="en-US"/>
              </w:rPr>
            </w:pPr>
            <w:r w:rsidRPr="00951723">
              <w:rPr>
                <w:rFonts w:hint="eastAsia"/>
                <w:color w:val="000000"/>
              </w:rPr>
              <w:t>6.17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ECF26A9" w14:textId="0898756E" w:rsidR="005F3374" w:rsidRPr="004C7DA2" w:rsidRDefault="005F3374" w:rsidP="005F3374">
            <w:pPr>
              <w:spacing w:after="0"/>
              <w:jc w:val="center"/>
              <w:rPr>
                <w:color w:val="000000"/>
                <w:lang w:val="en-US"/>
              </w:rPr>
            </w:pPr>
            <w:r w:rsidRPr="00951723">
              <w:rPr>
                <w:rFonts w:hint="eastAsia"/>
                <w:color w:val="000000"/>
              </w:rPr>
              <w:t>6.22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C0AF371" w14:textId="63F73CA6"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B2A0BEB" w14:textId="5D426348" w:rsidR="005F3374" w:rsidRPr="004C7DA2" w:rsidRDefault="005F3374" w:rsidP="005F3374">
            <w:pPr>
              <w:spacing w:after="0"/>
              <w:jc w:val="center"/>
              <w:rPr>
                <w:color w:val="000000"/>
                <w:lang w:val="en-US"/>
              </w:rPr>
            </w:pPr>
            <w:r w:rsidRPr="00951723">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718165A" w14:textId="0DA240C7" w:rsidR="005F3374" w:rsidRPr="004C7DA2" w:rsidRDefault="005F3374" w:rsidP="005F3374">
            <w:pPr>
              <w:spacing w:after="0"/>
              <w:jc w:val="center"/>
              <w:rPr>
                <w:color w:val="000000"/>
                <w:lang w:val="en-US"/>
              </w:rPr>
            </w:pPr>
            <w:r w:rsidRPr="00951723">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1E6EAF" w14:textId="090FD072" w:rsidR="005F3374" w:rsidRPr="004C7DA2" w:rsidRDefault="005F3374" w:rsidP="005F3374">
            <w:pPr>
              <w:spacing w:after="0"/>
              <w:jc w:val="center"/>
              <w:rPr>
                <w:color w:val="000000"/>
                <w:lang w:val="en-US"/>
              </w:rPr>
            </w:pPr>
            <w:r w:rsidRPr="00951723">
              <w:rPr>
                <w:rFonts w:hint="eastAsia"/>
                <w:color w:val="000000"/>
              </w:rPr>
              <w:t>5.39</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489104E" w14:textId="5BF2A5C1" w:rsidR="005F3374" w:rsidRPr="004C7DA2" w:rsidRDefault="005F3374" w:rsidP="005F3374">
            <w:pPr>
              <w:spacing w:after="0"/>
              <w:jc w:val="center"/>
              <w:rPr>
                <w:color w:val="000000"/>
                <w:lang w:val="en-US"/>
              </w:rPr>
            </w:pPr>
            <w:r w:rsidRPr="00951723">
              <w:rPr>
                <w:rFonts w:hint="eastAsia"/>
                <w:color w:val="000000"/>
              </w:rPr>
              <w:t>6.18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9436D48" w14:textId="2134CF2C" w:rsidR="005F3374" w:rsidRPr="004C7DA2" w:rsidRDefault="005F3374" w:rsidP="005F3374">
            <w:pPr>
              <w:spacing w:after="0"/>
              <w:jc w:val="center"/>
              <w:rPr>
                <w:color w:val="000000"/>
                <w:lang w:val="en-US"/>
              </w:rPr>
            </w:pPr>
            <w:r w:rsidRPr="00951723">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C44131" w14:textId="4F837B6B" w:rsidR="005F3374" w:rsidRPr="004C7DA2" w:rsidRDefault="005F3374" w:rsidP="005F3374">
            <w:pPr>
              <w:spacing w:after="0"/>
              <w:jc w:val="center"/>
              <w:rPr>
                <w:color w:val="000000"/>
                <w:lang w:val="en-US"/>
              </w:rPr>
            </w:pPr>
            <w:r w:rsidRPr="00951723">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5CD12" w14:textId="01CCEC5A" w:rsidR="005F3374" w:rsidRPr="004C7DA2" w:rsidRDefault="005F3374" w:rsidP="005F3374">
            <w:pPr>
              <w:spacing w:after="0"/>
              <w:jc w:val="center"/>
              <w:rPr>
                <w:color w:val="000000"/>
                <w:lang w:val="en-US"/>
              </w:rPr>
            </w:pPr>
            <w:r w:rsidRPr="00951723">
              <w:rPr>
                <w:rFonts w:hint="eastAsia"/>
                <w:color w:val="000000"/>
              </w:rPr>
              <w:t>6.14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98DDF6" w14:textId="1BFB3DA3" w:rsidR="005F3374" w:rsidRPr="004C7DA2" w:rsidRDefault="005F3374" w:rsidP="005F3374">
            <w:pPr>
              <w:spacing w:after="0"/>
              <w:jc w:val="center"/>
              <w:rPr>
                <w:color w:val="000000"/>
                <w:lang w:val="en-US"/>
              </w:rPr>
            </w:pPr>
            <w:r w:rsidRPr="0095172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E882FF0" w14:textId="715F6097" w:rsidR="005F3374" w:rsidRPr="004C7DA2" w:rsidRDefault="005F3374" w:rsidP="005F3374">
            <w:pPr>
              <w:spacing w:after="0"/>
              <w:jc w:val="center"/>
              <w:rPr>
                <w:color w:val="000000"/>
                <w:lang w:val="en-US"/>
              </w:rPr>
            </w:pPr>
            <w:r w:rsidRPr="00951723">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9A3D08C" w14:textId="4EA32E74" w:rsidR="005F3374" w:rsidRPr="004C7DA2" w:rsidRDefault="005F3374" w:rsidP="005F3374">
            <w:pPr>
              <w:spacing w:after="0"/>
              <w:jc w:val="center"/>
              <w:rPr>
                <w:color w:val="000000"/>
                <w:lang w:val="en-US"/>
              </w:rPr>
            </w:pPr>
            <w:r w:rsidRPr="00951723">
              <w:rPr>
                <w:rFonts w:hint="eastAsia"/>
                <w:color w:val="000000"/>
              </w:rPr>
              <w:t>7.21</w:t>
            </w:r>
          </w:p>
        </w:tc>
      </w:tr>
      <w:tr w:rsidR="005F3374" w:rsidRPr="00491A77" w14:paraId="174A4E03" w14:textId="77777777" w:rsidTr="00BC22DC">
        <w:trPr>
          <w:trHeight w:val="266"/>
        </w:trPr>
        <w:tc>
          <w:tcPr>
            <w:tcW w:w="1134" w:type="dxa"/>
            <w:shd w:val="clear" w:color="auto" w:fill="auto"/>
            <w:noWrap/>
            <w:vAlign w:val="center"/>
          </w:tcPr>
          <w:p w14:paraId="2B9135CD"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C9B317" w14:textId="7D3E223F" w:rsidR="005F3374" w:rsidRPr="004C7DA2" w:rsidRDefault="005F3374" w:rsidP="005F3374">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6D58" w14:textId="584215B9" w:rsidR="005F3374" w:rsidRPr="004C7DA2" w:rsidRDefault="005F3374" w:rsidP="005F3374">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A9B3" w14:textId="42AD77BE" w:rsidR="005F3374" w:rsidRPr="004C7DA2" w:rsidRDefault="005F3374" w:rsidP="005F3374">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624F9" w14:textId="4EA0F202" w:rsidR="005F3374" w:rsidRPr="004C7DA2" w:rsidRDefault="005F3374" w:rsidP="005F3374">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54258" w14:textId="0280BABA" w:rsidR="005F3374" w:rsidRPr="004C7DA2" w:rsidRDefault="005F3374" w:rsidP="005F3374">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F44C" w14:textId="45584B27" w:rsidR="005F3374" w:rsidRPr="004C7DA2" w:rsidRDefault="005F3374" w:rsidP="005F3374">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E8A5" w14:textId="500F3337" w:rsidR="005F3374" w:rsidRPr="004C7DA2" w:rsidRDefault="005F3374" w:rsidP="005F3374">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FBE1C" w14:textId="3443168F"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D0C8A" w14:textId="04054B3C"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6F835" w14:textId="30F63165"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B648" w14:textId="5BE2D276"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9EEBA" w14:textId="450641A2"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381A" w14:textId="4A1EB767"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D11D1" w14:textId="0FA5671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146A2" w14:textId="7106E4F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882C" w14:textId="35E15850"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7D939" w14:textId="7316912B"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5465C" w14:textId="09DE29C9"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9990B6B" w14:textId="77777777" w:rsidR="005F3374" w:rsidRPr="004C7DA2" w:rsidRDefault="005F3374" w:rsidP="005F3374">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6F57D319" w14:textId="77777777" w:rsidR="005F3374" w:rsidRPr="004C7DA2" w:rsidRDefault="005F3374" w:rsidP="005F3374">
            <w:pPr>
              <w:spacing w:after="0"/>
              <w:jc w:val="center"/>
              <w:rPr>
                <w:color w:val="000000"/>
                <w:lang w:val="en-US"/>
              </w:rPr>
            </w:pPr>
          </w:p>
        </w:tc>
      </w:tr>
      <w:tr w:rsidR="005F3374" w:rsidRPr="00491A77" w14:paraId="6EA65ADD" w14:textId="77777777" w:rsidTr="00BC22DC">
        <w:trPr>
          <w:trHeight w:val="266"/>
        </w:trPr>
        <w:tc>
          <w:tcPr>
            <w:tcW w:w="1134" w:type="dxa"/>
            <w:shd w:val="clear" w:color="auto" w:fill="auto"/>
            <w:noWrap/>
            <w:vAlign w:val="center"/>
          </w:tcPr>
          <w:p w14:paraId="189F7A2C"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91E9C7D" w14:textId="2D121164" w:rsidR="005F3374" w:rsidRPr="004C7DA2" w:rsidRDefault="005F3374" w:rsidP="005F3374">
            <w:pPr>
              <w:spacing w:after="0"/>
              <w:jc w:val="center"/>
              <w:rPr>
                <w:color w:val="000000"/>
                <w:lang w:val="en-US"/>
              </w:rPr>
            </w:pPr>
            <w:r w:rsidRPr="00951723">
              <w:rPr>
                <w:rFonts w:hint="eastAsia"/>
                <w:color w:val="000000"/>
              </w:rPr>
              <w:t>9.60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6662B38" w14:textId="7D20CC44"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94EBF1" w14:textId="0CA25769" w:rsidR="005F3374" w:rsidRPr="004C7DA2" w:rsidRDefault="005F3374" w:rsidP="005F3374">
            <w:pPr>
              <w:spacing w:after="0"/>
              <w:jc w:val="center"/>
              <w:rPr>
                <w:color w:val="000000"/>
                <w:lang w:val="en-US"/>
              </w:rPr>
            </w:pPr>
            <w:r w:rsidRPr="00951723">
              <w:rPr>
                <w:rFonts w:hint="eastAsia"/>
                <w:color w:val="000000"/>
              </w:rPr>
              <w:t>8.72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2C6C46" w14:textId="5A3FD778" w:rsidR="005F3374" w:rsidRPr="004C7DA2" w:rsidRDefault="005F3374" w:rsidP="005F3374">
            <w:pPr>
              <w:spacing w:after="0"/>
              <w:jc w:val="center"/>
              <w:rPr>
                <w:color w:val="000000"/>
                <w:lang w:val="en-US"/>
              </w:rPr>
            </w:pPr>
            <w:r w:rsidRPr="00951723">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7426650" w14:textId="718FCF8F" w:rsidR="005F3374" w:rsidRPr="004C7DA2" w:rsidRDefault="005F3374" w:rsidP="005F3374">
            <w:pPr>
              <w:spacing w:after="0"/>
              <w:jc w:val="center"/>
              <w:rPr>
                <w:color w:val="000000"/>
                <w:lang w:val="en-US"/>
              </w:rPr>
            </w:pPr>
            <w:r w:rsidRPr="00951723">
              <w:rPr>
                <w:rFonts w:hint="eastAsia"/>
                <w:color w:val="000000"/>
              </w:rPr>
              <w:t>8.26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95BDD56" w14:textId="59BC25E1" w:rsidR="005F3374" w:rsidRPr="004C7DA2" w:rsidRDefault="005F3374" w:rsidP="005F3374">
            <w:pPr>
              <w:spacing w:after="0"/>
              <w:jc w:val="center"/>
              <w:rPr>
                <w:color w:val="000000"/>
                <w:lang w:val="en-US"/>
              </w:rPr>
            </w:pPr>
            <w:r w:rsidRPr="00951723">
              <w:rPr>
                <w:rFonts w:hint="eastAsia"/>
                <w:color w:val="000000"/>
              </w:rPr>
              <w:t>5.82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46F0A7" w14:textId="5D66C4E0" w:rsidR="005F3374" w:rsidRPr="004C7DA2" w:rsidRDefault="005F3374" w:rsidP="005F3374">
            <w:pPr>
              <w:spacing w:after="0"/>
              <w:jc w:val="center"/>
              <w:rPr>
                <w:color w:val="000000"/>
                <w:lang w:val="en-US"/>
              </w:rPr>
            </w:pPr>
            <w:r w:rsidRPr="00951723">
              <w:rPr>
                <w:rFonts w:hint="eastAsia"/>
                <w:color w:val="000000"/>
              </w:rPr>
              <w:t>9.16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08B0A4A" w14:textId="4EB0B8BB" w:rsidR="005F3374" w:rsidRPr="004C7DA2" w:rsidRDefault="005F3374" w:rsidP="005F3374">
            <w:pPr>
              <w:spacing w:after="0"/>
              <w:jc w:val="center"/>
              <w:rPr>
                <w:color w:val="000000"/>
                <w:lang w:val="en-US"/>
              </w:rPr>
            </w:pPr>
            <w:r w:rsidRPr="00951723">
              <w:rPr>
                <w:rFonts w:hint="eastAsia"/>
                <w:color w:val="000000"/>
              </w:rPr>
              <w:t>5.30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11687A3" w14:textId="12EC9626" w:rsidR="005F3374" w:rsidRPr="004C7DA2" w:rsidRDefault="005F3374" w:rsidP="005F3374">
            <w:pPr>
              <w:spacing w:after="0"/>
              <w:jc w:val="center"/>
              <w:rPr>
                <w:color w:val="000000"/>
                <w:lang w:val="en-US"/>
              </w:rPr>
            </w:pPr>
            <w:r w:rsidRPr="00951723">
              <w:rPr>
                <w:rFonts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85E2805" w14:textId="1BF95631"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321D50" w14:textId="24C1C6BD" w:rsidR="005F3374" w:rsidRPr="004C7DA2" w:rsidRDefault="005F3374" w:rsidP="005F3374">
            <w:pPr>
              <w:spacing w:after="0"/>
              <w:jc w:val="center"/>
              <w:rPr>
                <w:color w:val="000000"/>
                <w:lang w:val="en-US"/>
              </w:rPr>
            </w:pPr>
            <w:r w:rsidRPr="00951723">
              <w:rPr>
                <w:rFonts w:hint="eastAsia"/>
                <w:color w:val="000000"/>
              </w:rPr>
              <w:t>7.76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09B4EAB" w14:textId="354C7318" w:rsidR="005F3374" w:rsidRPr="004C7DA2" w:rsidRDefault="005F3374" w:rsidP="005F3374">
            <w:pPr>
              <w:spacing w:after="0"/>
              <w:jc w:val="center"/>
              <w:rPr>
                <w:color w:val="000000"/>
                <w:lang w:val="en-US"/>
              </w:rPr>
            </w:pPr>
            <w:r w:rsidRPr="00951723">
              <w:rPr>
                <w:rFonts w:hint="eastAsia"/>
                <w:color w:val="000000"/>
              </w:rPr>
              <w:t>6.05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125D056" w14:textId="77767A4F" w:rsidR="005F3374" w:rsidRPr="004C7DA2" w:rsidRDefault="005F3374" w:rsidP="005F3374">
            <w:pPr>
              <w:spacing w:after="0"/>
              <w:jc w:val="center"/>
              <w:rPr>
                <w:color w:val="000000"/>
                <w:lang w:val="en-US"/>
              </w:rPr>
            </w:pPr>
            <w:r w:rsidRPr="00951723">
              <w:rPr>
                <w:rFonts w:hint="eastAsia"/>
                <w:color w:val="000000"/>
              </w:rPr>
              <w:t>7.72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2B64165" w14:textId="6B6D4A8B" w:rsidR="005F3374" w:rsidRPr="004C7DA2" w:rsidRDefault="005F3374" w:rsidP="005F3374">
            <w:pPr>
              <w:spacing w:after="0"/>
              <w:jc w:val="center"/>
              <w:rPr>
                <w:color w:val="000000"/>
                <w:lang w:val="en-US"/>
              </w:rPr>
            </w:pPr>
            <w:r w:rsidRPr="00951723">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7847B" w14:textId="39832C66" w:rsidR="005F3374" w:rsidRPr="004C7DA2" w:rsidRDefault="005F3374" w:rsidP="005F3374">
            <w:pPr>
              <w:spacing w:after="0"/>
              <w:jc w:val="center"/>
              <w:rPr>
                <w:color w:val="000000"/>
                <w:lang w:val="en-US"/>
              </w:rPr>
            </w:pPr>
            <w:r w:rsidRPr="0095172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6A20C6A" w14:textId="752F25E3" w:rsidR="005F3374" w:rsidRPr="004C7DA2" w:rsidRDefault="005F3374" w:rsidP="005F3374">
            <w:pPr>
              <w:spacing w:after="0"/>
              <w:jc w:val="center"/>
              <w:rPr>
                <w:color w:val="000000"/>
                <w:lang w:val="en-US"/>
              </w:rPr>
            </w:pPr>
            <w:r w:rsidRPr="00951723">
              <w:rPr>
                <w:rFonts w:hint="eastAsia"/>
                <w:color w:val="000000"/>
              </w:rPr>
              <w:t>6.22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1C34561" w14:textId="5E64D2AE" w:rsidR="005F3374" w:rsidRPr="004C7DA2" w:rsidRDefault="005F3374" w:rsidP="005F3374">
            <w:pPr>
              <w:spacing w:after="0"/>
              <w:jc w:val="center"/>
              <w:rPr>
                <w:color w:val="000000"/>
                <w:lang w:val="en-US"/>
              </w:rPr>
            </w:pPr>
            <w:r w:rsidRPr="00951723">
              <w:rPr>
                <w:rFonts w:hint="eastAsia"/>
                <w:color w:val="000000"/>
              </w:rPr>
              <w:t>9.94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B497247" w14:textId="7D0077F2"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nil"/>
              <w:right w:val="nil"/>
            </w:tcBorders>
            <w:shd w:val="clear" w:color="auto" w:fill="auto"/>
            <w:vAlign w:val="center"/>
          </w:tcPr>
          <w:p w14:paraId="4BB1F80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585875B" w14:textId="77777777" w:rsidR="005F3374" w:rsidRPr="004C7DA2" w:rsidRDefault="005F3374" w:rsidP="005F3374">
            <w:pPr>
              <w:spacing w:after="0"/>
              <w:jc w:val="center"/>
              <w:rPr>
                <w:color w:val="000000"/>
                <w:lang w:val="en-US"/>
              </w:rPr>
            </w:pPr>
          </w:p>
        </w:tc>
      </w:tr>
    </w:tbl>
    <w:p w14:paraId="7EF8C1F3" w14:textId="77777777" w:rsidR="005F3374" w:rsidRDefault="005F3374" w:rsidP="005F3374">
      <w:pPr>
        <w:pStyle w:val="TH"/>
        <w:rPr>
          <w:rFonts w:ascii="Times New Roman" w:hAnsi="Times New Roman"/>
        </w:rPr>
      </w:pPr>
    </w:p>
    <w:p w14:paraId="2835763F" w14:textId="4D8D3618" w:rsidR="005F3374" w:rsidRDefault="005F3374" w:rsidP="005F3374">
      <w:pPr>
        <w:pStyle w:val="BodyText"/>
        <w:jc w:val="center"/>
        <w:rPr>
          <w:rFonts w:eastAsiaTheme="minorEastAsia"/>
          <w:lang w:eastAsia="ko-KR"/>
        </w:rPr>
      </w:pPr>
      <w:r>
        <w:rPr>
          <w:noProof/>
          <w:lang w:val="en-US" w:eastAsia="ko-KR"/>
        </w:rPr>
        <w:drawing>
          <wp:inline distT="0" distB="0" distL="0" distR="0" wp14:anchorId="3D6124F0" wp14:editId="13BB6EBC">
            <wp:extent cx="7710985" cy="2419761"/>
            <wp:effectExtent l="0" t="0" r="4445" b="0"/>
            <wp:docPr id="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29713" cy="2425638"/>
                    </a:xfrm>
                    <a:prstGeom prst="rect">
                      <a:avLst/>
                    </a:prstGeom>
                    <a:solidFill>
                      <a:schemeClr val="bg1"/>
                    </a:solidFill>
                  </pic:spPr>
                </pic:pic>
              </a:graphicData>
            </a:graphic>
          </wp:inline>
        </w:drawing>
      </w:r>
    </w:p>
    <w:p w14:paraId="2606292D" w14:textId="77777777" w:rsidR="005F3374"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667877" w14:textId="22049F88" w:rsidR="005F3374" w:rsidRDefault="005F3374" w:rsidP="005F3374">
      <w:pPr>
        <w:pStyle w:val="BodyText"/>
        <w:jc w:val="center"/>
        <w:rPr>
          <w:rFonts w:eastAsiaTheme="minorEastAsia"/>
          <w:lang w:eastAsia="ko-KR"/>
        </w:rPr>
      </w:pPr>
      <w:r>
        <w:rPr>
          <w:noProof/>
          <w:lang w:val="en-US" w:eastAsia="ko-KR"/>
        </w:rPr>
        <w:lastRenderedPageBreak/>
        <w:drawing>
          <wp:inline distT="0" distB="0" distL="0" distR="0" wp14:anchorId="2668F75B" wp14:editId="31F039D3">
            <wp:extent cx="7931363" cy="2477069"/>
            <wp:effectExtent l="0" t="0" r="0" b="0"/>
            <wp:docPr id="7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960164" cy="2486064"/>
                    </a:xfrm>
                    <a:prstGeom prst="rect">
                      <a:avLst/>
                    </a:prstGeom>
                    <a:solidFill>
                      <a:schemeClr val="bg1"/>
                    </a:solidFill>
                  </pic:spPr>
                </pic:pic>
              </a:graphicData>
            </a:graphic>
          </wp:inline>
        </w:drawing>
      </w:r>
    </w:p>
    <w:p w14:paraId="57285441" w14:textId="77777777" w:rsidR="005F3374"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41353873" w14:textId="08B7A890" w:rsidR="005F3374" w:rsidRDefault="005F3374" w:rsidP="005F3374">
      <w:pPr>
        <w:pStyle w:val="BodyText"/>
        <w:jc w:val="center"/>
        <w:rPr>
          <w:rFonts w:eastAsiaTheme="minorEastAsia"/>
          <w:lang w:eastAsia="ko-KR"/>
        </w:rPr>
      </w:pPr>
      <w:r>
        <w:rPr>
          <w:noProof/>
          <w:lang w:val="en-US" w:eastAsia="ko-KR"/>
        </w:rPr>
        <w:drawing>
          <wp:inline distT="0" distB="0" distL="0" distR="0" wp14:anchorId="08CA4B99" wp14:editId="090F5581">
            <wp:extent cx="7942997" cy="2478791"/>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964566" cy="2485522"/>
                    </a:xfrm>
                    <a:prstGeom prst="rect">
                      <a:avLst/>
                    </a:prstGeom>
                    <a:solidFill>
                      <a:schemeClr val="bg1"/>
                    </a:solidFill>
                  </pic:spPr>
                </pic:pic>
              </a:graphicData>
            </a:graphic>
          </wp:inline>
        </w:drawing>
      </w:r>
    </w:p>
    <w:p w14:paraId="31C370C4" w14:textId="77777777" w:rsidR="005F3374" w:rsidRPr="00D64ED7"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31C9D2A4" w14:textId="231FF1D4" w:rsidR="005F3374" w:rsidRPr="000C68ED" w:rsidRDefault="005F3374" w:rsidP="005F3374">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16</w:t>
      </w:r>
      <w:r w:rsidRPr="000C68ED">
        <w:rPr>
          <w:rFonts w:ascii="Times New Roman" w:hAnsi="Times New Roman"/>
          <w:lang w:val="en-US"/>
        </w:rPr>
        <w:t>: NS_</w:t>
      </w:r>
      <w:r>
        <w:rPr>
          <w:rFonts w:ascii="Times New Roman" w:hAnsi="Times New Roman"/>
          <w:lang w:val="en-US"/>
        </w:rPr>
        <w:t>60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26A2A357" w14:textId="77777777" w:rsidR="005F3374" w:rsidRPr="000C68ED" w:rsidRDefault="005F3374" w:rsidP="005F3374">
      <w:pPr>
        <w:spacing w:after="0"/>
        <w:rPr>
          <w:lang w:val="en-US" w:eastAsia="zh-CN"/>
        </w:rPr>
        <w:sectPr w:rsidR="005F337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860F834" w14:textId="31414436" w:rsidR="005F3374" w:rsidRPr="000C68ED" w:rsidRDefault="005F3374" w:rsidP="005F3374">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65</w:t>
      </w:r>
      <w:r w:rsidRPr="000C68ED">
        <w:rPr>
          <w:rFonts w:eastAsiaTheme="minorEastAsia"/>
          <w:lang w:val="en-US" w:eastAsia="ko-KR"/>
        </w:rPr>
        <w:t xml:space="preserve"> shows the maximum value of simulation results considering combinations of Outer/Inner sub-band configuration.</w:t>
      </w:r>
    </w:p>
    <w:p w14:paraId="4B1EB430" w14:textId="70BE1A36" w:rsidR="005F3374" w:rsidRDefault="005F3374" w:rsidP="005F337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65</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5F3374" w:rsidRPr="00D70CD0" w14:paraId="2B5E4C37" w14:textId="77777777" w:rsidTr="005F3374">
        <w:trPr>
          <w:trHeight w:val="237"/>
          <w:jc w:val="center"/>
        </w:trPr>
        <w:tc>
          <w:tcPr>
            <w:tcW w:w="1741" w:type="dxa"/>
            <w:vMerge w:val="restart"/>
            <w:tcBorders>
              <w:top w:val="single" w:sz="4" w:space="0" w:color="auto"/>
            </w:tcBorders>
            <w:shd w:val="clear" w:color="auto" w:fill="auto"/>
          </w:tcPr>
          <w:p w14:paraId="73F37259"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5D76A329"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5F3374" w:rsidRPr="00A1115A" w14:paraId="6B9E3EC2" w14:textId="77777777" w:rsidTr="005F3374">
        <w:trPr>
          <w:trHeight w:val="237"/>
          <w:jc w:val="center"/>
        </w:trPr>
        <w:tc>
          <w:tcPr>
            <w:tcW w:w="1741" w:type="dxa"/>
            <w:vMerge/>
            <w:shd w:val="clear" w:color="auto" w:fill="auto"/>
          </w:tcPr>
          <w:p w14:paraId="5B9E982B" w14:textId="77777777" w:rsidR="005F3374" w:rsidRPr="00A1115A" w:rsidRDefault="005F3374" w:rsidP="00BC22DC">
            <w:pPr>
              <w:pStyle w:val="TAH"/>
            </w:pPr>
          </w:p>
        </w:tc>
        <w:tc>
          <w:tcPr>
            <w:tcW w:w="1593" w:type="dxa"/>
            <w:gridSpan w:val="2"/>
          </w:tcPr>
          <w:p w14:paraId="6E40A0AE"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4061251A" w14:textId="77777777" w:rsidR="005F3374" w:rsidRPr="00A1115A" w:rsidRDefault="005F3374" w:rsidP="00BC22DC">
            <w:pPr>
              <w:pStyle w:val="TAH"/>
            </w:pPr>
            <w:r>
              <w:rPr>
                <w:rFonts w:eastAsiaTheme="minorEastAsia" w:hint="eastAsia"/>
                <w:lang w:eastAsia="ko-KR"/>
              </w:rPr>
              <w:t>40MHz</w:t>
            </w:r>
          </w:p>
        </w:tc>
        <w:tc>
          <w:tcPr>
            <w:tcW w:w="1564" w:type="dxa"/>
            <w:gridSpan w:val="2"/>
          </w:tcPr>
          <w:p w14:paraId="69D933E1" w14:textId="77777777" w:rsidR="005F3374" w:rsidRPr="00A1115A" w:rsidRDefault="005F3374" w:rsidP="00BC22DC">
            <w:pPr>
              <w:pStyle w:val="TAH"/>
            </w:pPr>
            <w:r>
              <w:rPr>
                <w:rFonts w:eastAsiaTheme="minorEastAsia" w:hint="eastAsia"/>
                <w:lang w:eastAsia="ko-KR"/>
              </w:rPr>
              <w:t>60MHz</w:t>
            </w:r>
          </w:p>
        </w:tc>
        <w:tc>
          <w:tcPr>
            <w:tcW w:w="1564" w:type="dxa"/>
            <w:gridSpan w:val="2"/>
          </w:tcPr>
          <w:p w14:paraId="4CA82BFC" w14:textId="77777777" w:rsidR="005F3374" w:rsidRPr="00A1115A" w:rsidRDefault="005F3374" w:rsidP="00BC22DC">
            <w:pPr>
              <w:pStyle w:val="TAH"/>
            </w:pPr>
            <w:r>
              <w:rPr>
                <w:rFonts w:eastAsiaTheme="minorEastAsia" w:hint="eastAsia"/>
                <w:lang w:eastAsia="ko-KR"/>
              </w:rPr>
              <w:t>80MHz</w:t>
            </w:r>
          </w:p>
        </w:tc>
        <w:tc>
          <w:tcPr>
            <w:tcW w:w="1620" w:type="dxa"/>
            <w:gridSpan w:val="2"/>
          </w:tcPr>
          <w:p w14:paraId="6AAC35F1"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6B4E612D" w14:textId="77777777" w:rsidTr="005F3374">
        <w:trPr>
          <w:trHeight w:val="237"/>
          <w:jc w:val="center"/>
        </w:trPr>
        <w:tc>
          <w:tcPr>
            <w:tcW w:w="1741" w:type="dxa"/>
            <w:shd w:val="clear" w:color="auto" w:fill="auto"/>
          </w:tcPr>
          <w:p w14:paraId="30DA7B02"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6" w:type="dxa"/>
          </w:tcPr>
          <w:p w14:paraId="48ADD02C"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F17F6A9" w14:textId="77777777" w:rsidR="005F3374" w:rsidRPr="00A1115A" w:rsidRDefault="005F3374" w:rsidP="00BC22DC">
            <w:pPr>
              <w:pStyle w:val="TAH"/>
            </w:pPr>
            <w:r>
              <w:rPr>
                <w:rFonts w:eastAsiaTheme="minorEastAsia" w:hint="eastAsia"/>
                <w:lang w:eastAsia="ko-KR"/>
              </w:rPr>
              <w:t>2</w:t>
            </w:r>
          </w:p>
        </w:tc>
        <w:tc>
          <w:tcPr>
            <w:tcW w:w="752" w:type="dxa"/>
          </w:tcPr>
          <w:p w14:paraId="655E809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757820D4" w14:textId="77777777" w:rsidR="005F3374" w:rsidRPr="00A1115A" w:rsidRDefault="005F3374" w:rsidP="00BC22DC">
            <w:pPr>
              <w:pStyle w:val="TAH"/>
            </w:pPr>
            <w:r>
              <w:rPr>
                <w:rFonts w:eastAsiaTheme="minorEastAsia" w:hint="eastAsia"/>
                <w:lang w:eastAsia="ko-KR"/>
              </w:rPr>
              <w:t>2</w:t>
            </w:r>
          </w:p>
        </w:tc>
        <w:tc>
          <w:tcPr>
            <w:tcW w:w="767" w:type="dxa"/>
          </w:tcPr>
          <w:p w14:paraId="1C906E8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BEC570D" w14:textId="77777777" w:rsidR="005F3374" w:rsidRPr="00A1115A" w:rsidRDefault="005F3374" w:rsidP="00BC22DC">
            <w:pPr>
              <w:pStyle w:val="TAH"/>
            </w:pPr>
            <w:r>
              <w:rPr>
                <w:rFonts w:eastAsiaTheme="minorEastAsia" w:hint="eastAsia"/>
                <w:lang w:eastAsia="ko-KR"/>
              </w:rPr>
              <w:t>2</w:t>
            </w:r>
          </w:p>
        </w:tc>
        <w:tc>
          <w:tcPr>
            <w:tcW w:w="767" w:type="dxa"/>
          </w:tcPr>
          <w:p w14:paraId="64D4882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87838E1" w14:textId="77777777" w:rsidR="005F3374" w:rsidRPr="00A1115A" w:rsidRDefault="005F3374" w:rsidP="00BC22DC">
            <w:pPr>
              <w:pStyle w:val="TAH"/>
            </w:pPr>
            <w:r>
              <w:rPr>
                <w:rFonts w:eastAsiaTheme="minorEastAsia" w:hint="eastAsia"/>
                <w:lang w:eastAsia="ko-KR"/>
              </w:rPr>
              <w:t>2</w:t>
            </w:r>
          </w:p>
        </w:tc>
        <w:tc>
          <w:tcPr>
            <w:tcW w:w="823" w:type="dxa"/>
          </w:tcPr>
          <w:p w14:paraId="472ADB1E"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224DD66" w14:textId="77777777" w:rsidR="005F3374" w:rsidRPr="00A1115A" w:rsidRDefault="005F3374" w:rsidP="00BC22DC">
            <w:pPr>
              <w:pStyle w:val="TAH"/>
            </w:pPr>
            <w:r>
              <w:rPr>
                <w:rFonts w:eastAsiaTheme="minorEastAsia" w:hint="eastAsia"/>
                <w:lang w:eastAsia="ko-KR"/>
              </w:rPr>
              <w:t>2</w:t>
            </w:r>
          </w:p>
        </w:tc>
      </w:tr>
      <w:tr w:rsidR="005F3374" w:rsidRPr="00765700" w14:paraId="7DB59025" w14:textId="77777777" w:rsidTr="005F3374">
        <w:trPr>
          <w:trHeight w:val="20"/>
          <w:jc w:val="center"/>
        </w:trPr>
        <w:tc>
          <w:tcPr>
            <w:tcW w:w="1741" w:type="dxa"/>
          </w:tcPr>
          <w:p w14:paraId="38F2F45C"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6" w:type="dxa"/>
            <w:vAlign w:val="center"/>
          </w:tcPr>
          <w:p w14:paraId="5B952E62" w14:textId="4F333ECA" w:rsidR="005F3374" w:rsidRPr="00A1115A" w:rsidRDefault="005F3374" w:rsidP="005F3374">
            <w:pPr>
              <w:pStyle w:val="FL"/>
              <w:spacing w:before="0" w:after="0"/>
              <w:rPr>
                <w:b w:val="0"/>
                <w:bCs/>
                <w:sz w:val="18"/>
                <w:szCs w:val="18"/>
              </w:rPr>
            </w:pPr>
            <w:r w:rsidRPr="006671B4">
              <w:rPr>
                <w:rFonts w:hint="eastAsia"/>
                <w:b w:val="0"/>
                <w:bCs/>
                <w:sz w:val="18"/>
                <w:szCs w:val="18"/>
              </w:rPr>
              <w:t>9.24</w:t>
            </w:r>
          </w:p>
        </w:tc>
        <w:tc>
          <w:tcPr>
            <w:tcW w:w="797" w:type="dxa"/>
            <w:vAlign w:val="center"/>
          </w:tcPr>
          <w:p w14:paraId="052151F4" w14:textId="27A5DE82" w:rsidR="005F3374" w:rsidRPr="00A1115A" w:rsidRDefault="005F3374" w:rsidP="005F3374">
            <w:pPr>
              <w:pStyle w:val="FL"/>
              <w:spacing w:before="0" w:after="0"/>
              <w:rPr>
                <w:b w:val="0"/>
                <w:bCs/>
                <w:sz w:val="18"/>
                <w:szCs w:val="18"/>
              </w:rPr>
            </w:pPr>
            <w:r w:rsidRPr="006671B4">
              <w:rPr>
                <w:rFonts w:hint="eastAsia"/>
                <w:b w:val="0"/>
                <w:bCs/>
                <w:sz w:val="18"/>
                <w:szCs w:val="18"/>
              </w:rPr>
              <w:t>12.15</w:t>
            </w:r>
          </w:p>
        </w:tc>
        <w:tc>
          <w:tcPr>
            <w:tcW w:w="752" w:type="dxa"/>
            <w:vAlign w:val="center"/>
          </w:tcPr>
          <w:p w14:paraId="6A51A3C7" w14:textId="7876E4E6" w:rsidR="005F3374" w:rsidRPr="00765700" w:rsidRDefault="005F3374" w:rsidP="005F3374">
            <w:pPr>
              <w:pStyle w:val="FL"/>
              <w:spacing w:before="0" w:after="0"/>
              <w:rPr>
                <w:b w:val="0"/>
                <w:bCs/>
                <w:sz w:val="18"/>
                <w:szCs w:val="18"/>
              </w:rPr>
            </w:pPr>
            <w:r w:rsidRPr="006671B4">
              <w:rPr>
                <w:rFonts w:hint="eastAsia"/>
                <w:b w:val="0"/>
                <w:bCs/>
                <w:sz w:val="18"/>
                <w:szCs w:val="18"/>
              </w:rPr>
              <w:t>11.31</w:t>
            </w:r>
          </w:p>
        </w:tc>
        <w:tc>
          <w:tcPr>
            <w:tcW w:w="797" w:type="dxa"/>
            <w:vAlign w:val="center"/>
          </w:tcPr>
          <w:p w14:paraId="5904F497" w14:textId="7E91254A" w:rsidR="005F3374" w:rsidRPr="00765700" w:rsidRDefault="005F3374" w:rsidP="005F3374">
            <w:pPr>
              <w:pStyle w:val="FL"/>
              <w:spacing w:before="0" w:after="0"/>
              <w:rPr>
                <w:b w:val="0"/>
                <w:bCs/>
                <w:sz w:val="18"/>
                <w:szCs w:val="18"/>
              </w:rPr>
            </w:pPr>
            <w:r w:rsidRPr="006671B4">
              <w:rPr>
                <w:rFonts w:hint="eastAsia"/>
                <w:b w:val="0"/>
                <w:bCs/>
                <w:sz w:val="18"/>
                <w:szCs w:val="18"/>
              </w:rPr>
              <w:t>12.15</w:t>
            </w:r>
          </w:p>
        </w:tc>
        <w:tc>
          <w:tcPr>
            <w:tcW w:w="767" w:type="dxa"/>
            <w:vAlign w:val="center"/>
          </w:tcPr>
          <w:p w14:paraId="2E2822E4" w14:textId="28DDAD30" w:rsidR="005F3374" w:rsidRPr="00765700" w:rsidRDefault="005F3374" w:rsidP="005F3374">
            <w:pPr>
              <w:pStyle w:val="FL"/>
              <w:spacing w:before="0" w:after="0"/>
              <w:rPr>
                <w:b w:val="0"/>
                <w:bCs/>
                <w:sz w:val="18"/>
                <w:szCs w:val="18"/>
              </w:rPr>
            </w:pPr>
            <w:r w:rsidRPr="006671B4">
              <w:rPr>
                <w:rFonts w:hint="eastAsia"/>
                <w:b w:val="0"/>
                <w:bCs/>
                <w:sz w:val="18"/>
                <w:szCs w:val="18"/>
              </w:rPr>
              <w:t>9.29</w:t>
            </w:r>
          </w:p>
        </w:tc>
        <w:tc>
          <w:tcPr>
            <w:tcW w:w="797" w:type="dxa"/>
            <w:vAlign w:val="center"/>
          </w:tcPr>
          <w:p w14:paraId="54CF5D18" w14:textId="39C20C41" w:rsidR="005F3374" w:rsidRPr="00765700" w:rsidRDefault="005F3374" w:rsidP="005F3374">
            <w:pPr>
              <w:pStyle w:val="FL"/>
              <w:spacing w:before="0" w:after="0"/>
              <w:rPr>
                <w:b w:val="0"/>
                <w:bCs/>
                <w:sz w:val="18"/>
                <w:szCs w:val="18"/>
              </w:rPr>
            </w:pPr>
            <w:r w:rsidRPr="006671B4">
              <w:rPr>
                <w:rFonts w:hint="eastAsia"/>
                <w:b w:val="0"/>
                <w:bCs/>
                <w:sz w:val="18"/>
                <w:szCs w:val="18"/>
              </w:rPr>
              <w:t>9.21</w:t>
            </w:r>
          </w:p>
        </w:tc>
        <w:tc>
          <w:tcPr>
            <w:tcW w:w="767" w:type="dxa"/>
            <w:vAlign w:val="center"/>
          </w:tcPr>
          <w:p w14:paraId="32333A83" w14:textId="5C4AE271" w:rsidR="005F3374" w:rsidRPr="00765700" w:rsidRDefault="005F3374" w:rsidP="005F3374">
            <w:pPr>
              <w:pStyle w:val="FL"/>
              <w:spacing w:before="0" w:after="0"/>
              <w:rPr>
                <w:b w:val="0"/>
                <w:bCs/>
                <w:sz w:val="18"/>
                <w:szCs w:val="18"/>
              </w:rPr>
            </w:pPr>
            <w:r w:rsidRPr="006671B4">
              <w:rPr>
                <w:rFonts w:hint="eastAsia"/>
                <w:b w:val="0"/>
                <w:bCs/>
                <w:sz w:val="18"/>
                <w:szCs w:val="18"/>
              </w:rPr>
              <w:t>10.34</w:t>
            </w:r>
          </w:p>
        </w:tc>
        <w:tc>
          <w:tcPr>
            <w:tcW w:w="797" w:type="dxa"/>
            <w:vAlign w:val="center"/>
          </w:tcPr>
          <w:p w14:paraId="7258706E" w14:textId="403620E7" w:rsidR="005F3374" w:rsidRPr="00765700" w:rsidRDefault="005F3374" w:rsidP="005F3374">
            <w:pPr>
              <w:pStyle w:val="FL"/>
              <w:spacing w:before="0" w:after="0"/>
              <w:rPr>
                <w:b w:val="0"/>
                <w:bCs/>
                <w:sz w:val="18"/>
                <w:szCs w:val="18"/>
              </w:rPr>
            </w:pPr>
            <w:r w:rsidRPr="006671B4">
              <w:rPr>
                <w:rFonts w:hint="eastAsia"/>
                <w:b w:val="0"/>
                <w:bCs/>
                <w:sz w:val="18"/>
                <w:szCs w:val="18"/>
              </w:rPr>
              <w:t>9.19</w:t>
            </w:r>
          </w:p>
        </w:tc>
        <w:tc>
          <w:tcPr>
            <w:tcW w:w="823" w:type="dxa"/>
            <w:vAlign w:val="center"/>
          </w:tcPr>
          <w:p w14:paraId="45DE18AF" w14:textId="47791BEA"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c>
          <w:tcPr>
            <w:tcW w:w="797" w:type="dxa"/>
            <w:vAlign w:val="center"/>
          </w:tcPr>
          <w:p w14:paraId="7465BAA0" w14:textId="4616F754"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r>
      <w:tr w:rsidR="005F3374" w:rsidRPr="00765700" w14:paraId="68768D1C" w14:textId="77777777" w:rsidTr="005F3374">
        <w:trPr>
          <w:trHeight w:val="20"/>
          <w:jc w:val="center"/>
        </w:trPr>
        <w:tc>
          <w:tcPr>
            <w:tcW w:w="1741" w:type="dxa"/>
          </w:tcPr>
          <w:p w14:paraId="3967DDBE"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6" w:type="dxa"/>
            <w:vAlign w:val="center"/>
          </w:tcPr>
          <w:p w14:paraId="60B29711" w14:textId="00AE4479"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3E5A473C" w14:textId="77C2244D"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52" w:type="dxa"/>
            <w:vAlign w:val="center"/>
          </w:tcPr>
          <w:p w14:paraId="286B9D65" w14:textId="500E8F93"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4381E1F1" w14:textId="6F712878"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67" w:type="dxa"/>
            <w:vAlign w:val="center"/>
          </w:tcPr>
          <w:p w14:paraId="68C5A181" w14:textId="7045C3E8" w:rsidR="005F3374" w:rsidRPr="00765700" w:rsidRDefault="005F3374" w:rsidP="005F3374">
            <w:pPr>
              <w:pStyle w:val="FL"/>
              <w:spacing w:before="0" w:after="0"/>
              <w:rPr>
                <w:b w:val="0"/>
                <w:bCs/>
                <w:sz w:val="18"/>
                <w:szCs w:val="18"/>
              </w:rPr>
            </w:pPr>
            <w:r w:rsidRPr="006671B4">
              <w:rPr>
                <w:rFonts w:hint="eastAsia"/>
                <w:b w:val="0"/>
                <w:bCs/>
                <w:sz w:val="18"/>
                <w:szCs w:val="18"/>
              </w:rPr>
              <w:t>7.67</w:t>
            </w:r>
          </w:p>
        </w:tc>
        <w:tc>
          <w:tcPr>
            <w:tcW w:w="797" w:type="dxa"/>
            <w:vAlign w:val="center"/>
          </w:tcPr>
          <w:p w14:paraId="00D1D298" w14:textId="3585AA48" w:rsidR="005F3374" w:rsidRPr="00765700" w:rsidRDefault="005F3374" w:rsidP="005F3374">
            <w:pPr>
              <w:pStyle w:val="FL"/>
              <w:spacing w:before="0" w:after="0"/>
              <w:rPr>
                <w:b w:val="0"/>
                <w:bCs/>
                <w:sz w:val="18"/>
                <w:szCs w:val="18"/>
              </w:rPr>
            </w:pPr>
            <w:r w:rsidRPr="006671B4">
              <w:rPr>
                <w:rFonts w:hint="eastAsia"/>
                <w:b w:val="0"/>
                <w:bCs/>
                <w:sz w:val="18"/>
                <w:szCs w:val="18"/>
              </w:rPr>
              <w:t>6.25</w:t>
            </w:r>
          </w:p>
        </w:tc>
        <w:tc>
          <w:tcPr>
            <w:tcW w:w="767" w:type="dxa"/>
            <w:vAlign w:val="center"/>
          </w:tcPr>
          <w:p w14:paraId="0C88C6F2" w14:textId="7FD454C7" w:rsidR="005F3374" w:rsidRPr="00765700" w:rsidRDefault="005F3374" w:rsidP="005F3374">
            <w:pPr>
              <w:pStyle w:val="FL"/>
              <w:spacing w:before="0" w:after="0"/>
              <w:rPr>
                <w:b w:val="0"/>
                <w:bCs/>
                <w:sz w:val="18"/>
                <w:szCs w:val="18"/>
              </w:rPr>
            </w:pPr>
            <w:r w:rsidRPr="006671B4">
              <w:rPr>
                <w:rFonts w:hint="eastAsia"/>
                <w:b w:val="0"/>
                <w:bCs/>
                <w:sz w:val="18"/>
                <w:szCs w:val="18"/>
              </w:rPr>
              <w:t>8.92</w:t>
            </w:r>
          </w:p>
        </w:tc>
        <w:tc>
          <w:tcPr>
            <w:tcW w:w="797" w:type="dxa"/>
            <w:vAlign w:val="center"/>
          </w:tcPr>
          <w:p w14:paraId="7644EE74" w14:textId="21E468AE" w:rsidR="005F3374" w:rsidRPr="00765700" w:rsidRDefault="005F3374" w:rsidP="005F3374">
            <w:pPr>
              <w:pStyle w:val="FL"/>
              <w:spacing w:before="0" w:after="0"/>
              <w:rPr>
                <w:b w:val="0"/>
                <w:bCs/>
                <w:sz w:val="18"/>
                <w:szCs w:val="18"/>
              </w:rPr>
            </w:pPr>
            <w:r w:rsidRPr="006671B4">
              <w:rPr>
                <w:rFonts w:hint="eastAsia"/>
                <w:b w:val="0"/>
                <w:bCs/>
                <w:sz w:val="18"/>
                <w:szCs w:val="18"/>
              </w:rPr>
              <w:t>6.23</w:t>
            </w:r>
          </w:p>
        </w:tc>
        <w:tc>
          <w:tcPr>
            <w:tcW w:w="823" w:type="dxa"/>
            <w:vAlign w:val="center"/>
          </w:tcPr>
          <w:p w14:paraId="4D7CDADA" w14:textId="1128CBCF" w:rsidR="005F3374" w:rsidRPr="00765700" w:rsidRDefault="005F3374" w:rsidP="005F3374">
            <w:pPr>
              <w:pStyle w:val="FL"/>
              <w:spacing w:before="0" w:after="0"/>
              <w:rPr>
                <w:b w:val="0"/>
                <w:bCs/>
                <w:sz w:val="18"/>
                <w:szCs w:val="18"/>
              </w:rPr>
            </w:pPr>
            <w:r w:rsidRPr="006671B4">
              <w:rPr>
                <w:rFonts w:hint="eastAsia"/>
                <w:b w:val="0"/>
                <w:bCs/>
                <w:sz w:val="18"/>
                <w:szCs w:val="18"/>
              </w:rPr>
              <w:t>10.54</w:t>
            </w:r>
          </w:p>
        </w:tc>
        <w:tc>
          <w:tcPr>
            <w:tcW w:w="797" w:type="dxa"/>
            <w:vAlign w:val="center"/>
          </w:tcPr>
          <w:p w14:paraId="49E4C56C" w14:textId="02A0E0A3" w:rsidR="005F3374" w:rsidRPr="00765700" w:rsidRDefault="005F3374" w:rsidP="005F3374">
            <w:pPr>
              <w:pStyle w:val="FL"/>
              <w:spacing w:before="0" w:after="0"/>
              <w:rPr>
                <w:b w:val="0"/>
                <w:bCs/>
                <w:sz w:val="18"/>
                <w:szCs w:val="18"/>
              </w:rPr>
            </w:pPr>
            <w:r w:rsidRPr="006671B4">
              <w:rPr>
                <w:rFonts w:hint="eastAsia"/>
                <w:b w:val="0"/>
                <w:bCs/>
                <w:sz w:val="18"/>
                <w:szCs w:val="18"/>
              </w:rPr>
              <w:t>7.21</w:t>
            </w:r>
          </w:p>
        </w:tc>
      </w:tr>
    </w:tbl>
    <w:p w14:paraId="271052F3" w14:textId="77777777" w:rsidR="005F3374" w:rsidRDefault="005F3374" w:rsidP="005F3374">
      <w:pPr>
        <w:pStyle w:val="BodyText"/>
        <w:rPr>
          <w:rFonts w:eastAsiaTheme="minorEastAsia"/>
          <w:lang w:eastAsia="ko-KR"/>
        </w:rPr>
      </w:pPr>
    </w:p>
    <w:p w14:paraId="384AFDB5" w14:textId="2962B2D7" w:rsidR="005F3374" w:rsidRDefault="005F3374" w:rsidP="005F3374">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2-66 or Table 2-67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FF3E2E5" w14:textId="0DFFB8AE"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3F70A961" w14:textId="77777777" w:rsidTr="005F3374">
        <w:trPr>
          <w:trHeight w:val="237"/>
          <w:jc w:val="center"/>
        </w:trPr>
        <w:tc>
          <w:tcPr>
            <w:tcW w:w="1737" w:type="dxa"/>
            <w:vMerge w:val="restart"/>
            <w:tcBorders>
              <w:top w:val="single" w:sz="4" w:space="0" w:color="auto"/>
            </w:tcBorders>
            <w:shd w:val="clear" w:color="auto" w:fill="auto"/>
          </w:tcPr>
          <w:p w14:paraId="3A543260"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B1D55C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F3374" w:rsidRPr="00A1115A" w14:paraId="56CEE75B" w14:textId="77777777" w:rsidTr="005F3374">
        <w:trPr>
          <w:trHeight w:val="237"/>
          <w:jc w:val="center"/>
        </w:trPr>
        <w:tc>
          <w:tcPr>
            <w:tcW w:w="1737" w:type="dxa"/>
            <w:vMerge/>
            <w:shd w:val="clear" w:color="auto" w:fill="auto"/>
          </w:tcPr>
          <w:p w14:paraId="601ED244" w14:textId="77777777" w:rsidR="005F3374" w:rsidRPr="00A1115A" w:rsidRDefault="005F3374" w:rsidP="00BC22DC">
            <w:pPr>
              <w:pStyle w:val="TAH"/>
            </w:pPr>
          </w:p>
        </w:tc>
        <w:tc>
          <w:tcPr>
            <w:tcW w:w="1584" w:type="dxa"/>
            <w:gridSpan w:val="2"/>
          </w:tcPr>
          <w:p w14:paraId="1975675A"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480AA9B5"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5C1D5F91"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6DE81D35"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CB56ACB"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3EC6D176" w14:textId="77777777" w:rsidTr="005F3374">
        <w:trPr>
          <w:trHeight w:val="237"/>
          <w:jc w:val="center"/>
        </w:trPr>
        <w:tc>
          <w:tcPr>
            <w:tcW w:w="1737" w:type="dxa"/>
            <w:shd w:val="clear" w:color="auto" w:fill="auto"/>
          </w:tcPr>
          <w:p w14:paraId="5A8E6067"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2315412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01719166" w14:textId="77777777" w:rsidR="005F3374" w:rsidRPr="00A1115A" w:rsidRDefault="005F3374" w:rsidP="00BC22DC">
            <w:pPr>
              <w:pStyle w:val="TAH"/>
            </w:pPr>
            <w:r>
              <w:rPr>
                <w:rFonts w:eastAsiaTheme="minorEastAsia" w:hint="eastAsia"/>
                <w:lang w:eastAsia="ko-KR"/>
              </w:rPr>
              <w:t>2</w:t>
            </w:r>
          </w:p>
        </w:tc>
        <w:tc>
          <w:tcPr>
            <w:tcW w:w="748" w:type="dxa"/>
          </w:tcPr>
          <w:p w14:paraId="7CE39ED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508A93" w14:textId="77777777" w:rsidR="005F3374" w:rsidRPr="00A1115A" w:rsidRDefault="005F3374" w:rsidP="00BC22DC">
            <w:pPr>
              <w:pStyle w:val="TAH"/>
            </w:pPr>
            <w:r>
              <w:rPr>
                <w:rFonts w:eastAsiaTheme="minorEastAsia" w:hint="eastAsia"/>
                <w:lang w:eastAsia="ko-KR"/>
              </w:rPr>
              <w:t>2</w:t>
            </w:r>
          </w:p>
        </w:tc>
        <w:tc>
          <w:tcPr>
            <w:tcW w:w="791" w:type="dxa"/>
          </w:tcPr>
          <w:p w14:paraId="03E0F5E8"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8468A37" w14:textId="77777777" w:rsidR="005F3374" w:rsidRPr="00A1115A" w:rsidRDefault="005F3374" w:rsidP="00BC22DC">
            <w:pPr>
              <w:pStyle w:val="TAH"/>
            </w:pPr>
            <w:r>
              <w:rPr>
                <w:rFonts w:eastAsiaTheme="minorEastAsia" w:hint="eastAsia"/>
                <w:lang w:eastAsia="ko-KR"/>
              </w:rPr>
              <w:t>2</w:t>
            </w:r>
          </w:p>
        </w:tc>
        <w:tc>
          <w:tcPr>
            <w:tcW w:w="791" w:type="dxa"/>
          </w:tcPr>
          <w:p w14:paraId="75313E0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24F7B7" w14:textId="77777777" w:rsidR="005F3374" w:rsidRPr="00A1115A" w:rsidRDefault="005F3374" w:rsidP="00BC22DC">
            <w:pPr>
              <w:pStyle w:val="TAH"/>
            </w:pPr>
            <w:r>
              <w:rPr>
                <w:rFonts w:eastAsiaTheme="minorEastAsia" w:hint="eastAsia"/>
                <w:lang w:eastAsia="ko-KR"/>
              </w:rPr>
              <w:t>2</w:t>
            </w:r>
          </w:p>
        </w:tc>
        <w:tc>
          <w:tcPr>
            <w:tcW w:w="816" w:type="dxa"/>
          </w:tcPr>
          <w:p w14:paraId="0E4026C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E1CB7DF" w14:textId="77777777" w:rsidR="005F3374" w:rsidRPr="00A1115A" w:rsidRDefault="005F3374" w:rsidP="00BC22DC">
            <w:pPr>
              <w:pStyle w:val="TAH"/>
            </w:pPr>
            <w:r>
              <w:rPr>
                <w:rFonts w:eastAsiaTheme="minorEastAsia" w:hint="eastAsia"/>
                <w:lang w:eastAsia="ko-KR"/>
              </w:rPr>
              <w:t>2</w:t>
            </w:r>
          </w:p>
        </w:tc>
      </w:tr>
      <w:tr w:rsidR="005F3374" w:rsidRPr="00765700" w14:paraId="610A97A5" w14:textId="77777777" w:rsidTr="005F3374">
        <w:trPr>
          <w:trHeight w:val="20"/>
          <w:jc w:val="center"/>
        </w:trPr>
        <w:tc>
          <w:tcPr>
            <w:tcW w:w="1737" w:type="dxa"/>
          </w:tcPr>
          <w:p w14:paraId="6C5E6179"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2" w:type="dxa"/>
            <w:vAlign w:val="center"/>
          </w:tcPr>
          <w:p w14:paraId="7BCE5557" w14:textId="253C7E68"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5ACEA82" w14:textId="1227C114"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45AD5977" w14:textId="5EA8F5EF"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64DF4B6" w14:textId="12B8867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17B1B2BA" w14:textId="7CF57E49"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223D6C" w14:textId="5DE76174"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9B2663" w14:textId="5DE1CAB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1C68C0" w14:textId="2F7D4A6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AEB5DD8" w14:textId="3F6C722F"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327C2E57" w14:textId="4DF34B4D"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7A564B49" w14:textId="77777777" w:rsidTr="005F3374">
        <w:trPr>
          <w:trHeight w:val="20"/>
          <w:jc w:val="center"/>
        </w:trPr>
        <w:tc>
          <w:tcPr>
            <w:tcW w:w="1737" w:type="dxa"/>
          </w:tcPr>
          <w:p w14:paraId="6E687F30"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2" w:type="dxa"/>
            <w:vAlign w:val="center"/>
          </w:tcPr>
          <w:p w14:paraId="39E44402" w14:textId="5BBF78F9" w:rsidR="005F3374" w:rsidRPr="00A1115A" w:rsidRDefault="005F3374" w:rsidP="005F3374">
            <w:pPr>
              <w:pStyle w:val="FL"/>
              <w:spacing w:before="0" w:after="0"/>
              <w:rPr>
                <w:b w:val="0"/>
                <w:bCs/>
                <w:sz w:val="18"/>
                <w:szCs w:val="18"/>
              </w:rPr>
            </w:pPr>
            <w:r w:rsidRPr="00565D70">
              <w:rPr>
                <w:b w:val="0"/>
                <w:bCs/>
                <w:sz w:val="18"/>
                <w:szCs w:val="18"/>
              </w:rPr>
              <w:t>N/A</w:t>
            </w:r>
          </w:p>
        </w:tc>
        <w:tc>
          <w:tcPr>
            <w:tcW w:w="792" w:type="dxa"/>
            <w:vAlign w:val="center"/>
          </w:tcPr>
          <w:p w14:paraId="0511C60A" w14:textId="5AA0391C" w:rsidR="005F3374" w:rsidRPr="00A1115A" w:rsidRDefault="005F3374" w:rsidP="005F3374">
            <w:pPr>
              <w:pStyle w:val="FL"/>
              <w:spacing w:before="0" w:after="0"/>
              <w:rPr>
                <w:b w:val="0"/>
                <w:bCs/>
                <w:sz w:val="18"/>
                <w:szCs w:val="18"/>
              </w:rPr>
            </w:pPr>
            <w:r w:rsidRPr="00565D70">
              <w:rPr>
                <w:b w:val="0"/>
                <w:bCs/>
                <w:sz w:val="18"/>
                <w:szCs w:val="18"/>
              </w:rPr>
              <w:t>N/A</w:t>
            </w:r>
          </w:p>
        </w:tc>
        <w:tc>
          <w:tcPr>
            <w:tcW w:w="748" w:type="dxa"/>
            <w:vAlign w:val="center"/>
          </w:tcPr>
          <w:p w14:paraId="15E721C9" w14:textId="71C897AC"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5F07DFAE" w14:textId="4E5BC88D"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4C1CF0E0" w14:textId="0064A561" w:rsidR="005F3374" w:rsidRPr="00765700" w:rsidRDefault="005F3374" w:rsidP="005F3374">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0D5192FA" w14:textId="36CE7706"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0D802CE2" w14:textId="39FB4F8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09468617" w14:textId="7C121542"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7192C55E" w14:textId="44B12153"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6AA9D03" w14:textId="05AB86D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F3374" w:rsidRPr="00765700" w14:paraId="53D45C74" w14:textId="77777777" w:rsidTr="005F3374">
        <w:trPr>
          <w:trHeight w:val="20"/>
          <w:jc w:val="center"/>
        </w:trPr>
        <w:tc>
          <w:tcPr>
            <w:tcW w:w="9631" w:type="dxa"/>
            <w:gridSpan w:val="11"/>
          </w:tcPr>
          <w:p w14:paraId="5B932F7F"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3891FE45" w14:textId="77777777" w:rsidR="005F3374" w:rsidRPr="00565D70" w:rsidRDefault="005F3374" w:rsidP="00BC22DC">
            <w:pPr>
              <w:pStyle w:val="FL"/>
              <w:spacing w:before="0" w:after="0"/>
              <w:jc w:val="left"/>
              <w:rPr>
                <w:b w:val="0"/>
                <w:bCs/>
                <w:sz w:val="18"/>
                <w:szCs w:val="18"/>
              </w:rPr>
            </w:pPr>
          </w:p>
        </w:tc>
      </w:tr>
    </w:tbl>
    <w:p w14:paraId="14EBC19C" w14:textId="77777777" w:rsidR="005F3374" w:rsidRDefault="005F3374" w:rsidP="005F3374">
      <w:pPr>
        <w:pStyle w:val="BodyText"/>
        <w:rPr>
          <w:lang w:val="en-US"/>
        </w:rPr>
      </w:pPr>
    </w:p>
    <w:p w14:paraId="336F2DA1" w14:textId="7592E904"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650E27CF" w14:textId="77777777" w:rsidTr="005F3374">
        <w:trPr>
          <w:trHeight w:val="237"/>
          <w:jc w:val="center"/>
        </w:trPr>
        <w:tc>
          <w:tcPr>
            <w:tcW w:w="1737" w:type="dxa"/>
            <w:vMerge w:val="restart"/>
            <w:tcBorders>
              <w:top w:val="single" w:sz="4" w:space="0" w:color="auto"/>
            </w:tcBorders>
            <w:shd w:val="clear" w:color="auto" w:fill="auto"/>
          </w:tcPr>
          <w:p w14:paraId="4B36368E"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79D7C0D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p>
        </w:tc>
      </w:tr>
      <w:tr w:rsidR="005F3374" w:rsidRPr="00A1115A" w14:paraId="221CEE4A" w14:textId="77777777" w:rsidTr="005F3374">
        <w:trPr>
          <w:trHeight w:val="237"/>
          <w:jc w:val="center"/>
        </w:trPr>
        <w:tc>
          <w:tcPr>
            <w:tcW w:w="1737" w:type="dxa"/>
            <w:vMerge/>
            <w:shd w:val="clear" w:color="auto" w:fill="auto"/>
          </w:tcPr>
          <w:p w14:paraId="6B1A2E73" w14:textId="77777777" w:rsidR="005F3374" w:rsidRPr="00A1115A" w:rsidRDefault="005F3374" w:rsidP="00BC22DC">
            <w:pPr>
              <w:pStyle w:val="TAH"/>
            </w:pPr>
          </w:p>
        </w:tc>
        <w:tc>
          <w:tcPr>
            <w:tcW w:w="1584" w:type="dxa"/>
            <w:gridSpan w:val="2"/>
          </w:tcPr>
          <w:p w14:paraId="6674F473"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2FD2D797"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46A58057"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56396431"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2C59CCA"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07C88DD7" w14:textId="77777777" w:rsidTr="005F3374">
        <w:trPr>
          <w:trHeight w:val="237"/>
          <w:jc w:val="center"/>
        </w:trPr>
        <w:tc>
          <w:tcPr>
            <w:tcW w:w="1737" w:type="dxa"/>
            <w:shd w:val="clear" w:color="auto" w:fill="auto"/>
          </w:tcPr>
          <w:p w14:paraId="4AEE5EEE"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35BCA654"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2145C480" w14:textId="77777777" w:rsidR="005F3374" w:rsidRPr="00A1115A" w:rsidRDefault="005F3374" w:rsidP="00BC22DC">
            <w:pPr>
              <w:pStyle w:val="TAH"/>
            </w:pPr>
            <w:r>
              <w:rPr>
                <w:rFonts w:eastAsiaTheme="minorEastAsia" w:hint="eastAsia"/>
                <w:lang w:eastAsia="ko-KR"/>
              </w:rPr>
              <w:t>2</w:t>
            </w:r>
          </w:p>
        </w:tc>
        <w:tc>
          <w:tcPr>
            <w:tcW w:w="748" w:type="dxa"/>
          </w:tcPr>
          <w:p w14:paraId="0C90302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2931C5C" w14:textId="77777777" w:rsidR="005F3374" w:rsidRPr="00A1115A" w:rsidRDefault="005F3374" w:rsidP="00BC22DC">
            <w:pPr>
              <w:pStyle w:val="TAH"/>
            </w:pPr>
            <w:r>
              <w:rPr>
                <w:rFonts w:eastAsiaTheme="minorEastAsia" w:hint="eastAsia"/>
                <w:lang w:eastAsia="ko-KR"/>
              </w:rPr>
              <w:t>2</w:t>
            </w:r>
          </w:p>
        </w:tc>
        <w:tc>
          <w:tcPr>
            <w:tcW w:w="791" w:type="dxa"/>
          </w:tcPr>
          <w:p w14:paraId="30B3BC0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A40503F" w14:textId="77777777" w:rsidR="005F3374" w:rsidRPr="00A1115A" w:rsidRDefault="005F3374" w:rsidP="00BC22DC">
            <w:pPr>
              <w:pStyle w:val="TAH"/>
            </w:pPr>
            <w:r>
              <w:rPr>
                <w:rFonts w:eastAsiaTheme="minorEastAsia" w:hint="eastAsia"/>
                <w:lang w:eastAsia="ko-KR"/>
              </w:rPr>
              <w:t>2</w:t>
            </w:r>
          </w:p>
        </w:tc>
        <w:tc>
          <w:tcPr>
            <w:tcW w:w="791" w:type="dxa"/>
          </w:tcPr>
          <w:p w14:paraId="10537195"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391BCC" w14:textId="77777777" w:rsidR="005F3374" w:rsidRPr="00A1115A" w:rsidRDefault="005F3374" w:rsidP="00BC22DC">
            <w:pPr>
              <w:pStyle w:val="TAH"/>
            </w:pPr>
            <w:r>
              <w:rPr>
                <w:rFonts w:eastAsiaTheme="minorEastAsia" w:hint="eastAsia"/>
                <w:lang w:eastAsia="ko-KR"/>
              </w:rPr>
              <w:t>2</w:t>
            </w:r>
          </w:p>
        </w:tc>
        <w:tc>
          <w:tcPr>
            <w:tcW w:w="816" w:type="dxa"/>
          </w:tcPr>
          <w:p w14:paraId="65EC439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3E8DF3A" w14:textId="77777777" w:rsidR="005F3374" w:rsidRPr="00A1115A" w:rsidRDefault="005F3374" w:rsidP="00BC22DC">
            <w:pPr>
              <w:pStyle w:val="TAH"/>
            </w:pPr>
            <w:r>
              <w:rPr>
                <w:rFonts w:eastAsiaTheme="minorEastAsia" w:hint="eastAsia"/>
                <w:lang w:eastAsia="ko-KR"/>
              </w:rPr>
              <w:t>2</w:t>
            </w:r>
          </w:p>
        </w:tc>
      </w:tr>
      <w:tr w:rsidR="005F3374" w:rsidRPr="00765700" w14:paraId="485E9F47" w14:textId="77777777" w:rsidTr="005F3374">
        <w:trPr>
          <w:trHeight w:val="20"/>
          <w:jc w:val="center"/>
        </w:trPr>
        <w:tc>
          <w:tcPr>
            <w:tcW w:w="1737" w:type="dxa"/>
          </w:tcPr>
          <w:p w14:paraId="33F61572" w14:textId="77777777" w:rsidR="005F3374" w:rsidRPr="00A1115A" w:rsidRDefault="005F3374" w:rsidP="005F3374">
            <w:pPr>
              <w:pStyle w:val="FL"/>
              <w:spacing w:before="0" w:after="0"/>
              <w:rPr>
                <w:b w:val="0"/>
                <w:bCs/>
                <w:sz w:val="18"/>
                <w:szCs w:val="18"/>
              </w:rPr>
            </w:pPr>
            <w:r>
              <w:rPr>
                <w:b w:val="0"/>
                <w:bCs/>
                <w:sz w:val="18"/>
                <w:szCs w:val="18"/>
              </w:rPr>
              <w:t>Contiguous/Non-contiguous</w:t>
            </w:r>
          </w:p>
        </w:tc>
        <w:tc>
          <w:tcPr>
            <w:tcW w:w="792" w:type="dxa"/>
            <w:vAlign w:val="center"/>
          </w:tcPr>
          <w:p w14:paraId="02A193EE" w14:textId="4E73344A"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0BB4B8F4" w14:textId="71137D3B"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F28118E" w14:textId="1E1324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F3645CD" w14:textId="5DC19170"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5020902B" w14:textId="13796B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C4796C8" w14:textId="04E7E28D"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7027A9" w14:textId="24CE8678"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AE504B" w14:textId="60A83AA5"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84B152D" w14:textId="68769C3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784792" w14:textId="28CC871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5B1ED5BB" w14:textId="77777777" w:rsidTr="005F3374">
        <w:trPr>
          <w:trHeight w:val="20"/>
          <w:jc w:val="center"/>
        </w:trPr>
        <w:tc>
          <w:tcPr>
            <w:tcW w:w="9631" w:type="dxa"/>
            <w:gridSpan w:val="11"/>
          </w:tcPr>
          <w:p w14:paraId="71114E91"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40000078" w14:textId="77777777" w:rsidR="005F3374" w:rsidRPr="00565D70" w:rsidRDefault="005F3374" w:rsidP="00BC22DC">
            <w:pPr>
              <w:pStyle w:val="FL"/>
              <w:spacing w:before="0" w:after="0"/>
              <w:jc w:val="left"/>
              <w:rPr>
                <w:b w:val="0"/>
                <w:bCs/>
                <w:sz w:val="18"/>
                <w:szCs w:val="18"/>
              </w:rPr>
            </w:pPr>
          </w:p>
        </w:tc>
      </w:tr>
    </w:tbl>
    <w:p w14:paraId="48FA547B" w14:textId="77777777" w:rsidR="005F3374" w:rsidRPr="00815316" w:rsidRDefault="005F3374" w:rsidP="005F3374"/>
    <w:p w14:paraId="4687BB97" w14:textId="75CCC865" w:rsidR="005F3374" w:rsidRPr="000C68ED" w:rsidRDefault="005F3374" w:rsidP="005F3374">
      <w:pPr>
        <w:pStyle w:val="Heading4"/>
        <w:rPr>
          <w:lang w:val="en-US"/>
        </w:rPr>
      </w:pPr>
      <w:r>
        <w:rPr>
          <w:lang w:val="en-US"/>
        </w:rPr>
        <w:t>Proposal 2</w:t>
      </w:r>
      <w:r w:rsidR="00030E05">
        <w:rPr>
          <w:lang w:val="en-US"/>
        </w:rPr>
        <w:t>4</w:t>
      </w:r>
      <w:r>
        <w:rPr>
          <w:lang w:val="en-US"/>
        </w:rPr>
        <w:t xml:space="preserve">: </w:t>
      </w:r>
      <w:r w:rsidR="0051020D">
        <w:rPr>
          <w:lang w:val="en-US"/>
        </w:rPr>
        <w:t>F</w:t>
      </w:r>
      <w:r w:rsidR="0051020D" w:rsidRPr="000C68ED">
        <w:rPr>
          <w:lang w:val="en-US"/>
        </w:rPr>
        <w:t xml:space="preserve">or SL-U </w:t>
      </w:r>
      <w:r w:rsidR="0051020D">
        <w:rPr>
          <w:lang w:val="en-US"/>
        </w:rPr>
        <w:t>NS_60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66 or Table 2-67</w:t>
      </w:r>
      <w:r w:rsidRPr="000C68ED">
        <w:rPr>
          <w:lang w:val="en-US"/>
        </w:rPr>
        <w:t xml:space="preserve"> for </w:t>
      </w:r>
      <w:r w:rsidR="0051020D">
        <w:rPr>
          <w:lang w:val="en-US"/>
        </w:rPr>
        <w:t xml:space="preserve">SL-U UE </w:t>
      </w:r>
      <w:r w:rsidRPr="000C68ED">
        <w:rPr>
          <w:lang w:val="en-US"/>
        </w:rPr>
        <w:t xml:space="preserve">power class 5. </w:t>
      </w:r>
    </w:p>
    <w:p w14:paraId="60345F94" w14:textId="77777777" w:rsidR="005F3374" w:rsidRPr="00B5046B" w:rsidRDefault="005F3374" w:rsidP="005F3374">
      <w:pPr>
        <w:rPr>
          <w:color w:val="000000" w:themeColor="text1"/>
          <w:lang w:val="en-US" w:eastAsia="zh-CN"/>
        </w:rPr>
      </w:pPr>
    </w:p>
    <w:p w14:paraId="4376E933" w14:textId="77777777" w:rsidR="00BC22DC" w:rsidRPr="00E5734C" w:rsidRDefault="00BC22DC" w:rsidP="00BC22DC">
      <w:pPr>
        <w:pStyle w:val="BodyText"/>
        <w:rPr>
          <w:lang w:val="en-US" w:eastAsia="ko-KR"/>
        </w:rPr>
      </w:pPr>
    </w:p>
    <w:p w14:paraId="43DD1235" w14:textId="77777777" w:rsidR="00BC22DC" w:rsidRPr="000C68ED" w:rsidRDefault="00BC22DC" w:rsidP="00BC22DC">
      <w:pPr>
        <w:spacing w:line="276" w:lineRule="auto"/>
        <w:rPr>
          <w:lang w:val="en-US"/>
        </w:rPr>
        <w:sectPr w:rsidR="00BC22DC" w:rsidRPr="000C68ED" w:rsidSect="0041627D">
          <w:footnotePr>
            <w:numRestart w:val="eachSect"/>
          </w:footnotePr>
          <w:pgSz w:w="11907" w:h="16840" w:code="9"/>
          <w:pgMar w:top="1133" w:right="1133" w:bottom="1416" w:left="1133" w:header="850" w:footer="340" w:gutter="0"/>
          <w:cols w:space="720"/>
          <w:formProt w:val="0"/>
          <w:docGrid w:linePitch="272"/>
        </w:sectPr>
      </w:pPr>
    </w:p>
    <w:p w14:paraId="13105C70" w14:textId="51FEDCCB" w:rsidR="00BC22DC" w:rsidRPr="000C68ED" w:rsidRDefault="00BC22DC" w:rsidP="00BC22DC">
      <w:pPr>
        <w:pStyle w:val="Heading3"/>
        <w:numPr>
          <w:ilvl w:val="0"/>
          <w:numId w:val="0"/>
        </w:numPr>
        <w:rPr>
          <w:lang w:val="en-US"/>
        </w:rPr>
      </w:pPr>
      <w:r w:rsidRPr="000C68ED">
        <w:rPr>
          <w:lang w:val="en-US"/>
        </w:rPr>
        <w:lastRenderedPageBreak/>
        <w:t>2.</w:t>
      </w:r>
      <w:r>
        <w:rPr>
          <w:lang w:val="en-US"/>
        </w:rPr>
        <w:t>6</w:t>
      </w:r>
      <w:r w:rsidRPr="000C68ED">
        <w:rPr>
          <w:lang w:val="en-US"/>
        </w:rPr>
        <w:t>.</w:t>
      </w:r>
      <w:r>
        <w:rPr>
          <w:lang w:val="en-US"/>
        </w:rPr>
        <w:t>5</w:t>
      </w:r>
      <w:r w:rsidRPr="000C68ED">
        <w:rPr>
          <w:lang w:val="en-US"/>
        </w:rPr>
        <w:t xml:space="preserve"> NS_</w:t>
      </w:r>
      <w:r>
        <w:rPr>
          <w:lang w:val="en-US"/>
        </w:rPr>
        <w:t>61</w:t>
      </w:r>
      <w:r w:rsidRPr="000C68ED">
        <w:rPr>
          <w:lang w:val="en-US"/>
        </w:rPr>
        <w:t xml:space="preserve"> (A-MPR)</w:t>
      </w:r>
    </w:p>
    <w:p w14:paraId="75B6FEB7" w14:textId="4C62B2CB" w:rsidR="00BC22DC" w:rsidRPr="000C68ED" w:rsidRDefault="00BC22DC" w:rsidP="00BC22DC">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68</w:t>
      </w:r>
      <w:r w:rsidRPr="000C68ED">
        <w:rPr>
          <w:rFonts w:eastAsiaTheme="minorEastAsia"/>
          <w:lang w:val="en-US" w:eastAsia="ko-KR"/>
        </w:rPr>
        <w:t xml:space="preserve"> and Figure 2-</w:t>
      </w:r>
      <w:r>
        <w:rPr>
          <w:rFonts w:eastAsiaTheme="minorEastAsia"/>
          <w:lang w:val="en-US" w:eastAsia="ko-KR"/>
        </w:rPr>
        <w:t>17</w:t>
      </w:r>
      <w:r w:rsidRPr="000C68ED">
        <w:rPr>
          <w:rFonts w:eastAsiaTheme="minorEastAsia"/>
          <w:lang w:val="en-US" w:eastAsia="ko-KR"/>
        </w:rPr>
        <w:t xml:space="preserve"> show the A-MPR simulation results for the scenarios.</w:t>
      </w:r>
    </w:p>
    <w:p w14:paraId="08569E02" w14:textId="203AFBB3" w:rsidR="00BC22DC" w:rsidRDefault="00BC22DC" w:rsidP="00BC22DC">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68</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C22DC" w:rsidRPr="00491A77" w14:paraId="746FF6EA" w14:textId="77777777" w:rsidTr="00BC22DC">
        <w:trPr>
          <w:trHeight w:val="266"/>
        </w:trPr>
        <w:tc>
          <w:tcPr>
            <w:tcW w:w="1134" w:type="dxa"/>
            <w:shd w:val="clear" w:color="auto" w:fill="auto"/>
            <w:noWrap/>
            <w:vAlign w:val="center"/>
            <w:hideMark/>
          </w:tcPr>
          <w:p w14:paraId="7DF85903"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B7BC153" w14:textId="77777777" w:rsidR="00BC22DC" w:rsidRPr="004C7DA2" w:rsidRDefault="00BC22DC"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5B46319" w14:textId="77777777" w:rsidR="00BC22DC" w:rsidRPr="004C7DA2" w:rsidRDefault="00BC22DC"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76AC" w14:textId="77777777" w:rsidR="00BC22DC" w:rsidRPr="004C7DA2" w:rsidRDefault="00BC22DC"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76DFC" w14:textId="77777777" w:rsidR="00BC22DC" w:rsidRPr="004C7DA2" w:rsidRDefault="00BC22DC"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6404" w14:textId="77777777" w:rsidR="00BC22DC" w:rsidRPr="004C7DA2" w:rsidRDefault="00BC22DC"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4420D6E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E03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DE6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55E23E"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52CA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1FE5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C68EB2"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5D2B9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85D188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34F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818AE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994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769C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5637FE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52E1889" w14:textId="77777777" w:rsidR="00BC22DC" w:rsidRPr="004C7DA2" w:rsidRDefault="00BC22DC" w:rsidP="00BC22DC">
            <w:pPr>
              <w:spacing w:after="0"/>
              <w:jc w:val="center"/>
              <w:rPr>
                <w:color w:val="000000"/>
                <w:lang w:val="en-US"/>
              </w:rPr>
            </w:pPr>
          </w:p>
        </w:tc>
      </w:tr>
      <w:tr w:rsidR="00BC22DC" w:rsidRPr="00491A77" w14:paraId="22F8139F" w14:textId="77777777" w:rsidTr="00BC22DC">
        <w:trPr>
          <w:trHeight w:val="266"/>
        </w:trPr>
        <w:tc>
          <w:tcPr>
            <w:tcW w:w="1134" w:type="dxa"/>
            <w:shd w:val="clear" w:color="auto" w:fill="auto"/>
            <w:noWrap/>
            <w:vAlign w:val="center"/>
            <w:hideMark/>
          </w:tcPr>
          <w:p w14:paraId="0660633A" w14:textId="77777777" w:rsidR="00BC22DC" w:rsidRPr="004C7DA2" w:rsidRDefault="00BC22DC" w:rsidP="00BC22DC">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ACB510F" w14:textId="1FF4293B" w:rsidR="00BC22DC" w:rsidRPr="004C7DA2" w:rsidRDefault="00BC22DC" w:rsidP="00BC22DC">
            <w:pPr>
              <w:spacing w:after="0"/>
              <w:jc w:val="center"/>
              <w:rPr>
                <w:color w:val="000000"/>
                <w:lang w:val="en-US"/>
              </w:rPr>
            </w:pPr>
            <w:r w:rsidRPr="0074752A">
              <w:rPr>
                <w:rFonts w:eastAsia="Malgun Gothic"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4F16DA4" w14:textId="144A1163" w:rsidR="00BC22DC" w:rsidRPr="004C7DA2" w:rsidRDefault="00BC22DC" w:rsidP="00BC22DC">
            <w:pPr>
              <w:spacing w:after="0"/>
              <w:jc w:val="center"/>
              <w:rPr>
                <w:color w:val="000000"/>
                <w:lang w:val="en-US"/>
              </w:rPr>
            </w:pPr>
            <w:r w:rsidRPr="0074752A">
              <w:rPr>
                <w:rFonts w:eastAsia="Malgun Gothic"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D07E11A" w14:textId="5A3F2FA6" w:rsidR="00BC22DC" w:rsidRPr="004C7DA2" w:rsidRDefault="00BC22DC" w:rsidP="00BC22DC">
            <w:pPr>
              <w:spacing w:after="0"/>
              <w:jc w:val="center"/>
              <w:rPr>
                <w:color w:val="000000"/>
                <w:lang w:val="en-US"/>
              </w:rPr>
            </w:pPr>
            <w:r w:rsidRPr="0074752A">
              <w:rPr>
                <w:rFonts w:eastAsia="Malgun Gothic" w:hint="eastAsia"/>
                <w:color w:val="000000"/>
              </w:rPr>
              <w:t>13.08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25388F3" w14:textId="2310DD5C" w:rsidR="00BC22DC" w:rsidRPr="004C7DA2" w:rsidRDefault="00BC22DC" w:rsidP="00BC22DC">
            <w:pPr>
              <w:spacing w:after="0"/>
              <w:jc w:val="center"/>
              <w:rPr>
                <w:color w:val="000000"/>
                <w:lang w:val="en-US"/>
              </w:rPr>
            </w:pPr>
            <w:r w:rsidRPr="0074752A">
              <w:rPr>
                <w:rFonts w:eastAsia="Malgun Gothic" w:hint="eastAsia"/>
                <w:color w:val="000000"/>
              </w:rPr>
              <w:t>7.15</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29B99856" w14:textId="40A299F8" w:rsidR="00BC22DC" w:rsidRPr="004C7DA2" w:rsidRDefault="00BC22DC" w:rsidP="00BC22DC">
            <w:pPr>
              <w:spacing w:after="0"/>
              <w:jc w:val="center"/>
              <w:rPr>
                <w:color w:val="000000"/>
                <w:lang w:val="en-US"/>
              </w:rPr>
            </w:pPr>
            <w:r w:rsidRPr="0074752A">
              <w:rPr>
                <w:rFonts w:eastAsia="Malgun Gothic" w:hint="eastAsia"/>
                <w:color w:val="000000"/>
              </w:rPr>
              <w:t>10.19</w:t>
            </w:r>
          </w:p>
        </w:tc>
        <w:tc>
          <w:tcPr>
            <w:tcW w:w="723" w:type="dxa"/>
            <w:tcBorders>
              <w:top w:val="nil"/>
              <w:left w:val="single" w:sz="4" w:space="0" w:color="auto"/>
              <w:bottom w:val="single" w:sz="4" w:space="0" w:color="auto"/>
              <w:right w:val="nil"/>
            </w:tcBorders>
            <w:shd w:val="clear" w:color="auto" w:fill="auto"/>
            <w:noWrap/>
            <w:vAlign w:val="center"/>
          </w:tcPr>
          <w:p w14:paraId="5015EEB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73A3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4C52A9"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BCBC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55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FD0E8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23F9E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2C73"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1B0FDB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027E6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835F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AECF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1AE5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6983E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6F57E38" w14:textId="77777777" w:rsidR="00BC22DC" w:rsidRPr="004C7DA2" w:rsidRDefault="00BC22DC" w:rsidP="00BC22DC">
            <w:pPr>
              <w:spacing w:after="0"/>
              <w:jc w:val="center"/>
              <w:rPr>
                <w:color w:val="000000"/>
                <w:lang w:val="en-US"/>
              </w:rPr>
            </w:pPr>
          </w:p>
        </w:tc>
      </w:tr>
      <w:tr w:rsidR="00BC22DC" w:rsidRPr="00491A77" w14:paraId="5D6C6823" w14:textId="77777777" w:rsidTr="00BC22DC">
        <w:trPr>
          <w:trHeight w:val="266"/>
        </w:trPr>
        <w:tc>
          <w:tcPr>
            <w:tcW w:w="1134" w:type="dxa"/>
            <w:shd w:val="clear" w:color="auto" w:fill="auto"/>
            <w:noWrap/>
            <w:vAlign w:val="center"/>
            <w:hideMark/>
          </w:tcPr>
          <w:p w14:paraId="2215761B"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C60BE41" w14:textId="591F697F" w:rsidR="00BC22DC" w:rsidRPr="004C7DA2" w:rsidRDefault="00BC22DC" w:rsidP="00BC22DC">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66F924A" w14:textId="34F098C0" w:rsidR="00BC22DC" w:rsidRPr="004C7DA2" w:rsidRDefault="00BC22DC" w:rsidP="00BC22DC">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F015" w14:textId="3BD9BD1F" w:rsidR="00BC22DC" w:rsidRPr="004C7DA2" w:rsidRDefault="00BC22DC" w:rsidP="00BC22DC">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62F3E" w14:textId="48011EEE" w:rsidR="00BC22DC" w:rsidRPr="004C7DA2" w:rsidRDefault="00BC22DC" w:rsidP="00BC22DC">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40A7" w14:textId="6FB8423A" w:rsidR="00BC22DC" w:rsidRPr="004C7DA2" w:rsidRDefault="00BC22DC" w:rsidP="00BC22DC">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02C6C" w14:textId="2426A1E9" w:rsidR="00BC22DC" w:rsidRPr="004C7DA2" w:rsidRDefault="00BC22DC" w:rsidP="00BC22DC">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FA4F85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7D19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8F3E6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58EA8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29137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D2D8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75CD8"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B21A0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0563B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D04E2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24D9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77482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E1830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1087B3C" w14:textId="77777777" w:rsidR="00BC22DC" w:rsidRPr="004C7DA2" w:rsidRDefault="00BC22DC" w:rsidP="00BC22DC">
            <w:pPr>
              <w:spacing w:after="0"/>
              <w:jc w:val="center"/>
              <w:rPr>
                <w:color w:val="000000"/>
                <w:lang w:val="en-US"/>
              </w:rPr>
            </w:pPr>
          </w:p>
        </w:tc>
      </w:tr>
      <w:tr w:rsidR="00BC22DC" w:rsidRPr="00491A77" w14:paraId="54E102CF" w14:textId="77777777" w:rsidTr="00BC22DC">
        <w:trPr>
          <w:trHeight w:val="266"/>
        </w:trPr>
        <w:tc>
          <w:tcPr>
            <w:tcW w:w="1134" w:type="dxa"/>
            <w:shd w:val="clear" w:color="auto" w:fill="auto"/>
            <w:noWrap/>
            <w:vAlign w:val="center"/>
            <w:hideMark/>
          </w:tcPr>
          <w:p w14:paraId="22E40186" w14:textId="77777777" w:rsidR="00BC22DC" w:rsidRPr="004C7DA2" w:rsidRDefault="00BC22DC" w:rsidP="00BC22DC">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01B405B" w14:textId="13CF5CC1" w:rsidR="00BC22DC" w:rsidRPr="004C7DA2" w:rsidRDefault="00BC22DC" w:rsidP="00BC22DC">
            <w:pPr>
              <w:spacing w:after="0"/>
              <w:jc w:val="center"/>
              <w:rPr>
                <w:color w:val="000000"/>
                <w:lang w:val="en-US"/>
              </w:rPr>
            </w:pPr>
            <w:r w:rsidRPr="0074752A">
              <w:rPr>
                <w:rFonts w:eastAsia="Malgun Gothic" w:hint="eastAsia"/>
                <w:color w:val="000000"/>
              </w:rPr>
              <w:t>11.18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080B242" w14:textId="71AE1978" w:rsidR="00BC22DC" w:rsidRPr="004C7DA2" w:rsidRDefault="00BC22DC" w:rsidP="00BC22DC">
            <w:pPr>
              <w:spacing w:after="0"/>
              <w:jc w:val="center"/>
              <w:rPr>
                <w:color w:val="000000"/>
                <w:lang w:val="en-US"/>
              </w:rPr>
            </w:pPr>
            <w:r w:rsidRPr="0074752A">
              <w:rPr>
                <w:rFonts w:eastAsia="Malgun Gothic" w:hint="eastAsia"/>
                <w:color w:val="000000"/>
              </w:rPr>
              <w:t>9.58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4436797" w14:textId="7FE0B356" w:rsidR="00BC22DC" w:rsidRPr="004C7DA2" w:rsidRDefault="00BC22DC" w:rsidP="00BC22DC">
            <w:pPr>
              <w:spacing w:after="0"/>
              <w:jc w:val="center"/>
              <w:rPr>
                <w:color w:val="000000"/>
                <w:lang w:val="en-US"/>
              </w:rPr>
            </w:pPr>
            <w:r w:rsidRPr="0074752A">
              <w:rPr>
                <w:rFonts w:eastAsia="Malgun Gothic" w:hint="eastAsia"/>
                <w:color w:val="000000"/>
              </w:rPr>
              <w:t>10.10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8E9EEFC" w14:textId="224C9A70" w:rsidR="00BC22DC" w:rsidRPr="004C7DA2" w:rsidRDefault="00BC22DC" w:rsidP="00BC22DC">
            <w:pPr>
              <w:spacing w:after="0"/>
              <w:jc w:val="center"/>
              <w:rPr>
                <w:color w:val="000000"/>
                <w:lang w:val="en-US"/>
              </w:rPr>
            </w:pPr>
            <w:r w:rsidRPr="0074752A">
              <w:rPr>
                <w:rFonts w:eastAsia="Malgun Gothic"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821F60" w14:textId="3AB408A4" w:rsidR="00BC22DC" w:rsidRPr="004C7DA2" w:rsidRDefault="00BC22DC" w:rsidP="00BC22DC">
            <w:pPr>
              <w:spacing w:after="0"/>
              <w:jc w:val="center"/>
              <w:rPr>
                <w:color w:val="000000"/>
                <w:lang w:val="en-US"/>
              </w:rPr>
            </w:pPr>
            <w:r w:rsidRPr="0074752A">
              <w:rPr>
                <w:rFonts w:eastAsia="Malgun Gothic"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7FA79F3" w14:textId="7E5C8498" w:rsidR="00BC22DC" w:rsidRPr="004C7DA2" w:rsidRDefault="00BC22DC" w:rsidP="00BC22DC">
            <w:pPr>
              <w:spacing w:after="0"/>
              <w:jc w:val="center"/>
              <w:rPr>
                <w:color w:val="000000"/>
                <w:lang w:val="en-US"/>
              </w:rPr>
            </w:pPr>
            <w:r w:rsidRPr="0074752A">
              <w:rPr>
                <w:rFonts w:eastAsia="Malgun Gothic" w:hint="eastAsia"/>
                <w:color w:val="000000"/>
              </w:rPr>
              <w:t>13.09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F250B1B"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B2814FA"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BB9928F"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9386CA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AE75A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E3654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B1FD3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4BC9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028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7373C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DFB4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0DA6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8A79FF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1B12B91" w14:textId="77777777" w:rsidR="00BC22DC" w:rsidRPr="004C7DA2" w:rsidRDefault="00BC22DC" w:rsidP="00BC22DC">
            <w:pPr>
              <w:spacing w:after="0"/>
              <w:jc w:val="center"/>
              <w:rPr>
                <w:color w:val="000000"/>
                <w:lang w:val="en-US"/>
              </w:rPr>
            </w:pPr>
          </w:p>
        </w:tc>
      </w:tr>
      <w:tr w:rsidR="00BC22DC" w:rsidRPr="00491A77" w14:paraId="1B23E051" w14:textId="77777777" w:rsidTr="00BC22DC">
        <w:trPr>
          <w:trHeight w:val="266"/>
        </w:trPr>
        <w:tc>
          <w:tcPr>
            <w:tcW w:w="1134" w:type="dxa"/>
            <w:shd w:val="clear" w:color="auto" w:fill="auto"/>
            <w:noWrap/>
            <w:vAlign w:val="center"/>
            <w:hideMark/>
          </w:tcPr>
          <w:p w14:paraId="5735B4B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2619695" w14:textId="43E99092" w:rsidR="00BC22DC" w:rsidRPr="004C7DA2" w:rsidRDefault="00BC22DC" w:rsidP="00BC22DC">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34DAB962" w14:textId="517BBB81" w:rsidR="00BC22DC" w:rsidRPr="004C7DA2" w:rsidRDefault="00BC22DC" w:rsidP="00BC22DC">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4606A39E" w14:textId="1399A2CF" w:rsidR="00BC22DC" w:rsidRPr="004C7DA2" w:rsidRDefault="00BC22DC" w:rsidP="00BC22DC">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07BFB506" w14:textId="26EBB901" w:rsidR="00BC22DC" w:rsidRPr="004C7DA2" w:rsidRDefault="00BC22DC" w:rsidP="00BC22DC">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0906BBD" w14:textId="7546D94F" w:rsidR="00BC22DC" w:rsidRPr="004C7DA2" w:rsidRDefault="00BC22DC" w:rsidP="00BC22DC">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1338" w14:textId="6A9B2803" w:rsidR="00BC22DC" w:rsidRPr="004C7DA2" w:rsidRDefault="00BC22DC" w:rsidP="00BC22DC">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11DA" w14:textId="01F21144" w:rsidR="00BC22DC" w:rsidRPr="004C7DA2" w:rsidRDefault="00BC22DC" w:rsidP="00BC22DC">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AF1E" w14:textId="42BF5B92" w:rsidR="00BC22DC" w:rsidRPr="004C7DA2" w:rsidRDefault="00BC22DC" w:rsidP="00BC22DC">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7B9FC" w14:textId="2FF863E1" w:rsidR="00BC22DC" w:rsidRPr="004C7DA2" w:rsidRDefault="00BC22DC" w:rsidP="00BC22DC">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D935" w14:textId="4BA7F356" w:rsidR="00BC22DC" w:rsidRPr="004C7DA2" w:rsidRDefault="00BC22DC" w:rsidP="00BC22DC">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B5785D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B777A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7631FD"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68751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1372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8D51F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E748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194C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090866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381F1BE" w14:textId="77777777" w:rsidR="00BC22DC" w:rsidRPr="004C7DA2" w:rsidRDefault="00BC22DC" w:rsidP="00BC22DC">
            <w:pPr>
              <w:spacing w:after="0"/>
              <w:jc w:val="center"/>
              <w:rPr>
                <w:color w:val="000000"/>
                <w:lang w:val="en-US"/>
              </w:rPr>
            </w:pPr>
          </w:p>
        </w:tc>
      </w:tr>
      <w:tr w:rsidR="00BC22DC" w:rsidRPr="00491A77" w14:paraId="01F79DB5" w14:textId="77777777" w:rsidTr="00BC22DC">
        <w:trPr>
          <w:trHeight w:val="266"/>
        </w:trPr>
        <w:tc>
          <w:tcPr>
            <w:tcW w:w="1134" w:type="dxa"/>
            <w:shd w:val="clear" w:color="auto" w:fill="auto"/>
            <w:noWrap/>
            <w:vAlign w:val="center"/>
            <w:hideMark/>
          </w:tcPr>
          <w:p w14:paraId="4A61322E" w14:textId="77777777" w:rsidR="00BC22DC" w:rsidRPr="004C7DA2" w:rsidRDefault="00BC22DC" w:rsidP="00BC22DC">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0DCEF5BE" w14:textId="76FEB3D5" w:rsidR="00BC22DC" w:rsidRPr="004C7DA2" w:rsidRDefault="00BC22DC" w:rsidP="00BC22DC">
            <w:pPr>
              <w:spacing w:after="0"/>
              <w:jc w:val="center"/>
              <w:rPr>
                <w:color w:val="000000"/>
                <w:lang w:val="en-US"/>
              </w:rPr>
            </w:pPr>
            <w:r w:rsidRPr="0074752A">
              <w:rPr>
                <w:rFonts w:eastAsia="Malgun Gothic" w:hint="eastAsia"/>
                <w:color w:val="000000"/>
              </w:rPr>
              <w:t>9.84</w:t>
            </w:r>
          </w:p>
        </w:tc>
        <w:tc>
          <w:tcPr>
            <w:tcW w:w="723" w:type="dxa"/>
            <w:tcBorders>
              <w:top w:val="nil"/>
              <w:left w:val="nil"/>
              <w:bottom w:val="nil"/>
              <w:right w:val="nil"/>
            </w:tcBorders>
            <w:shd w:val="clear" w:color="000000" w:fill="E4E4E4"/>
            <w:noWrap/>
            <w:vAlign w:val="center"/>
          </w:tcPr>
          <w:p w14:paraId="57B62422" w14:textId="2AEB0AB4"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DADADA"/>
            <w:noWrap/>
            <w:vAlign w:val="center"/>
          </w:tcPr>
          <w:p w14:paraId="01950957" w14:textId="10115284" w:rsidR="00BC22DC" w:rsidRPr="004C7DA2" w:rsidRDefault="00BC22DC" w:rsidP="00BC22DC">
            <w:pPr>
              <w:spacing w:after="0"/>
              <w:jc w:val="center"/>
              <w:rPr>
                <w:color w:val="000000"/>
                <w:lang w:val="en-US"/>
              </w:rPr>
            </w:pPr>
            <w:r w:rsidRPr="0074752A">
              <w:rPr>
                <w:rFonts w:eastAsia="Malgun Gothic" w:hint="eastAsia"/>
                <w:color w:val="000000"/>
              </w:rPr>
              <w:t>8.68</w:t>
            </w:r>
          </w:p>
        </w:tc>
        <w:tc>
          <w:tcPr>
            <w:tcW w:w="723" w:type="dxa"/>
            <w:tcBorders>
              <w:top w:val="nil"/>
              <w:left w:val="nil"/>
              <w:bottom w:val="nil"/>
              <w:right w:val="nil"/>
            </w:tcBorders>
            <w:shd w:val="clear" w:color="000000" w:fill="EFEFEF"/>
            <w:noWrap/>
            <w:vAlign w:val="center"/>
          </w:tcPr>
          <w:p w14:paraId="4D94120A" w14:textId="5D244092"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2" w:type="dxa"/>
            <w:tcBorders>
              <w:top w:val="nil"/>
              <w:left w:val="nil"/>
              <w:bottom w:val="nil"/>
              <w:right w:val="nil"/>
            </w:tcBorders>
            <w:shd w:val="clear" w:color="000000" w:fill="EDEDED"/>
            <w:noWrap/>
            <w:vAlign w:val="center"/>
          </w:tcPr>
          <w:p w14:paraId="4484F5C1" w14:textId="4690D3B5"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FBFBFB"/>
            <w:noWrap/>
            <w:vAlign w:val="center"/>
          </w:tcPr>
          <w:p w14:paraId="3BD4D68A" w14:textId="282A183F" w:rsidR="00BC22DC" w:rsidRPr="004C7DA2" w:rsidRDefault="00BC22DC" w:rsidP="00BC22DC">
            <w:pPr>
              <w:spacing w:after="0"/>
              <w:jc w:val="center"/>
              <w:rPr>
                <w:color w:val="000000"/>
                <w:lang w:val="en-US"/>
              </w:rPr>
            </w:pPr>
            <w:r w:rsidRPr="0074752A">
              <w:rPr>
                <w:rFonts w:eastAsia="Malgun Gothic" w:hint="eastAsia"/>
                <w:color w:val="000000"/>
              </w:rPr>
              <w:t>10.21</w:t>
            </w:r>
          </w:p>
        </w:tc>
        <w:tc>
          <w:tcPr>
            <w:tcW w:w="723" w:type="dxa"/>
            <w:tcBorders>
              <w:top w:val="nil"/>
              <w:left w:val="nil"/>
              <w:bottom w:val="nil"/>
              <w:right w:val="nil"/>
            </w:tcBorders>
            <w:shd w:val="clear" w:color="000000" w:fill="F6F6F6"/>
            <w:noWrap/>
            <w:vAlign w:val="center"/>
          </w:tcPr>
          <w:p w14:paraId="6F373569" w14:textId="42DAAF95" w:rsidR="00BC22DC" w:rsidRPr="004C7DA2" w:rsidRDefault="00BC22DC" w:rsidP="00BC22DC">
            <w:pPr>
              <w:spacing w:after="0"/>
              <w:jc w:val="center"/>
              <w:rPr>
                <w:color w:val="000000"/>
                <w:lang w:val="en-US"/>
              </w:rPr>
            </w:pPr>
            <w:r w:rsidRPr="0074752A">
              <w:rPr>
                <w:rFonts w:eastAsia="Malgun Gothic" w:hint="eastAsia"/>
                <w:color w:val="000000"/>
              </w:rPr>
              <w:t>7.12</w:t>
            </w:r>
          </w:p>
        </w:tc>
        <w:tc>
          <w:tcPr>
            <w:tcW w:w="723" w:type="dxa"/>
            <w:tcBorders>
              <w:top w:val="nil"/>
              <w:left w:val="nil"/>
              <w:bottom w:val="nil"/>
              <w:right w:val="nil"/>
            </w:tcBorders>
            <w:shd w:val="clear" w:color="000000" w:fill="FEFEFE"/>
            <w:noWrap/>
            <w:vAlign w:val="center"/>
          </w:tcPr>
          <w:p w14:paraId="3408EFB6" w14:textId="32907021" w:rsidR="00BC22DC" w:rsidRPr="004C7DA2" w:rsidRDefault="00BC22DC" w:rsidP="00BC22DC">
            <w:pPr>
              <w:spacing w:after="0"/>
              <w:jc w:val="center"/>
              <w:rPr>
                <w:color w:val="000000"/>
                <w:lang w:val="en-US"/>
              </w:rPr>
            </w:pPr>
            <w:r w:rsidRPr="0074752A">
              <w:rPr>
                <w:rFonts w:eastAsia="Malgun Gothic" w:hint="eastAsia"/>
                <w:color w:val="000000"/>
              </w:rPr>
              <w:t>10.20</w:t>
            </w:r>
          </w:p>
        </w:tc>
        <w:tc>
          <w:tcPr>
            <w:tcW w:w="723" w:type="dxa"/>
            <w:tcBorders>
              <w:top w:val="nil"/>
              <w:left w:val="nil"/>
              <w:bottom w:val="nil"/>
              <w:right w:val="nil"/>
            </w:tcBorders>
            <w:shd w:val="clear" w:color="000000" w:fill="DCDCDC"/>
            <w:noWrap/>
            <w:vAlign w:val="center"/>
          </w:tcPr>
          <w:p w14:paraId="55E0E89D" w14:textId="76F4F2B1" w:rsidR="00BC22DC" w:rsidRPr="004C7DA2" w:rsidRDefault="00BC22DC" w:rsidP="00BC22DC">
            <w:pPr>
              <w:spacing w:after="0"/>
              <w:jc w:val="center"/>
              <w:rPr>
                <w:color w:val="000000"/>
                <w:lang w:val="en-US"/>
              </w:rPr>
            </w:pPr>
            <w:r w:rsidRPr="0074752A">
              <w:rPr>
                <w:rFonts w:eastAsia="Malgun Gothic" w:hint="eastAsia"/>
                <w:color w:val="000000"/>
              </w:rPr>
              <w:t>8.88</w:t>
            </w:r>
          </w:p>
        </w:tc>
        <w:tc>
          <w:tcPr>
            <w:tcW w:w="722" w:type="dxa"/>
            <w:tcBorders>
              <w:top w:val="nil"/>
              <w:left w:val="nil"/>
              <w:bottom w:val="nil"/>
              <w:right w:val="nil"/>
            </w:tcBorders>
            <w:shd w:val="clear" w:color="000000" w:fill="EEEEEE"/>
            <w:noWrap/>
            <w:vAlign w:val="center"/>
          </w:tcPr>
          <w:p w14:paraId="3048C486" w14:textId="1DBE4041" w:rsidR="00BC22DC" w:rsidRPr="004C7DA2" w:rsidRDefault="00BC22DC" w:rsidP="00BC22DC">
            <w:pPr>
              <w:spacing w:after="0"/>
              <w:jc w:val="center"/>
              <w:rPr>
                <w:color w:val="000000"/>
                <w:lang w:val="en-US"/>
              </w:rPr>
            </w:pPr>
            <w:r w:rsidRPr="0074752A">
              <w:rPr>
                <w:rFonts w:eastAsia="Malgun Gothic" w:hint="eastAsia"/>
                <w:color w:val="000000"/>
              </w:rPr>
              <w:t>7.69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2A81B53"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62D2668"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2722F1"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1747C7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CD810C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808DF44"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69EAED"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665AE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2BAB48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FAC59A3" w14:textId="77777777" w:rsidR="00BC22DC" w:rsidRPr="004C7DA2" w:rsidRDefault="00BC22DC" w:rsidP="00BC22DC">
            <w:pPr>
              <w:spacing w:after="0"/>
              <w:jc w:val="center"/>
              <w:rPr>
                <w:color w:val="000000"/>
                <w:lang w:val="en-US"/>
              </w:rPr>
            </w:pPr>
          </w:p>
        </w:tc>
      </w:tr>
      <w:tr w:rsidR="00BC22DC" w:rsidRPr="00491A77" w14:paraId="3BB5D2EB" w14:textId="77777777" w:rsidTr="00BC22DC">
        <w:trPr>
          <w:trHeight w:val="266"/>
        </w:trPr>
        <w:tc>
          <w:tcPr>
            <w:tcW w:w="1134" w:type="dxa"/>
            <w:shd w:val="clear" w:color="auto" w:fill="auto"/>
            <w:noWrap/>
            <w:vAlign w:val="center"/>
            <w:hideMark/>
          </w:tcPr>
          <w:p w14:paraId="1369D3E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DF38376" w14:textId="5AFBBEB8" w:rsidR="00BC22DC" w:rsidRPr="004C7DA2" w:rsidRDefault="00BC22DC" w:rsidP="00BC22DC">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62073356" w14:textId="06F487EE" w:rsidR="00BC22DC" w:rsidRPr="004C7DA2" w:rsidRDefault="00BC22DC" w:rsidP="00BC22DC">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4949528B" w14:textId="5FC975E7" w:rsidR="00BC22DC" w:rsidRPr="004C7DA2" w:rsidRDefault="00BC22DC" w:rsidP="00BC22DC">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CF07258" w14:textId="43A87040" w:rsidR="00BC22DC" w:rsidRPr="004C7DA2" w:rsidRDefault="00BC22DC" w:rsidP="00BC22DC">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4F5F5742" w14:textId="51887A0B" w:rsidR="00BC22DC" w:rsidRPr="004C7DA2" w:rsidRDefault="00BC22DC" w:rsidP="00BC22DC">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7A36F26" w14:textId="6398C3FF" w:rsidR="00BC22DC" w:rsidRPr="004C7DA2" w:rsidRDefault="00BC22DC" w:rsidP="00BC22DC">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3EBB50E" w14:textId="0CDC57FD" w:rsidR="00BC22DC" w:rsidRPr="004C7DA2" w:rsidRDefault="00BC22DC" w:rsidP="00BC22DC">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48DD964" w14:textId="3188D74A" w:rsidR="00BC22DC" w:rsidRPr="004C7DA2" w:rsidRDefault="00BC22DC" w:rsidP="00BC22DC">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9C2F" w14:textId="51A42C8A" w:rsidR="00BC22DC" w:rsidRPr="004C7DA2" w:rsidRDefault="00BC22DC" w:rsidP="00BC22DC">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97C28" w14:textId="118507E0" w:rsidR="00BC22DC" w:rsidRPr="004C7DA2" w:rsidRDefault="00BC22DC" w:rsidP="00BC22DC">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CF680" w14:textId="0B0AA05A" w:rsidR="00BC22DC" w:rsidRPr="004C7DA2" w:rsidRDefault="00BC22DC" w:rsidP="00BC22DC">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982F7" w14:textId="3ABE3331" w:rsidR="00BC22DC" w:rsidRPr="004C7DA2" w:rsidRDefault="00BC22DC" w:rsidP="00BC22DC">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F7DF" w14:textId="068AD69A" w:rsidR="00BC22DC" w:rsidRPr="004C7DA2" w:rsidRDefault="00BC22DC" w:rsidP="00BC22DC">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F246A" w14:textId="13E58F10" w:rsidR="00BC22DC" w:rsidRPr="004C7DA2" w:rsidRDefault="00BC22DC" w:rsidP="00BC22DC">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E0D4" w14:textId="7BB21B2B" w:rsidR="00BC22DC" w:rsidRPr="004C7DA2" w:rsidRDefault="00BC22DC" w:rsidP="00BC22DC">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1B8E" w14:textId="138F8A02" w:rsidR="00BC22DC" w:rsidRPr="004C7DA2" w:rsidRDefault="00BC22DC" w:rsidP="00BC22DC">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7D7B3" w14:textId="29EC9956" w:rsidR="00BC22DC" w:rsidRPr="004C7DA2" w:rsidRDefault="00BC22DC" w:rsidP="00BC22DC">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AC1F2" w14:textId="02875472" w:rsidR="00BC22DC" w:rsidRPr="004C7DA2" w:rsidRDefault="00BC22DC" w:rsidP="00BC22DC">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37F4B8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581B2D0" w14:textId="77777777" w:rsidR="00BC22DC" w:rsidRPr="004C7DA2" w:rsidRDefault="00BC22DC" w:rsidP="00BC22DC">
            <w:pPr>
              <w:spacing w:after="0"/>
              <w:jc w:val="center"/>
              <w:rPr>
                <w:color w:val="000000"/>
                <w:lang w:val="en-US"/>
              </w:rPr>
            </w:pPr>
          </w:p>
        </w:tc>
      </w:tr>
      <w:tr w:rsidR="00BC22DC" w:rsidRPr="00491A77" w14:paraId="3E582E66" w14:textId="77777777" w:rsidTr="00BC22DC">
        <w:trPr>
          <w:trHeight w:val="266"/>
        </w:trPr>
        <w:tc>
          <w:tcPr>
            <w:tcW w:w="1134" w:type="dxa"/>
            <w:shd w:val="clear" w:color="auto" w:fill="auto"/>
            <w:noWrap/>
            <w:vAlign w:val="center"/>
            <w:hideMark/>
          </w:tcPr>
          <w:p w14:paraId="496956CA" w14:textId="77777777" w:rsidR="00BC22DC" w:rsidRPr="004C7DA2" w:rsidRDefault="00BC22DC" w:rsidP="00BC22DC">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335FEB" w14:textId="71549FBE" w:rsidR="00BC22DC" w:rsidRPr="004C7DA2" w:rsidRDefault="00BC22DC" w:rsidP="00BC22DC">
            <w:pPr>
              <w:spacing w:after="0"/>
              <w:jc w:val="center"/>
              <w:rPr>
                <w:color w:val="000000"/>
                <w:lang w:val="en-US"/>
              </w:rPr>
            </w:pPr>
            <w:r w:rsidRPr="0074752A">
              <w:rPr>
                <w:rFonts w:eastAsia="Malgun Gothic" w:hint="eastAsia"/>
                <w:color w:val="000000"/>
              </w:rPr>
              <w:t>10.20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2F3A0B8" w14:textId="34A8C8FF" w:rsidR="00BC22DC" w:rsidRPr="004C7DA2" w:rsidRDefault="00BC22DC" w:rsidP="00BC22DC">
            <w:pPr>
              <w:spacing w:after="0"/>
              <w:jc w:val="center"/>
              <w:rPr>
                <w:color w:val="000000"/>
                <w:lang w:val="en-US"/>
              </w:rPr>
            </w:pPr>
            <w:r w:rsidRPr="0074752A">
              <w:rPr>
                <w:rFonts w:eastAsia="Malgun Gothic" w:hint="eastAsia"/>
                <w:color w:val="000000"/>
              </w:rPr>
              <w:t>8.27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769B7B2" w14:textId="3C0B1F92" w:rsidR="00BC22DC" w:rsidRPr="004C7DA2" w:rsidRDefault="00BC22DC" w:rsidP="00BC22DC">
            <w:pPr>
              <w:spacing w:after="0"/>
              <w:jc w:val="center"/>
              <w:rPr>
                <w:color w:val="000000"/>
                <w:lang w:val="en-US"/>
              </w:rPr>
            </w:pPr>
            <w:r w:rsidRPr="0074752A">
              <w:rPr>
                <w:rFonts w:eastAsia="Malgun Gothic" w:hint="eastAsia"/>
                <w:color w:val="000000"/>
              </w:rPr>
              <w:t>9.35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DB8DD16" w14:textId="1B9040B2" w:rsidR="00BC22DC" w:rsidRPr="004C7DA2" w:rsidRDefault="00BC22DC" w:rsidP="00BC22DC">
            <w:pPr>
              <w:spacing w:after="0"/>
              <w:jc w:val="center"/>
              <w:rPr>
                <w:color w:val="000000"/>
                <w:lang w:val="en-US"/>
              </w:rPr>
            </w:pPr>
            <w:r w:rsidRPr="0074752A">
              <w:rPr>
                <w:rFonts w:eastAsia="Malgun Gothic" w:hint="eastAsia"/>
                <w:color w:val="000000"/>
              </w:rPr>
              <w:t>6.64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8068263" w14:textId="35B1E4C6" w:rsidR="00BC22DC" w:rsidRPr="004C7DA2" w:rsidRDefault="00BC22DC" w:rsidP="00BC22DC">
            <w:pPr>
              <w:spacing w:after="0"/>
              <w:jc w:val="center"/>
              <w:rPr>
                <w:color w:val="000000"/>
                <w:lang w:val="en-US"/>
              </w:rPr>
            </w:pPr>
            <w:r w:rsidRPr="0074752A">
              <w:rPr>
                <w:rFonts w:eastAsia="Malgun Gothic"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CC4F14B" w14:textId="63AE087C" w:rsidR="00BC22DC" w:rsidRPr="004C7DA2" w:rsidRDefault="00BC22DC" w:rsidP="00BC22DC">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69C893" w14:textId="5C7EFA54" w:rsidR="00BC22DC" w:rsidRPr="004C7DA2" w:rsidRDefault="00BC22DC" w:rsidP="00BC22DC">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74092D6" w14:textId="1E1150AC" w:rsidR="00BC22DC" w:rsidRPr="004C7DA2" w:rsidRDefault="00BC22DC" w:rsidP="00BC22DC">
            <w:pPr>
              <w:spacing w:after="0"/>
              <w:jc w:val="center"/>
              <w:rPr>
                <w:color w:val="000000"/>
                <w:lang w:val="en-US"/>
              </w:rPr>
            </w:pPr>
            <w:r w:rsidRPr="0074752A">
              <w:rPr>
                <w:rFonts w:eastAsia="Malgun Gothic"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34DD0A4" w14:textId="453BEC56" w:rsidR="00BC22DC" w:rsidRPr="004C7DA2" w:rsidRDefault="00BC22DC" w:rsidP="00BC22DC">
            <w:pPr>
              <w:spacing w:after="0"/>
              <w:jc w:val="center"/>
              <w:rPr>
                <w:color w:val="000000"/>
                <w:lang w:val="en-US"/>
              </w:rPr>
            </w:pPr>
            <w:r w:rsidRPr="0074752A">
              <w:rPr>
                <w:rFonts w:eastAsia="Malgun Gothic" w:hint="eastAsia"/>
                <w:color w:val="000000"/>
              </w:rPr>
              <w:t>5.69</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B4A0690" w14:textId="72CE4BA7" w:rsidR="00BC22DC" w:rsidRPr="004C7DA2" w:rsidRDefault="00BC22DC" w:rsidP="00BC22DC">
            <w:pPr>
              <w:spacing w:after="0"/>
              <w:jc w:val="center"/>
              <w:rPr>
                <w:color w:val="000000"/>
                <w:lang w:val="en-US"/>
              </w:rPr>
            </w:pPr>
            <w:r w:rsidRPr="0074752A">
              <w:rPr>
                <w:rFonts w:eastAsia="Malgun Gothic"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EA73D7" w14:textId="0012922E" w:rsidR="00BC22DC" w:rsidRPr="004C7DA2" w:rsidRDefault="00BC22DC" w:rsidP="00BC22DC">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A6ADB6C" w14:textId="097A7BA3" w:rsidR="00BC22DC" w:rsidRPr="004C7DA2" w:rsidRDefault="00BC22DC" w:rsidP="00BC22DC">
            <w:pPr>
              <w:spacing w:after="0"/>
              <w:jc w:val="center"/>
              <w:rPr>
                <w:color w:val="000000"/>
                <w:lang w:val="en-US"/>
              </w:rPr>
            </w:pPr>
            <w:r w:rsidRPr="0074752A">
              <w:rPr>
                <w:rFonts w:eastAsia="Malgun Gothic"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706952" w14:textId="1B9D1F26" w:rsidR="00BC22DC" w:rsidRPr="004C7DA2" w:rsidRDefault="00BC22DC" w:rsidP="00BC22DC">
            <w:pPr>
              <w:spacing w:after="0"/>
              <w:jc w:val="center"/>
              <w:rPr>
                <w:color w:val="000000"/>
                <w:lang w:val="en-US"/>
              </w:rPr>
            </w:pPr>
            <w:r w:rsidRPr="0074752A">
              <w:rPr>
                <w:rFonts w:eastAsia="Malgun Gothic" w:hint="eastAsia"/>
                <w:color w:val="000000"/>
              </w:rPr>
              <w:t>9.98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853346" w14:textId="7F4EB26C" w:rsidR="00BC22DC" w:rsidRPr="004C7DA2" w:rsidRDefault="00BC22DC" w:rsidP="00BC22DC">
            <w:pPr>
              <w:spacing w:after="0"/>
              <w:jc w:val="center"/>
              <w:rPr>
                <w:color w:val="000000"/>
                <w:lang w:val="en-US"/>
              </w:rPr>
            </w:pPr>
            <w:r w:rsidRPr="0074752A">
              <w:rPr>
                <w:rFonts w:eastAsia="Malgun Gothic" w:hint="eastAsia"/>
                <w:color w:val="000000"/>
              </w:rPr>
              <w:t>7.65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80CDF05" w14:textId="25A0728A" w:rsidR="00BC22DC" w:rsidRPr="004C7DA2" w:rsidRDefault="00BC22DC" w:rsidP="00BC22DC">
            <w:pPr>
              <w:spacing w:after="0"/>
              <w:jc w:val="center"/>
              <w:rPr>
                <w:color w:val="000000"/>
                <w:lang w:val="en-US"/>
              </w:rPr>
            </w:pPr>
            <w:r w:rsidRPr="0074752A">
              <w:rPr>
                <w:rFonts w:eastAsia="Malgun Gothic" w:hint="eastAsia"/>
                <w:color w:val="000000"/>
              </w:rPr>
              <w:t>9.34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0D48D72" w14:textId="7C1ADFCF" w:rsidR="00BC22DC" w:rsidRPr="004C7DA2" w:rsidRDefault="00BC22DC" w:rsidP="00BC22DC">
            <w:pPr>
              <w:spacing w:after="0"/>
              <w:jc w:val="center"/>
              <w:rPr>
                <w:color w:val="000000"/>
                <w:lang w:val="en-US"/>
              </w:rPr>
            </w:pPr>
            <w:r w:rsidRPr="0074752A">
              <w:rPr>
                <w:rFonts w:eastAsia="Malgun Gothic"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54324F5" w14:textId="2AB1134F" w:rsidR="00BC22DC" w:rsidRPr="004C7DA2" w:rsidRDefault="00BC22DC" w:rsidP="00BC22DC">
            <w:pPr>
              <w:spacing w:after="0"/>
              <w:jc w:val="center"/>
              <w:rPr>
                <w:color w:val="000000"/>
                <w:lang w:val="en-US"/>
              </w:rPr>
            </w:pPr>
            <w:r w:rsidRPr="0074752A">
              <w:rPr>
                <w:rFonts w:eastAsia="Malgun Gothic" w:hint="eastAsia"/>
                <w:color w:val="000000"/>
              </w:rPr>
              <w:t>9.37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BED9CF9" w14:textId="07431D99" w:rsidR="00BC22DC" w:rsidRPr="004C7DA2" w:rsidRDefault="00BC22DC" w:rsidP="00BC22DC">
            <w:pPr>
              <w:spacing w:after="0"/>
              <w:jc w:val="center"/>
              <w:rPr>
                <w:color w:val="000000"/>
                <w:lang w:val="en-US"/>
              </w:rPr>
            </w:pPr>
            <w:r w:rsidRPr="0074752A">
              <w:rPr>
                <w:rFonts w:eastAsia="Malgun Gothic" w:hint="eastAsia"/>
                <w:color w:val="000000"/>
              </w:rPr>
              <w:t>7.37</w:t>
            </w:r>
          </w:p>
        </w:tc>
        <w:tc>
          <w:tcPr>
            <w:tcW w:w="723" w:type="dxa"/>
            <w:tcBorders>
              <w:top w:val="nil"/>
              <w:left w:val="single" w:sz="4" w:space="0" w:color="auto"/>
              <w:bottom w:val="single" w:sz="4" w:space="0" w:color="auto"/>
              <w:right w:val="nil"/>
            </w:tcBorders>
            <w:shd w:val="clear" w:color="auto" w:fill="FFFFFF" w:themeFill="background1"/>
            <w:vAlign w:val="center"/>
          </w:tcPr>
          <w:p w14:paraId="15ABF1B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0650407" w14:textId="77777777" w:rsidR="00BC22DC" w:rsidRPr="004C7DA2" w:rsidRDefault="00BC22DC" w:rsidP="00BC22DC">
            <w:pPr>
              <w:spacing w:after="0"/>
              <w:jc w:val="center"/>
              <w:rPr>
                <w:color w:val="000000"/>
                <w:lang w:val="en-US"/>
              </w:rPr>
            </w:pPr>
          </w:p>
        </w:tc>
      </w:tr>
      <w:tr w:rsidR="00BC22DC" w:rsidRPr="00491A77" w14:paraId="63920B90" w14:textId="77777777" w:rsidTr="00BC22DC">
        <w:trPr>
          <w:trHeight w:val="266"/>
        </w:trPr>
        <w:tc>
          <w:tcPr>
            <w:tcW w:w="1134" w:type="dxa"/>
            <w:shd w:val="clear" w:color="auto" w:fill="auto"/>
            <w:noWrap/>
            <w:vAlign w:val="center"/>
            <w:hideMark/>
          </w:tcPr>
          <w:p w14:paraId="57F8DF3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01971E64" w14:textId="2357BAC1" w:rsidR="00BC22DC" w:rsidRPr="004C7DA2" w:rsidRDefault="00BC22DC" w:rsidP="00BC22DC">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D758FAA" w14:textId="72EF49ED" w:rsidR="00BC22DC" w:rsidRPr="004C7DA2" w:rsidRDefault="00BC22DC" w:rsidP="00BC22DC">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42151C1D" w14:textId="0D605D5C" w:rsidR="00BC22DC" w:rsidRPr="004C7DA2" w:rsidRDefault="00BC22DC" w:rsidP="00BC22DC">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E46215" w14:textId="6CB32144" w:rsidR="00BC22DC" w:rsidRPr="004C7DA2" w:rsidRDefault="00BC22DC" w:rsidP="00BC22DC">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5A93A42E" w14:textId="1676C061" w:rsidR="00BC22DC" w:rsidRPr="004C7DA2" w:rsidRDefault="00BC22DC" w:rsidP="00BC22DC">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D0E6FC5" w14:textId="0F8CD7A9" w:rsidR="00BC22DC" w:rsidRPr="004C7DA2" w:rsidRDefault="00BC22DC" w:rsidP="00BC22DC">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DE2CA75" w14:textId="39CCF02C" w:rsidR="00BC22DC" w:rsidRPr="004C7DA2" w:rsidRDefault="00BC22DC" w:rsidP="00BC22DC">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607DC7F0" w14:textId="1043AE0C" w:rsidR="00BC22DC" w:rsidRPr="004C7DA2" w:rsidRDefault="00BC22DC" w:rsidP="00BC22DC">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46C2F6F" w14:textId="25D8F96C" w:rsidR="00BC22DC" w:rsidRPr="004C7DA2" w:rsidRDefault="00BC22DC" w:rsidP="00BC22DC">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56488B8" w14:textId="71509A03" w:rsidR="00BC22DC" w:rsidRPr="004C7DA2" w:rsidRDefault="00BC22DC" w:rsidP="00BC22DC">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0CDDDB0E" w14:textId="4D0DAB2B" w:rsidR="00BC22DC" w:rsidRPr="004C7DA2" w:rsidRDefault="00BC22DC" w:rsidP="00BC22DC">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6296441" w14:textId="7C288C6C" w:rsidR="00BC22DC" w:rsidRPr="004C7DA2" w:rsidRDefault="00BC22DC" w:rsidP="00BC22DC">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CF7E5FB" w14:textId="26B31294" w:rsidR="00BC22DC" w:rsidRPr="004C7DA2" w:rsidRDefault="00BC22DC" w:rsidP="00BC22DC">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D3EBC40" w14:textId="2E6BDD40" w:rsidR="00BC22DC" w:rsidRPr="004C7DA2" w:rsidRDefault="00BC22DC" w:rsidP="00BC22DC">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6AC8DD02" w14:textId="3C27D4F0" w:rsidR="00BC22DC" w:rsidRPr="004C7DA2" w:rsidRDefault="00BC22DC" w:rsidP="00BC22DC">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6D37603" w14:textId="07AAD576" w:rsidR="00BC22DC" w:rsidRPr="004C7DA2" w:rsidRDefault="00BC22DC" w:rsidP="00BC22DC">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6963144C" w14:textId="09BDF9DD" w:rsidR="00BC22DC" w:rsidRPr="004C7DA2" w:rsidRDefault="00BC22DC" w:rsidP="00BC22DC">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190EA531" w14:textId="783F5C93" w:rsidR="00BC22DC" w:rsidRPr="004C7DA2" w:rsidRDefault="00BC22DC" w:rsidP="00BC22DC">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61E40CC2" w14:textId="7D56A147" w:rsidR="00BC22DC" w:rsidRPr="004C7DA2" w:rsidRDefault="00BC22DC" w:rsidP="00BC22DC">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04CA6504" w14:textId="71C88936" w:rsidR="00BC22DC" w:rsidRPr="004C7DA2" w:rsidRDefault="00BC22DC" w:rsidP="00BC22DC">
            <w:pPr>
              <w:spacing w:after="0"/>
              <w:jc w:val="center"/>
              <w:rPr>
                <w:color w:val="000000"/>
                <w:lang w:val="en-US"/>
              </w:rPr>
            </w:pPr>
            <w:r w:rsidRPr="00231537">
              <w:rPr>
                <w:rFonts w:hint="eastAsia"/>
                <w:color w:val="000000"/>
              </w:rPr>
              <w:t>#</w:t>
            </w:r>
            <w:r>
              <w:rPr>
                <w:color w:val="000000"/>
              </w:rPr>
              <w:t>59</w:t>
            </w:r>
          </w:p>
        </w:tc>
      </w:tr>
      <w:tr w:rsidR="00BC22DC" w:rsidRPr="00491A77" w14:paraId="1265ABCA" w14:textId="77777777" w:rsidTr="00BC22DC">
        <w:trPr>
          <w:trHeight w:val="266"/>
        </w:trPr>
        <w:tc>
          <w:tcPr>
            <w:tcW w:w="1134" w:type="dxa"/>
            <w:shd w:val="clear" w:color="auto" w:fill="auto"/>
            <w:noWrap/>
            <w:vAlign w:val="center"/>
            <w:hideMark/>
          </w:tcPr>
          <w:p w14:paraId="74D28D98"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C8EEAD7" w14:textId="2C5CC71C" w:rsidR="00BC22DC" w:rsidRPr="004C7DA2" w:rsidRDefault="00BC22DC" w:rsidP="00BC22DC">
            <w:pPr>
              <w:spacing w:after="0"/>
              <w:jc w:val="center"/>
              <w:rPr>
                <w:color w:val="000000"/>
                <w:lang w:val="en-US"/>
              </w:rPr>
            </w:pPr>
            <w:r w:rsidRPr="0074752A">
              <w:rPr>
                <w:rFonts w:eastAsia="Malgun Gothic" w:hint="eastAsia"/>
                <w:color w:val="000000"/>
              </w:rPr>
              <w:t>11.00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D4263B" w14:textId="410CAAD4" w:rsidR="00BC22DC" w:rsidRPr="004C7DA2" w:rsidRDefault="00BC22DC" w:rsidP="00BC22DC">
            <w:pPr>
              <w:spacing w:after="0"/>
              <w:jc w:val="center"/>
              <w:rPr>
                <w:color w:val="000000"/>
                <w:lang w:val="en-US"/>
              </w:rPr>
            </w:pPr>
            <w:r w:rsidRPr="0074752A">
              <w:rPr>
                <w:rFonts w:eastAsia="Malgun Gothic"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2CB5D07" w14:textId="5AEBD302" w:rsidR="00BC22DC" w:rsidRPr="004C7DA2" w:rsidRDefault="00BC22DC" w:rsidP="00BC22DC">
            <w:pPr>
              <w:spacing w:after="0"/>
              <w:jc w:val="center"/>
              <w:rPr>
                <w:color w:val="000000"/>
                <w:lang w:val="en-US"/>
              </w:rPr>
            </w:pPr>
            <w:r w:rsidRPr="0074752A">
              <w:rPr>
                <w:rFonts w:eastAsia="Malgun Gothic" w:hint="eastAsia"/>
                <w:color w:val="000000"/>
              </w:rPr>
              <w:t>10.53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EBCCD34" w14:textId="4E06FF24" w:rsidR="00BC22DC" w:rsidRPr="004C7DA2" w:rsidRDefault="00BC22DC" w:rsidP="00BC22DC">
            <w:pPr>
              <w:spacing w:after="0"/>
              <w:jc w:val="center"/>
              <w:rPr>
                <w:color w:val="000000"/>
                <w:lang w:val="en-US"/>
              </w:rPr>
            </w:pPr>
            <w:r w:rsidRPr="0074752A">
              <w:rPr>
                <w:rFonts w:eastAsia="Malgun Gothic" w:hint="eastAsia"/>
                <w:color w:val="000000"/>
              </w:rPr>
              <w:t>7.12</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C1920CE" w14:textId="53CE912A" w:rsidR="00BC22DC" w:rsidRPr="004C7DA2" w:rsidRDefault="00BC22DC" w:rsidP="00BC22DC">
            <w:pPr>
              <w:spacing w:after="0"/>
              <w:jc w:val="center"/>
              <w:rPr>
                <w:color w:val="000000"/>
                <w:lang w:val="en-US"/>
              </w:rPr>
            </w:pPr>
            <w:r w:rsidRPr="0074752A">
              <w:rPr>
                <w:rFonts w:eastAsia="Malgun Gothic"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0C3B4E" w14:textId="470D4BC1" w:rsidR="00BC22DC" w:rsidRPr="004C7DA2" w:rsidRDefault="00BC22DC" w:rsidP="00BC22DC">
            <w:pPr>
              <w:spacing w:after="0"/>
              <w:jc w:val="center"/>
              <w:rPr>
                <w:color w:val="000000"/>
                <w:lang w:val="en-US"/>
              </w:rPr>
            </w:pPr>
            <w:r w:rsidRPr="0074752A">
              <w:rPr>
                <w:rFonts w:eastAsia="Malgun Gothic" w:hint="eastAsia"/>
                <w:color w:val="000000"/>
              </w:rPr>
              <w:t>6.71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F4BE936" w14:textId="38B3359C" w:rsidR="00BC22DC" w:rsidRPr="004C7DA2" w:rsidRDefault="00BC22DC" w:rsidP="00BC22DC">
            <w:pPr>
              <w:spacing w:after="0"/>
              <w:jc w:val="center"/>
              <w:rPr>
                <w:color w:val="000000"/>
                <w:lang w:val="en-US"/>
              </w:rPr>
            </w:pPr>
            <w:r w:rsidRPr="0074752A">
              <w:rPr>
                <w:rFonts w:eastAsia="Malgun Gothic" w:hint="eastAsia"/>
                <w:color w:val="000000"/>
              </w:rPr>
              <w:t>8.24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E3EC091" w14:textId="35A4234C" w:rsidR="00BC22DC" w:rsidRPr="004C7DA2" w:rsidRDefault="00BC22DC" w:rsidP="00BC22DC">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86E4F92" w14:textId="73D07B89" w:rsidR="00BC22DC" w:rsidRPr="004C7DA2" w:rsidRDefault="00BC22DC" w:rsidP="00BC22DC">
            <w:pPr>
              <w:spacing w:after="0"/>
              <w:jc w:val="center"/>
              <w:rPr>
                <w:color w:val="000000"/>
                <w:lang w:val="en-US"/>
              </w:rPr>
            </w:pPr>
            <w:r w:rsidRPr="0074752A">
              <w:rPr>
                <w:rFonts w:eastAsia="Malgun Gothic" w:hint="eastAsia"/>
                <w:color w:val="000000"/>
              </w:rPr>
              <w:t>7.14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EF662A" w14:textId="0B466A1C" w:rsidR="00BC22DC" w:rsidRPr="004C7DA2" w:rsidRDefault="00BC22DC" w:rsidP="00BC22DC">
            <w:pPr>
              <w:spacing w:after="0"/>
              <w:jc w:val="center"/>
              <w:rPr>
                <w:color w:val="000000"/>
                <w:lang w:val="en-US"/>
              </w:rPr>
            </w:pPr>
            <w:r w:rsidRPr="0074752A">
              <w:rPr>
                <w:rFonts w:eastAsia="Malgun Gothic"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D2F0FBA" w14:textId="5EACBEA8" w:rsidR="00BC22DC" w:rsidRPr="004C7DA2" w:rsidRDefault="00BC22DC" w:rsidP="00BC22DC">
            <w:pPr>
              <w:spacing w:after="0"/>
              <w:jc w:val="center"/>
              <w:rPr>
                <w:color w:val="000000"/>
                <w:lang w:val="en-US"/>
              </w:rPr>
            </w:pPr>
            <w:r w:rsidRPr="0074752A">
              <w:rPr>
                <w:rFonts w:eastAsia="Malgun Gothic"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17B54CC" w14:textId="3EFFDF35" w:rsidR="00BC22DC" w:rsidRPr="004C7DA2" w:rsidRDefault="00BC22DC" w:rsidP="00BC22DC">
            <w:pPr>
              <w:spacing w:after="0"/>
              <w:jc w:val="center"/>
              <w:rPr>
                <w:color w:val="000000"/>
                <w:lang w:val="en-US"/>
              </w:rPr>
            </w:pPr>
            <w:r w:rsidRPr="0074752A">
              <w:rPr>
                <w:rFonts w:eastAsia="Malgun Gothic" w:hint="eastAsia"/>
                <w:color w:val="000000"/>
              </w:rPr>
              <w:t>5.43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70E443" w14:textId="46496BE7" w:rsidR="00BC22DC" w:rsidRPr="004C7DA2" w:rsidRDefault="00BC22DC" w:rsidP="00BC22DC">
            <w:pPr>
              <w:spacing w:after="0"/>
              <w:jc w:val="center"/>
              <w:rPr>
                <w:color w:val="000000"/>
                <w:lang w:val="en-US"/>
              </w:rPr>
            </w:pPr>
            <w:r w:rsidRPr="0074752A">
              <w:rPr>
                <w:rFonts w:eastAsia="Malgun Gothic"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CF1A321" w14:textId="3D20FFE5" w:rsidR="00BC22DC" w:rsidRPr="004C7DA2" w:rsidRDefault="00BC22DC" w:rsidP="00BC22DC">
            <w:pPr>
              <w:spacing w:after="0"/>
              <w:jc w:val="center"/>
              <w:rPr>
                <w:color w:val="000000"/>
                <w:lang w:val="en-US"/>
              </w:rPr>
            </w:pPr>
            <w:r w:rsidRPr="0074752A">
              <w:rPr>
                <w:rFonts w:eastAsia="Malgun Gothic"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D0BD2BA" w14:textId="15FD6EC1" w:rsidR="00BC22DC" w:rsidRPr="004C7DA2" w:rsidRDefault="00BC22DC" w:rsidP="00BC22DC">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9FE3B7" w14:textId="1B57A221" w:rsidR="00BC22DC" w:rsidRPr="004C7DA2" w:rsidRDefault="00BC22DC" w:rsidP="00BC22DC">
            <w:pPr>
              <w:spacing w:after="0"/>
              <w:jc w:val="center"/>
              <w:rPr>
                <w:color w:val="000000"/>
                <w:lang w:val="en-US"/>
              </w:rPr>
            </w:pPr>
            <w:r w:rsidRPr="0074752A">
              <w:rPr>
                <w:rFonts w:eastAsia="Malgun Gothic" w:hint="eastAsia"/>
                <w:color w:val="000000"/>
              </w:rPr>
              <w:t>10.23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FBB85" w14:textId="1728CD02" w:rsidR="00BC22DC" w:rsidRPr="004C7DA2" w:rsidRDefault="00BC22DC" w:rsidP="00BC22DC">
            <w:pPr>
              <w:spacing w:after="0"/>
              <w:jc w:val="center"/>
              <w:rPr>
                <w:color w:val="000000"/>
                <w:lang w:val="en-US"/>
              </w:rPr>
            </w:pPr>
            <w:r w:rsidRPr="0074752A">
              <w:rPr>
                <w:rFonts w:eastAsia="Malgun Gothic"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F9C791" w14:textId="21712C0F" w:rsidR="00BC22DC" w:rsidRPr="004C7DA2" w:rsidRDefault="00BC22DC" w:rsidP="00BC22DC">
            <w:pPr>
              <w:spacing w:after="0"/>
              <w:jc w:val="center"/>
              <w:rPr>
                <w:color w:val="000000"/>
                <w:lang w:val="en-US"/>
              </w:rPr>
            </w:pPr>
            <w:r w:rsidRPr="0074752A">
              <w:rPr>
                <w:rFonts w:eastAsia="Malgun Gothic"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4169CEE2" w14:textId="4FB0146B" w:rsidR="00BC22DC" w:rsidRPr="004C7DA2" w:rsidRDefault="00BC22DC" w:rsidP="00BC22DC">
            <w:pPr>
              <w:spacing w:after="0"/>
              <w:jc w:val="center"/>
              <w:rPr>
                <w:color w:val="000000"/>
                <w:lang w:val="en-US"/>
              </w:rPr>
            </w:pPr>
            <w:r w:rsidRPr="0074752A">
              <w:rPr>
                <w:rFonts w:eastAsia="Malgun Gothic"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3327957" w14:textId="3A472504" w:rsidR="00BC22DC" w:rsidRPr="004C7DA2" w:rsidRDefault="00BC22DC" w:rsidP="00BC22DC">
            <w:pPr>
              <w:spacing w:after="0"/>
              <w:jc w:val="center"/>
              <w:rPr>
                <w:color w:val="000000"/>
                <w:lang w:val="en-US"/>
              </w:rPr>
            </w:pPr>
            <w:r w:rsidRPr="0074752A">
              <w:rPr>
                <w:rFonts w:eastAsia="Malgun Gothic" w:hint="eastAsia"/>
                <w:color w:val="000000"/>
              </w:rPr>
              <w:t>8.04</w:t>
            </w:r>
          </w:p>
        </w:tc>
      </w:tr>
      <w:tr w:rsidR="00BC22DC" w:rsidRPr="00491A77" w14:paraId="349A60EE" w14:textId="77777777" w:rsidTr="00BC22DC">
        <w:trPr>
          <w:trHeight w:val="266"/>
        </w:trPr>
        <w:tc>
          <w:tcPr>
            <w:tcW w:w="1134" w:type="dxa"/>
            <w:shd w:val="clear" w:color="auto" w:fill="auto"/>
            <w:noWrap/>
            <w:vAlign w:val="center"/>
          </w:tcPr>
          <w:p w14:paraId="617C2C2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7218B" w14:textId="4D740E5F" w:rsidR="00BC22DC" w:rsidRPr="004C7DA2" w:rsidRDefault="00BC22DC" w:rsidP="00BC22DC">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CCFA" w14:textId="6A2304EF" w:rsidR="00BC22DC" w:rsidRPr="004C7DA2" w:rsidRDefault="00BC22DC" w:rsidP="00BC22DC">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79D9" w14:textId="633F91DF" w:rsidR="00BC22DC" w:rsidRPr="004C7DA2" w:rsidRDefault="00BC22DC" w:rsidP="00BC22DC">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4A4E" w14:textId="67821665" w:rsidR="00BC22DC" w:rsidRPr="004C7DA2" w:rsidRDefault="00BC22DC" w:rsidP="00BC22DC">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C6F52" w14:textId="566DF58F" w:rsidR="00BC22DC" w:rsidRPr="004C7DA2" w:rsidRDefault="00BC22DC" w:rsidP="00BC22DC">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8697" w14:textId="62EEF896" w:rsidR="00BC22DC" w:rsidRPr="004C7DA2" w:rsidRDefault="00BC22DC" w:rsidP="00BC22DC">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3149D" w14:textId="5BAC21AF" w:rsidR="00BC22DC" w:rsidRPr="004C7DA2" w:rsidRDefault="00BC22DC" w:rsidP="00BC22DC">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AA8FF" w14:textId="72E2C155"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20FEF" w14:textId="5ED64234"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20BD" w14:textId="6986375B"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6AF21" w14:textId="5D045AC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94EDF" w14:textId="404E21E5"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3783D" w14:textId="45E2F11B"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86A9E" w14:textId="2AF04CA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FA8E" w14:textId="7486BEAF"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D42E" w14:textId="01EC49E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EC433" w14:textId="73EC5F9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9AA0D" w14:textId="2D714DA4"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F4D802D" w14:textId="77777777" w:rsidR="00BC22DC" w:rsidRPr="004C7DA2" w:rsidRDefault="00BC22DC" w:rsidP="00BC22DC">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B3B14D1" w14:textId="77777777" w:rsidR="00BC22DC" w:rsidRPr="004C7DA2" w:rsidRDefault="00BC22DC" w:rsidP="00BC22DC">
            <w:pPr>
              <w:spacing w:after="0"/>
              <w:jc w:val="center"/>
              <w:rPr>
                <w:color w:val="000000"/>
                <w:lang w:val="en-US"/>
              </w:rPr>
            </w:pPr>
          </w:p>
        </w:tc>
      </w:tr>
      <w:tr w:rsidR="00BC22DC" w:rsidRPr="00491A77" w14:paraId="3EBA7841" w14:textId="77777777" w:rsidTr="00BC22DC">
        <w:trPr>
          <w:trHeight w:val="266"/>
        </w:trPr>
        <w:tc>
          <w:tcPr>
            <w:tcW w:w="1134" w:type="dxa"/>
            <w:shd w:val="clear" w:color="auto" w:fill="auto"/>
            <w:noWrap/>
            <w:vAlign w:val="center"/>
          </w:tcPr>
          <w:p w14:paraId="21855D7C"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4601B6B" w14:textId="4C250EE1" w:rsidR="00BC22DC" w:rsidRPr="004C7DA2" w:rsidRDefault="00BC22DC" w:rsidP="00BC22DC">
            <w:pPr>
              <w:spacing w:after="0"/>
              <w:jc w:val="center"/>
              <w:rPr>
                <w:color w:val="000000"/>
                <w:lang w:val="en-US"/>
              </w:rPr>
            </w:pPr>
            <w:r w:rsidRPr="0074752A">
              <w:rPr>
                <w:rFonts w:eastAsia="Malgun Gothic" w:hint="eastAsia"/>
                <w:color w:val="000000"/>
              </w:rPr>
              <w:t>9.71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6088248" w14:textId="7C77599F" w:rsidR="00BC22DC" w:rsidRPr="004C7DA2" w:rsidRDefault="00BC22DC" w:rsidP="00BC22DC">
            <w:pPr>
              <w:spacing w:after="0"/>
              <w:jc w:val="center"/>
              <w:rPr>
                <w:color w:val="000000"/>
                <w:lang w:val="en-US"/>
              </w:rPr>
            </w:pPr>
            <w:r w:rsidRPr="0074752A">
              <w:rPr>
                <w:rFonts w:eastAsia="Malgun Gothic"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F7AD6A7" w14:textId="2C70DBED" w:rsidR="00BC22DC" w:rsidRPr="004C7DA2" w:rsidRDefault="00BC22DC" w:rsidP="00BC22DC">
            <w:pPr>
              <w:spacing w:after="0"/>
              <w:jc w:val="center"/>
              <w:rPr>
                <w:color w:val="000000"/>
                <w:lang w:val="en-US"/>
              </w:rPr>
            </w:pPr>
            <w:r w:rsidRPr="0074752A">
              <w:rPr>
                <w:rFonts w:eastAsia="Malgun Gothic" w:hint="eastAsia"/>
                <w:color w:val="000000"/>
              </w:rPr>
              <w:t>9.11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899DFC" w14:textId="442C2CC0" w:rsidR="00BC22DC" w:rsidRPr="004C7DA2" w:rsidRDefault="00BC22DC" w:rsidP="00BC22DC">
            <w:pPr>
              <w:spacing w:after="0"/>
              <w:jc w:val="center"/>
              <w:rPr>
                <w:color w:val="000000"/>
                <w:lang w:val="en-US"/>
              </w:rPr>
            </w:pPr>
            <w:r w:rsidRPr="0074752A">
              <w:rPr>
                <w:rFonts w:eastAsia="Malgun Gothic"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87E93CD" w14:textId="1B634B63" w:rsidR="00BC22DC" w:rsidRPr="004C7DA2" w:rsidRDefault="00BC22DC" w:rsidP="00BC22DC">
            <w:pPr>
              <w:spacing w:after="0"/>
              <w:jc w:val="center"/>
              <w:rPr>
                <w:color w:val="000000"/>
                <w:lang w:val="en-US"/>
              </w:rPr>
            </w:pPr>
            <w:r w:rsidRPr="0074752A">
              <w:rPr>
                <w:rFonts w:eastAsia="Malgun Gothic" w:hint="eastAsia"/>
                <w:color w:val="000000"/>
              </w:rPr>
              <w:t>9.93</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AF915B7" w14:textId="4EEBE72C" w:rsidR="00BC22DC" w:rsidRPr="004C7DA2" w:rsidRDefault="00BC22DC" w:rsidP="00BC22DC">
            <w:pPr>
              <w:spacing w:after="0"/>
              <w:jc w:val="center"/>
              <w:rPr>
                <w:color w:val="000000"/>
                <w:lang w:val="en-US"/>
              </w:rPr>
            </w:pPr>
            <w:r w:rsidRPr="0074752A">
              <w:rPr>
                <w:rFonts w:eastAsia="Malgun Gothic"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0C2B2B9" w14:textId="4C0B303D" w:rsidR="00BC22DC" w:rsidRPr="004C7DA2" w:rsidRDefault="00BC22DC" w:rsidP="00BC22DC">
            <w:pPr>
              <w:spacing w:after="0"/>
              <w:jc w:val="center"/>
              <w:rPr>
                <w:color w:val="000000"/>
                <w:lang w:val="en-US"/>
              </w:rPr>
            </w:pPr>
            <w:r w:rsidRPr="0074752A">
              <w:rPr>
                <w:rFonts w:eastAsia="Malgun Gothic"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84F2140" w14:textId="0004A480" w:rsidR="00BC22DC" w:rsidRPr="004C7DA2" w:rsidRDefault="00BC22DC" w:rsidP="00BC22DC">
            <w:pPr>
              <w:spacing w:after="0"/>
              <w:jc w:val="center"/>
              <w:rPr>
                <w:color w:val="000000"/>
                <w:lang w:val="en-US"/>
              </w:rPr>
            </w:pPr>
            <w:r w:rsidRPr="0074752A">
              <w:rPr>
                <w:rFonts w:eastAsia="Malgun Gothic"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EBB5703" w14:textId="7C9298C0" w:rsidR="00BC22DC" w:rsidRPr="004C7DA2" w:rsidRDefault="00BC22DC" w:rsidP="00BC22DC">
            <w:pPr>
              <w:spacing w:after="0"/>
              <w:jc w:val="center"/>
              <w:rPr>
                <w:color w:val="000000"/>
                <w:lang w:val="en-US"/>
              </w:rPr>
            </w:pPr>
            <w:r w:rsidRPr="0074752A">
              <w:rPr>
                <w:rFonts w:eastAsia="Malgun Gothic" w:hint="eastAsia"/>
                <w:color w:val="000000"/>
              </w:rPr>
              <w:t>9.01</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405E1DC" w14:textId="1E12A9A2" w:rsidR="00BC22DC" w:rsidRPr="004C7DA2" w:rsidRDefault="00BC22DC" w:rsidP="00BC22DC">
            <w:pPr>
              <w:spacing w:after="0"/>
              <w:jc w:val="center"/>
              <w:rPr>
                <w:color w:val="000000"/>
                <w:lang w:val="en-US"/>
              </w:rPr>
            </w:pPr>
            <w:r w:rsidRPr="0074752A">
              <w:rPr>
                <w:rFonts w:eastAsia="Malgun Gothic" w:hint="eastAsia"/>
                <w:color w:val="000000"/>
              </w:rPr>
              <w:t>7.48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0B6919C" w14:textId="7276E400" w:rsidR="00BC22DC" w:rsidRPr="004C7DA2" w:rsidRDefault="00BC22DC" w:rsidP="00BC22DC">
            <w:pPr>
              <w:spacing w:after="0"/>
              <w:jc w:val="center"/>
              <w:rPr>
                <w:color w:val="000000"/>
                <w:lang w:val="en-US"/>
              </w:rPr>
            </w:pPr>
            <w:r w:rsidRPr="0074752A">
              <w:rPr>
                <w:rFonts w:eastAsia="Malgun Gothic" w:hint="eastAsia"/>
                <w:color w:val="000000"/>
              </w:rPr>
              <w:t>8.77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6FCDB9A" w14:textId="1B41A5AE" w:rsidR="00BC22DC" w:rsidRPr="004C7DA2" w:rsidRDefault="00BC22DC" w:rsidP="00BC22DC">
            <w:pPr>
              <w:spacing w:after="0"/>
              <w:jc w:val="center"/>
              <w:rPr>
                <w:color w:val="000000"/>
                <w:lang w:val="en-US"/>
              </w:rPr>
            </w:pPr>
            <w:r w:rsidRPr="0074752A">
              <w:rPr>
                <w:rFonts w:eastAsia="Malgun Gothic"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D8152D3" w14:textId="36B1166C" w:rsidR="00BC22DC" w:rsidRPr="004C7DA2" w:rsidRDefault="00BC22DC" w:rsidP="00BC22DC">
            <w:pPr>
              <w:spacing w:after="0"/>
              <w:jc w:val="center"/>
              <w:rPr>
                <w:color w:val="000000"/>
                <w:lang w:val="en-US"/>
              </w:rPr>
            </w:pPr>
            <w:r w:rsidRPr="0074752A">
              <w:rPr>
                <w:rFonts w:eastAsia="Malgun Gothic" w:hint="eastAsia"/>
                <w:color w:val="000000"/>
              </w:rPr>
              <w:t>9.14</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553451D" w14:textId="5C1A96FF" w:rsidR="00BC22DC" w:rsidRPr="004C7DA2" w:rsidRDefault="00BC22DC" w:rsidP="00BC22DC">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68F48EA" w14:textId="6DA3C4BD" w:rsidR="00BC22DC" w:rsidRPr="004C7DA2" w:rsidRDefault="00BC22DC" w:rsidP="00BC22DC">
            <w:pPr>
              <w:spacing w:after="0"/>
              <w:jc w:val="center"/>
              <w:rPr>
                <w:color w:val="000000"/>
                <w:lang w:val="en-US"/>
              </w:rPr>
            </w:pPr>
            <w:r w:rsidRPr="0074752A">
              <w:rPr>
                <w:rFonts w:eastAsia="Malgun Gothic" w:hint="eastAsia"/>
                <w:color w:val="000000"/>
              </w:rPr>
              <w:t>8.29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1ED41F9" w14:textId="5297ACB3" w:rsidR="00BC22DC" w:rsidRPr="004C7DA2" w:rsidRDefault="00BC22DC" w:rsidP="00BC22DC">
            <w:pPr>
              <w:spacing w:after="0"/>
              <w:jc w:val="center"/>
              <w:rPr>
                <w:color w:val="000000"/>
                <w:lang w:val="en-US"/>
              </w:rPr>
            </w:pPr>
            <w:r w:rsidRPr="0074752A">
              <w:rPr>
                <w:rFonts w:eastAsia="Malgun Gothic"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08EF29" w14:textId="06989723" w:rsidR="00BC22DC" w:rsidRPr="004C7DA2" w:rsidRDefault="00BC22DC" w:rsidP="00BC22DC">
            <w:pPr>
              <w:spacing w:after="0"/>
              <w:jc w:val="center"/>
              <w:rPr>
                <w:color w:val="000000"/>
                <w:lang w:val="en-US"/>
              </w:rPr>
            </w:pPr>
            <w:r w:rsidRPr="0074752A">
              <w:rPr>
                <w:rFonts w:eastAsia="Malgun Gothic" w:hint="eastAsia"/>
                <w:color w:val="000000"/>
              </w:rPr>
              <w:t>10.66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FCBBB8F" w14:textId="1B556560" w:rsidR="00BC22DC" w:rsidRPr="004C7DA2" w:rsidRDefault="00BC22DC" w:rsidP="00BC22DC">
            <w:pPr>
              <w:spacing w:after="0"/>
              <w:jc w:val="center"/>
              <w:rPr>
                <w:color w:val="000000"/>
                <w:lang w:val="en-US"/>
              </w:rPr>
            </w:pPr>
            <w:r w:rsidRPr="0074752A">
              <w:rPr>
                <w:rFonts w:eastAsia="Malgun Gothic" w:hint="eastAsia"/>
                <w:color w:val="000000"/>
              </w:rPr>
              <w:t>7.41</w:t>
            </w:r>
          </w:p>
        </w:tc>
        <w:tc>
          <w:tcPr>
            <w:tcW w:w="723" w:type="dxa"/>
            <w:tcBorders>
              <w:top w:val="nil"/>
              <w:left w:val="single" w:sz="4" w:space="0" w:color="auto"/>
              <w:bottom w:val="nil"/>
              <w:right w:val="nil"/>
            </w:tcBorders>
            <w:shd w:val="clear" w:color="auto" w:fill="auto"/>
            <w:vAlign w:val="center"/>
          </w:tcPr>
          <w:p w14:paraId="15E7114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8D95D8" w14:textId="77777777" w:rsidR="00BC22DC" w:rsidRPr="004C7DA2" w:rsidRDefault="00BC22DC" w:rsidP="00BC22DC">
            <w:pPr>
              <w:spacing w:after="0"/>
              <w:jc w:val="center"/>
              <w:rPr>
                <w:color w:val="000000"/>
                <w:lang w:val="en-US"/>
              </w:rPr>
            </w:pPr>
          </w:p>
        </w:tc>
      </w:tr>
    </w:tbl>
    <w:p w14:paraId="12A427F6" w14:textId="77777777" w:rsidR="00BC22DC" w:rsidRDefault="00BC22DC" w:rsidP="00BC22DC">
      <w:pPr>
        <w:pStyle w:val="TH"/>
        <w:rPr>
          <w:rFonts w:ascii="Times New Roman" w:hAnsi="Times New Roman"/>
        </w:rPr>
      </w:pPr>
    </w:p>
    <w:p w14:paraId="3E9DD3BF" w14:textId="601A515A" w:rsidR="00BC22DC" w:rsidRDefault="00BC22DC" w:rsidP="00BC22DC">
      <w:pPr>
        <w:pStyle w:val="BodyText"/>
        <w:jc w:val="center"/>
        <w:rPr>
          <w:rFonts w:eastAsiaTheme="minorEastAsia"/>
          <w:lang w:eastAsia="ko-KR"/>
        </w:rPr>
      </w:pPr>
      <w:r>
        <w:rPr>
          <w:noProof/>
          <w:lang w:val="en-US" w:eastAsia="ko-KR"/>
        </w:rPr>
        <w:drawing>
          <wp:inline distT="0" distB="0" distL="0" distR="0" wp14:anchorId="6CAFDBE2" wp14:editId="653E9BA3">
            <wp:extent cx="7820167" cy="2431168"/>
            <wp:effectExtent l="0" t="0" r="0" b="7620"/>
            <wp:docPr id="7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846136" cy="2439241"/>
                    </a:xfrm>
                    <a:prstGeom prst="rect">
                      <a:avLst/>
                    </a:prstGeom>
                    <a:solidFill>
                      <a:schemeClr val="bg1"/>
                    </a:solidFill>
                  </pic:spPr>
                </pic:pic>
              </a:graphicData>
            </a:graphic>
          </wp:inline>
        </w:drawing>
      </w:r>
    </w:p>
    <w:p w14:paraId="47D115E3" w14:textId="77777777" w:rsidR="00BC22DC"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B417497" w14:textId="5AC91667" w:rsidR="00BC22DC" w:rsidRDefault="00BC22DC" w:rsidP="00BC22DC">
      <w:pPr>
        <w:pStyle w:val="BodyText"/>
        <w:jc w:val="center"/>
        <w:rPr>
          <w:rFonts w:eastAsiaTheme="minorEastAsia"/>
          <w:lang w:eastAsia="ko-KR"/>
        </w:rPr>
      </w:pPr>
      <w:r>
        <w:rPr>
          <w:noProof/>
          <w:lang w:val="en-US" w:eastAsia="ko-KR"/>
        </w:rPr>
        <w:lastRenderedPageBreak/>
        <w:drawing>
          <wp:inline distT="0" distB="0" distL="0" distR="0" wp14:anchorId="6F6D5664" wp14:editId="59BD2D89">
            <wp:extent cx="7758752" cy="2445331"/>
            <wp:effectExtent l="0" t="0" r="0" b="0"/>
            <wp:docPr id="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775080" cy="2450477"/>
                    </a:xfrm>
                    <a:prstGeom prst="rect">
                      <a:avLst/>
                    </a:prstGeom>
                    <a:solidFill>
                      <a:schemeClr val="bg1"/>
                    </a:solidFill>
                  </pic:spPr>
                </pic:pic>
              </a:graphicData>
            </a:graphic>
          </wp:inline>
        </w:drawing>
      </w:r>
    </w:p>
    <w:p w14:paraId="59229780" w14:textId="77777777" w:rsidR="00BC22DC"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F1AF0C1" w14:textId="5D42CF7F" w:rsidR="00BC22DC" w:rsidRDefault="00BC22DC" w:rsidP="00BC22DC">
      <w:pPr>
        <w:pStyle w:val="BodyText"/>
        <w:jc w:val="center"/>
        <w:rPr>
          <w:rFonts w:eastAsiaTheme="minorEastAsia"/>
          <w:lang w:eastAsia="ko-KR"/>
        </w:rPr>
      </w:pPr>
      <w:r>
        <w:rPr>
          <w:noProof/>
          <w:lang w:val="en-US" w:eastAsia="ko-KR"/>
        </w:rPr>
        <w:drawing>
          <wp:inline distT="0" distB="0" distL="0" distR="0" wp14:anchorId="671F26E2" wp14:editId="18320DEC">
            <wp:extent cx="7786048" cy="2458485"/>
            <wp:effectExtent l="0" t="0" r="5715" b="0"/>
            <wp:docPr id="8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819735" cy="2469122"/>
                    </a:xfrm>
                    <a:prstGeom prst="rect">
                      <a:avLst/>
                    </a:prstGeom>
                    <a:solidFill>
                      <a:schemeClr val="bg1"/>
                    </a:solidFill>
                  </pic:spPr>
                </pic:pic>
              </a:graphicData>
            </a:graphic>
          </wp:inline>
        </w:drawing>
      </w:r>
    </w:p>
    <w:p w14:paraId="6792DB20" w14:textId="77777777" w:rsidR="00BC22DC" w:rsidRPr="00D64ED7"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7ED519D" w14:textId="6FD1A226" w:rsidR="00BC22DC" w:rsidRPr="000C68ED" w:rsidRDefault="00BC22DC" w:rsidP="00BC22DC">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C467D4">
        <w:rPr>
          <w:rFonts w:ascii="Times New Roman" w:hAnsi="Times New Roman"/>
          <w:lang w:val="en-US"/>
        </w:rPr>
        <w:t>7</w:t>
      </w:r>
      <w:r w:rsidRPr="000C68ED">
        <w:rPr>
          <w:rFonts w:ascii="Times New Roman" w:hAnsi="Times New Roman"/>
          <w:lang w:val="en-US"/>
        </w:rPr>
        <w:t>: NS_</w:t>
      </w:r>
      <w:r>
        <w:rPr>
          <w:rFonts w:ascii="Times New Roman" w:hAnsi="Times New Roman"/>
          <w:lang w:val="en-US"/>
        </w:rPr>
        <w:t>61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3660B898" w14:textId="77777777" w:rsidR="00BC22DC" w:rsidRPr="000C68ED" w:rsidRDefault="00BC22DC" w:rsidP="00BC22DC">
      <w:pPr>
        <w:spacing w:after="0"/>
        <w:rPr>
          <w:lang w:val="en-US" w:eastAsia="zh-CN"/>
        </w:rPr>
        <w:sectPr w:rsidR="00BC22D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79680C7" w14:textId="25F474C9" w:rsidR="00BC22DC" w:rsidRPr="000C68ED" w:rsidRDefault="00BC22DC" w:rsidP="00BC22DC">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w:t>
      </w:r>
      <w:r w:rsidR="00C467D4">
        <w:rPr>
          <w:rFonts w:eastAsiaTheme="minorEastAsia"/>
          <w:lang w:val="en-US" w:eastAsia="ko-KR"/>
        </w:rPr>
        <w:t>9</w:t>
      </w:r>
      <w:r w:rsidRPr="000C68ED">
        <w:rPr>
          <w:rFonts w:eastAsiaTheme="minorEastAsia"/>
          <w:lang w:val="en-US" w:eastAsia="ko-KR"/>
        </w:rPr>
        <w:t xml:space="preserve"> shows the maximum value of simulation results considering combinations of Outer/Inner sub-band configuration.</w:t>
      </w:r>
    </w:p>
    <w:p w14:paraId="23D718CD" w14:textId="090D621D" w:rsidR="00BC22DC" w:rsidRDefault="00BC22DC" w:rsidP="00BC22DC">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w:t>
      </w:r>
      <w:r w:rsidR="00C467D4">
        <w:rPr>
          <w:rFonts w:ascii="Times New Roman" w:hAnsi="Times New Roman"/>
        </w:rPr>
        <w:t>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w:t>
      </w:r>
      <w:r w:rsidR="00C467D4">
        <w:rPr>
          <w:rFonts w:ascii="Times New Roman" w:hAnsi="Times New Roman"/>
        </w:rPr>
        <w:t>1</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BC22DC" w:rsidRPr="00D70CD0" w14:paraId="48F8D3F3" w14:textId="77777777" w:rsidTr="00BC22DC">
        <w:trPr>
          <w:trHeight w:val="237"/>
          <w:jc w:val="center"/>
        </w:trPr>
        <w:tc>
          <w:tcPr>
            <w:tcW w:w="1741" w:type="dxa"/>
            <w:vMerge w:val="restart"/>
            <w:tcBorders>
              <w:top w:val="single" w:sz="4" w:space="0" w:color="auto"/>
            </w:tcBorders>
            <w:shd w:val="clear" w:color="auto" w:fill="auto"/>
          </w:tcPr>
          <w:p w14:paraId="0DDF4765"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49C295C7"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BC22DC" w:rsidRPr="00A1115A" w14:paraId="2BC5CB21" w14:textId="77777777" w:rsidTr="00BC22DC">
        <w:trPr>
          <w:trHeight w:val="237"/>
          <w:jc w:val="center"/>
        </w:trPr>
        <w:tc>
          <w:tcPr>
            <w:tcW w:w="1741" w:type="dxa"/>
            <w:vMerge/>
            <w:shd w:val="clear" w:color="auto" w:fill="auto"/>
          </w:tcPr>
          <w:p w14:paraId="0CE7F742" w14:textId="77777777" w:rsidR="00BC22DC" w:rsidRPr="00A1115A" w:rsidRDefault="00BC22DC" w:rsidP="00BC22DC">
            <w:pPr>
              <w:pStyle w:val="TAH"/>
            </w:pPr>
          </w:p>
        </w:tc>
        <w:tc>
          <w:tcPr>
            <w:tcW w:w="1593" w:type="dxa"/>
            <w:gridSpan w:val="2"/>
          </w:tcPr>
          <w:p w14:paraId="3A055A9F"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7A724FB6" w14:textId="77777777" w:rsidR="00BC22DC" w:rsidRPr="00A1115A" w:rsidRDefault="00BC22DC" w:rsidP="00BC22DC">
            <w:pPr>
              <w:pStyle w:val="TAH"/>
            </w:pPr>
            <w:r>
              <w:rPr>
                <w:rFonts w:eastAsiaTheme="minorEastAsia" w:hint="eastAsia"/>
                <w:lang w:eastAsia="ko-KR"/>
              </w:rPr>
              <w:t>40MHz</w:t>
            </w:r>
          </w:p>
        </w:tc>
        <w:tc>
          <w:tcPr>
            <w:tcW w:w="1564" w:type="dxa"/>
            <w:gridSpan w:val="2"/>
          </w:tcPr>
          <w:p w14:paraId="0E69040A" w14:textId="77777777" w:rsidR="00BC22DC" w:rsidRPr="00A1115A" w:rsidRDefault="00BC22DC" w:rsidP="00BC22DC">
            <w:pPr>
              <w:pStyle w:val="TAH"/>
            </w:pPr>
            <w:r>
              <w:rPr>
                <w:rFonts w:eastAsiaTheme="minorEastAsia" w:hint="eastAsia"/>
                <w:lang w:eastAsia="ko-KR"/>
              </w:rPr>
              <w:t>60MHz</w:t>
            </w:r>
          </w:p>
        </w:tc>
        <w:tc>
          <w:tcPr>
            <w:tcW w:w="1564" w:type="dxa"/>
            <w:gridSpan w:val="2"/>
          </w:tcPr>
          <w:p w14:paraId="6DCC9E1D" w14:textId="77777777" w:rsidR="00BC22DC" w:rsidRPr="00A1115A" w:rsidRDefault="00BC22DC" w:rsidP="00BC22DC">
            <w:pPr>
              <w:pStyle w:val="TAH"/>
            </w:pPr>
            <w:r>
              <w:rPr>
                <w:rFonts w:eastAsiaTheme="minorEastAsia" w:hint="eastAsia"/>
                <w:lang w:eastAsia="ko-KR"/>
              </w:rPr>
              <w:t>80MHz</w:t>
            </w:r>
          </w:p>
        </w:tc>
        <w:tc>
          <w:tcPr>
            <w:tcW w:w="1620" w:type="dxa"/>
            <w:gridSpan w:val="2"/>
          </w:tcPr>
          <w:p w14:paraId="5DDABE5D"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5DAE47D0" w14:textId="77777777" w:rsidTr="00BC22DC">
        <w:trPr>
          <w:trHeight w:val="237"/>
          <w:jc w:val="center"/>
        </w:trPr>
        <w:tc>
          <w:tcPr>
            <w:tcW w:w="1741" w:type="dxa"/>
            <w:shd w:val="clear" w:color="auto" w:fill="auto"/>
          </w:tcPr>
          <w:p w14:paraId="5E0E868E"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6" w:type="dxa"/>
          </w:tcPr>
          <w:p w14:paraId="6E4CE00E"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163C7D90" w14:textId="77777777" w:rsidR="00BC22DC" w:rsidRPr="00A1115A" w:rsidRDefault="00BC22DC" w:rsidP="00BC22DC">
            <w:pPr>
              <w:pStyle w:val="TAH"/>
            </w:pPr>
            <w:r>
              <w:rPr>
                <w:rFonts w:eastAsiaTheme="minorEastAsia" w:hint="eastAsia"/>
                <w:lang w:eastAsia="ko-KR"/>
              </w:rPr>
              <w:t>2</w:t>
            </w:r>
          </w:p>
        </w:tc>
        <w:tc>
          <w:tcPr>
            <w:tcW w:w="752" w:type="dxa"/>
          </w:tcPr>
          <w:p w14:paraId="29A9B62F"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EBEFDBE" w14:textId="77777777" w:rsidR="00BC22DC" w:rsidRPr="00A1115A" w:rsidRDefault="00BC22DC" w:rsidP="00BC22DC">
            <w:pPr>
              <w:pStyle w:val="TAH"/>
            </w:pPr>
            <w:r>
              <w:rPr>
                <w:rFonts w:eastAsiaTheme="minorEastAsia" w:hint="eastAsia"/>
                <w:lang w:eastAsia="ko-KR"/>
              </w:rPr>
              <w:t>2</w:t>
            </w:r>
          </w:p>
        </w:tc>
        <w:tc>
          <w:tcPr>
            <w:tcW w:w="767" w:type="dxa"/>
          </w:tcPr>
          <w:p w14:paraId="3019459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4900E38" w14:textId="77777777" w:rsidR="00BC22DC" w:rsidRPr="00A1115A" w:rsidRDefault="00BC22DC" w:rsidP="00BC22DC">
            <w:pPr>
              <w:pStyle w:val="TAH"/>
            </w:pPr>
            <w:r>
              <w:rPr>
                <w:rFonts w:eastAsiaTheme="minorEastAsia" w:hint="eastAsia"/>
                <w:lang w:eastAsia="ko-KR"/>
              </w:rPr>
              <w:t>2</w:t>
            </w:r>
          </w:p>
        </w:tc>
        <w:tc>
          <w:tcPr>
            <w:tcW w:w="767" w:type="dxa"/>
          </w:tcPr>
          <w:p w14:paraId="357E5C0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B9E332B" w14:textId="77777777" w:rsidR="00BC22DC" w:rsidRPr="00A1115A" w:rsidRDefault="00BC22DC" w:rsidP="00BC22DC">
            <w:pPr>
              <w:pStyle w:val="TAH"/>
            </w:pPr>
            <w:r>
              <w:rPr>
                <w:rFonts w:eastAsiaTheme="minorEastAsia" w:hint="eastAsia"/>
                <w:lang w:eastAsia="ko-KR"/>
              </w:rPr>
              <w:t>2</w:t>
            </w:r>
          </w:p>
        </w:tc>
        <w:tc>
          <w:tcPr>
            <w:tcW w:w="823" w:type="dxa"/>
          </w:tcPr>
          <w:p w14:paraId="0F1DC74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04737DD0" w14:textId="77777777" w:rsidR="00BC22DC" w:rsidRPr="00A1115A" w:rsidRDefault="00BC22DC" w:rsidP="00BC22DC">
            <w:pPr>
              <w:pStyle w:val="TAH"/>
            </w:pPr>
            <w:r>
              <w:rPr>
                <w:rFonts w:eastAsiaTheme="minorEastAsia" w:hint="eastAsia"/>
                <w:lang w:eastAsia="ko-KR"/>
              </w:rPr>
              <w:t>2</w:t>
            </w:r>
          </w:p>
        </w:tc>
      </w:tr>
      <w:tr w:rsidR="00C467D4" w:rsidRPr="00765700" w14:paraId="001B1E84" w14:textId="77777777" w:rsidTr="00BC22DC">
        <w:trPr>
          <w:trHeight w:val="20"/>
          <w:jc w:val="center"/>
        </w:trPr>
        <w:tc>
          <w:tcPr>
            <w:tcW w:w="1741" w:type="dxa"/>
          </w:tcPr>
          <w:p w14:paraId="0205D9B2"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6" w:type="dxa"/>
            <w:vAlign w:val="center"/>
          </w:tcPr>
          <w:p w14:paraId="357D410E" w14:textId="241AF600"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9.24</w:t>
            </w:r>
          </w:p>
        </w:tc>
        <w:tc>
          <w:tcPr>
            <w:tcW w:w="797" w:type="dxa"/>
            <w:vAlign w:val="center"/>
          </w:tcPr>
          <w:p w14:paraId="21358331" w14:textId="219D875E"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13.08</w:t>
            </w:r>
          </w:p>
        </w:tc>
        <w:tc>
          <w:tcPr>
            <w:tcW w:w="752" w:type="dxa"/>
            <w:vAlign w:val="center"/>
          </w:tcPr>
          <w:p w14:paraId="1CF6B5C3" w14:textId="58D906BE"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11.18</w:t>
            </w:r>
          </w:p>
        </w:tc>
        <w:tc>
          <w:tcPr>
            <w:tcW w:w="797" w:type="dxa"/>
            <w:vAlign w:val="center"/>
          </w:tcPr>
          <w:p w14:paraId="3FA7ADD7" w14:textId="13E250E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13.09</w:t>
            </w:r>
          </w:p>
        </w:tc>
        <w:tc>
          <w:tcPr>
            <w:tcW w:w="767" w:type="dxa"/>
            <w:vAlign w:val="center"/>
          </w:tcPr>
          <w:p w14:paraId="1EC4ED32" w14:textId="0102989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9.84</w:t>
            </w:r>
          </w:p>
        </w:tc>
        <w:tc>
          <w:tcPr>
            <w:tcW w:w="797" w:type="dxa"/>
            <w:vAlign w:val="center"/>
          </w:tcPr>
          <w:p w14:paraId="03CC53B6" w14:textId="4A9E472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10.21</w:t>
            </w:r>
          </w:p>
        </w:tc>
        <w:tc>
          <w:tcPr>
            <w:tcW w:w="767" w:type="dxa"/>
            <w:vAlign w:val="center"/>
          </w:tcPr>
          <w:p w14:paraId="50B4179A" w14:textId="1C5CDC4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10.20</w:t>
            </w:r>
          </w:p>
        </w:tc>
        <w:tc>
          <w:tcPr>
            <w:tcW w:w="797" w:type="dxa"/>
            <w:vAlign w:val="center"/>
          </w:tcPr>
          <w:p w14:paraId="27FA4869" w14:textId="7D1F19B4"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10.22</w:t>
            </w:r>
          </w:p>
        </w:tc>
        <w:tc>
          <w:tcPr>
            <w:tcW w:w="823" w:type="dxa"/>
            <w:vAlign w:val="center"/>
          </w:tcPr>
          <w:p w14:paraId="47B8B956" w14:textId="4284434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c>
          <w:tcPr>
            <w:tcW w:w="797" w:type="dxa"/>
            <w:vAlign w:val="center"/>
          </w:tcPr>
          <w:p w14:paraId="14AB063D" w14:textId="435B9ACD"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r>
      <w:tr w:rsidR="00C467D4" w:rsidRPr="00765700" w14:paraId="0F0C0BF4" w14:textId="77777777" w:rsidTr="00BC22DC">
        <w:trPr>
          <w:trHeight w:val="20"/>
          <w:jc w:val="center"/>
        </w:trPr>
        <w:tc>
          <w:tcPr>
            <w:tcW w:w="1741" w:type="dxa"/>
          </w:tcPr>
          <w:p w14:paraId="2B6E64F4"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6" w:type="dxa"/>
            <w:vAlign w:val="center"/>
          </w:tcPr>
          <w:p w14:paraId="4523A48E" w14:textId="5CEE8EF2"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036CC17E" w14:textId="51A0402F"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52" w:type="dxa"/>
            <w:vAlign w:val="center"/>
          </w:tcPr>
          <w:p w14:paraId="7E47B372" w14:textId="0EB52FC2"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1FBC10DB" w14:textId="0B94113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67" w:type="dxa"/>
            <w:vAlign w:val="center"/>
          </w:tcPr>
          <w:p w14:paraId="0CDF5F87" w14:textId="18D1A47B"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8.88</w:t>
            </w:r>
          </w:p>
        </w:tc>
        <w:tc>
          <w:tcPr>
            <w:tcW w:w="797" w:type="dxa"/>
            <w:vAlign w:val="center"/>
          </w:tcPr>
          <w:p w14:paraId="706079D5" w14:textId="326CBC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7.69</w:t>
            </w:r>
          </w:p>
        </w:tc>
        <w:tc>
          <w:tcPr>
            <w:tcW w:w="767" w:type="dxa"/>
            <w:vAlign w:val="center"/>
          </w:tcPr>
          <w:p w14:paraId="402EDEA2" w14:textId="1737B609"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9.98</w:t>
            </w:r>
          </w:p>
        </w:tc>
        <w:tc>
          <w:tcPr>
            <w:tcW w:w="797" w:type="dxa"/>
            <w:vAlign w:val="center"/>
          </w:tcPr>
          <w:p w14:paraId="611FC93D" w14:textId="2C7DC3A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7.65</w:t>
            </w:r>
          </w:p>
        </w:tc>
        <w:tc>
          <w:tcPr>
            <w:tcW w:w="823" w:type="dxa"/>
            <w:vAlign w:val="center"/>
          </w:tcPr>
          <w:p w14:paraId="1B780194" w14:textId="740491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10.66</w:t>
            </w:r>
          </w:p>
        </w:tc>
        <w:tc>
          <w:tcPr>
            <w:tcW w:w="797" w:type="dxa"/>
            <w:vAlign w:val="center"/>
          </w:tcPr>
          <w:p w14:paraId="65E14B21" w14:textId="2168C5A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8.04</w:t>
            </w:r>
          </w:p>
        </w:tc>
      </w:tr>
    </w:tbl>
    <w:p w14:paraId="5C3356BF" w14:textId="77777777" w:rsidR="00BC22DC" w:rsidRDefault="00BC22DC" w:rsidP="00BC22DC">
      <w:pPr>
        <w:pStyle w:val="BodyText"/>
        <w:rPr>
          <w:rFonts w:eastAsiaTheme="minorEastAsia"/>
          <w:lang w:eastAsia="ko-KR"/>
        </w:rPr>
      </w:pPr>
    </w:p>
    <w:p w14:paraId="3893C5B0" w14:textId="6FC37AB1" w:rsidR="00BC22DC" w:rsidRDefault="00BC22DC" w:rsidP="00BC22DC">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C467D4">
        <w:rPr>
          <w:rFonts w:eastAsiaTheme="minorEastAsia"/>
          <w:lang w:eastAsia="ko-KR"/>
        </w:rPr>
        <w:t>70</w:t>
      </w:r>
      <w:r>
        <w:rPr>
          <w:rFonts w:eastAsiaTheme="minorEastAsia"/>
          <w:lang w:eastAsia="ko-KR"/>
        </w:rPr>
        <w:t xml:space="preserve"> or Table 2-</w:t>
      </w:r>
      <w:r w:rsidR="00C467D4">
        <w:rPr>
          <w:rFonts w:eastAsiaTheme="minorEastAsia"/>
          <w:lang w:eastAsia="ko-KR"/>
        </w:rPr>
        <w:t>71</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1813C4C9" w14:textId="16A178A1"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70</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33279944" w14:textId="77777777" w:rsidTr="00BC22DC">
        <w:trPr>
          <w:trHeight w:val="237"/>
          <w:jc w:val="center"/>
        </w:trPr>
        <w:tc>
          <w:tcPr>
            <w:tcW w:w="1737" w:type="dxa"/>
            <w:vMerge w:val="restart"/>
            <w:tcBorders>
              <w:top w:val="single" w:sz="4" w:space="0" w:color="auto"/>
            </w:tcBorders>
            <w:shd w:val="clear" w:color="auto" w:fill="auto"/>
          </w:tcPr>
          <w:p w14:paraId="49711050"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18B96DF"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BC22DC" w:rsidRPr="00A1115A" w14:paraId="70A4DB2B" w14:textId="77777777" w:rsidTr="00BC22DC">
        <w:trPr>
          <w:trHeight w:val="237"/>
          <w:jc w:val="center"/>
        </w:trPr>
        <w:tc>
          <w:tcPr>
            <w:tcW w:w="1737" w:type="dxa"/>
            <w:vMerge/>
            <w:shd w:val="clear" w:color="auto" w:fill="auto"/>
          </w:tcPr>
          <w:p w14:paraId="112F9EA5" w14:textId="77777777" w:rsidR="00BC22DC" w:rsidRPr="00A1115A" w:rsidRDefault="00BC22DC" w:rsidP="00BC22DC">
            <w:pPr>
              <w:pStyle w:val="TAH"/>
            </w:pPr>
          </w:p>
        </w:tc>
        <w:tc>
          <w:tcPr>
            <w:tcW w:w="1584" w:type="dxa"/>
            <w:gridSpan w:val="2"/>
          </w:tcPr>
          <w:p w14:paraId="6AE5EAB8"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116A7953"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3CBD2EF5"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40BF439F"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049203B5"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0E838904" w14:textId="77777777" w:rsidTr="00BC22DC">
        <w:trPr>
          <w:trHeight w:val="237"/>
          <w:jc w:val="center"/>
        </w:trPr>
        <w:tc>
          <w:tcPr>
            <w:tcW w:w="1737" w:type="dxa"/>
            <w:shd w:val="clear" w:color="auto" w:fill="auto"/>
          </w:tcPr>
          <w:p w14:paraId="7F78E519"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5BF9E04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C1CCDF2" w14:textId="77777777" w:rsidR="00BC22DC" w:rsidRPr="00A1115A" w:rsidRDefault="00BC22DC" w:rsidP="00BC22DC">
            <w:pPr>
              <w:pStyle w:val="TAH"/>
            </w:pPr>
            <w:r>
              <w:rPr>
                <w:rFonts w:eastAsiaTheme="minorEastAsia" w:hint="eastAsia"/>
                <w:lang w:eastAsia="ko-KR"/>
              </w:rPr>
              <w:t>2</w:t>
            </w:r>
          </w:p>
        </w:tc>
        <w:tc>
          <w:tcPr>
            <w:tcW w:w="748" w:type="dxa"/>
          </w:tcPr>
          <w:p w14:paraId="18157676"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A6E5387" w14:textId="77777777" w:rsidR="00BC22DC" w:rsidRPr="00A1115A" w:rsidRDefault="00BC22DC" w:rsidP="00BC22DC">
            <w:pPr>
              <w:pStyle w:val="TAH"/>
            </w:pPr>
            <w:r>
              <w:rPr>
                <w:rFonts w:eastAsiaTheme="minorEastAsia" w:hint="eastAsia"/>
                <w:lang w:eastAsia="ko-KR"/>
              </w:rPr>
              <w:t>2</w:t>
            </w:r>
          </w:p>
        </w:tc>
        <w:tc>
          <w:tcPr>
            <w:tcW w:w="791" w:type="dxa"/>
          </w:tcPr>
          <w:p w14:paraId="45872088"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BF7EDFA" w14:textId="77777777" w:rsidR="00BC22DC" w:rsidRPr="00A1115A" w:rsidRDefault="00BC22DC" w:rsidP="00BC22DC">
            <w:pPr>
              <w:pStyle w:val="TAH"/>
            </w:pPr>
            <w:r>
              <w:rPr>
                <w:rFonts w:eastAsiaTheme="minorEastAsia" w:hint="eastAsia"/>
                <w:lang w:eastAsia="ko-KR"/>
              </w:rPr>
              <w:t>2</w:t>
            </w:r>
          </w:p>
        </w:tc>
        <w:tc>
          <w:tcPr>
            <w:tcW w:w="791" w:type="dxa"/>
          </w:tcPr>
          <w:p w14:paraId="2171713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8119D02" w14:textId="77777777" w:rsidR="00BC22DC" w:rsidRPr="00A1115A" w:rsidRDefault="00BC22DC" w:rsidP="00BC22DC">
            <w:pPr>
              <w:pStyle w:val="TAH"/>
            </w:pPr>
            <w:r>
              <w:rPr>
                <w:rFonts w:eastAsiaTheme="minorEastAsia" w:hint="eastAsia"/>
                <w:lang w:eastAsia="ko-KR"/>
              </w:rPr>
              <w:t>2</w:t>
            </w:r>
          </w:p>
        </w:tc>
        <w:tc>
          <w:tcPr>
            <w:tcW w:w="816" w:type="dxa"/>
          </w:tcPr>
          <w:p w14:paraId="76C10E85"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756F861" w14:textId="77777777" w:rsidR="00BC22DC" w:rsidRPr="00A1115A" w:rsidRDefault="00BC22DC" w:rsidP="00BC22DC">
            <w:pPr>
              <w:pStyle w:val="TAH"/>
            </w:pPr>
            <w:r>
              <w:rPr>
                <w:rFonts w:eastAsiaTheme="minorEastAsia" w:hint="eastAsia"/>
                <w:lang w:eastAsia="ko-KR"/>
              </w:rPr>
              <w:t>2</w:t>
            </w:r>
          </w:p>
        </w:tc>
      </w:tr>
      <w:tr w:rsidR="00C467D4" w:rsidRPr="00765700" w14:paraId="022566A9" w14:textId="77777777" w:rsidTr="00BC22DC">
        <w:trPr>
          <w:trHeight w:val="20"/>
          <w:jc w:val="center"/>
        </w:trPr>
        <w:tc>
          <w:tcPr>
            <w:tcW w:w="1737" w:type="dxa"/>
          </w:tcPr>
          <w:p w14:paraId="672C27E1"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2" w:type="dxa"/>
            <w:vAlign w:val="center"/>
          </w:tcPr>
          <w:p w14:paraId="2402E33E" w14:textId="4C486C54"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1DD488B5" w14:textId="2C4E7CB0"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7D8D50A8" w14:textId="063D40CF"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5C331F" w14:textId="5802DBB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921E9EE" w14:textId="405EF8D3"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1815BE" w14:textId="4102AE77"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8070265" w14:textId="5AB155DB"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6FF3DDDD" w14:textId="511733F0"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9936D2E" w14:textId="1434F02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27D06E54" w14:textId="22AC3C46"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C467D4" w:rsidRPr="00765700" w14:paraId="70E78888" w14:textId="77777777" w:rsidTr="00BC22DC">
        <w:trPr>
          <w:trHeight w:val="20"/>
          <w:jc w:val="center"/>
        </w:trPr>
        <w:tc>
          <w:tcPr>
            <w:tcW w:w="1737" w:type="dxa"/>
          </w:tcPr>
          <w:p w14:paraId="6FE00236"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2" w:type="dxa"/>
            <w:vAlign w:val="center"/>
          </w:tcPr>
          <w:p w14:paraId="7FC1C0E2" w14:textId="09BBDC86" w:rsidR="00C467D4" w:rsidRPr="00A1115A" w:rsidRDefault="00C467D4" w:rsidP="00C467D4">
            <w:pPr>
              <w:pStyle w:val="FL"/>
              <w:spacing w:before="0" w:after="0"/>
              <w:rPr>
                <w:b w:val="0"/>
                <w:bCs/>
                <w:sz w:val="18"/>
                <w:szCs w:val="18"/>
              </w:rPr>
            </w:pPr>
            <w:r w:rsidRPr="00565D70">
              <w:rPr>
                <w:b w:val="0"/>
                <w:bCs/>
                <w:sz w:val="18"/>
                <w:szCs w:val="18"/>
              </w:rPr>
              <w:t>N/A</w:t>
            </w:r>
          </w:p>
        </w:tc>
        <w:tc>
          <w:tcPr>
            <w:tcW w:w="792" w:type="dxa"/>
            <w:vAlign w:val="center"/>
          </w:tcPr>
          <w:p w14:paraId="4711AB31" w14:textId="505494A6" w:rsidR="00C467D4" w:rsidRPr="00A1115A" w:rsidRDefault="00C467D4" w:rsidP="00C467D4">
            <w:pPr>
              <w:pStyle w:val="FL"/>
              <w:spacing w:before="0" w:after="0"/>
              <w:rPr>
                <w:b w:val="0"/>
                <w:bCs/>
                <w:sz w:val="18"/>
                <w:szCs w:val="18"/>
              </w:rPr>
            </w:pPr>
            <w:r w:rsidRPr="00565D70">
              <w:rPr>
                <w:b w:val="0"/>
                <w:bCs/>
                <w:sz w:val="18"/>
                <w:szCs w:val="18"/>
              </w:rPr>
              <w:t>N/A</w:t>
            </w:r>
          </w:p>
        </w:tc>
        <w:tc>
          <w:tcPr>
            <w:tcW w:w="748" w:type="dxa"/>
            <w:vAlign w:val="center"/>
          </w:tcPr>
          <w:p w14:paraId="0BE151D8" w14:textId="7FC771DA"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5E0D732E" w14:textId="2472E349"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45088FE4" w14:textId="436187D1" w:rsidR="00C467D4" w:rsidRPr="00765700" w:rsidRDefault="00C467D4" w:rsidP="00C467D4">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7484F20B" w14:textId="27B0C794"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2B46967E" w14:textId="4CC796B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4E083B69" w14:textId="6986AD5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2CDC0A9B" w14:textId="149D232D"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108F9F86" w14:textId="2242C373"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BC22DC" w:rsidRPr="00765700" w14:paraId="0DF61C3C" w14:textId="77777777" w:rsidTr="00BC22DC">
        <w:trPr>
          <w:trHeight w:val="20"/>
          <w:jc w:val="center"/>
        </w:trPr>
        <w:tc>
          <w:tcPr>
            <w:tcW w:w="9631" w:type="dxa"/>
            <w:gridSpan w:val="11"/>
          </w:tcPr>
          <w:p w14:paraId="7D6DB3BA"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494DD2E" w14:textId="77777777" w:rsidR="00BC22DC" w:rsidRPr="00565D70" w:rsidRDefault="00BC22DC" w:rsidP="00BC22DC">
            <w:pPr>
              <w:pStyle w:val="FL"/>
              <w:spacing w:before="0" w:after="0"/>
              <w:jc w:val="left"/>
              <w:rPr>
                <w:b w:val="0"/>
                <w:bCs/>
                <w:sz w:val="18"/>
                <w:szCs w:val="18"/>
              </w:rPr>
            </w:pPr>
          </w:p>
        </w:tc>
      </w:tr>
    </w:tbl>
    <w:p w14:paraId="35A5DA47" w14:textId="77777777" w:rsidR="00BC22DC" w:rsidRDefault="00BC22DC" w:rsidP="00BC22DC">
      <w:pPr>
        <w:pStyle w:val="BodyText"/>
        <w:rPr>
          <w:lang w:val="en-US"/>
        </w:rPr>
      </w:pPr>
    </w:p>
    <w:p w14:paraId="36B39D47" w14:textId="400C8C55"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71</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7B637815" w14:textId="77777777" w:rsidTr="00BC22DC">
        <w:trPr>
          <w:trHeight w:val="237"/>
          <w:jc w:val="center"/>
        </w:trPr>
        <w:tc>
          <w:tcPr>
            <w:tcW w:w="1737" w:type="dxa"/>
            <w:vMerge w:val="restart"/>
            <w:tcBorders>
              <w:top w:val="single" w:sz="4" w:space="0" w:color="auto"/>
            </w:tcBorders>
            <w:shd w:val="clear" w:color="auto" w:fill="auto"/>
          </w:tcPr>
          <w:p w14:paraId="23A56B36"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C0EB5DC"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p>
        </w:tc>
      </w:tr>
      <w:tr w:rsidR="00BC22DC" w:rsidRPr="00A1115A" w14:paraId="7EE57196" w14:textId="77777777" w:rsidTr="00BC22DC">
        <w:trPr>
          <w:trHeight w:val="237"/>
          <w:jc w:val="center"/>
        </w:trPr>
        <w:tc>
          <w:tcPr>
            <w:tcW w:w="1737" w:type="dxa"/>
            <w:vMerge/>
            <w:shd w:val="clear" w:color="auto" w:fill="auto"/>
          </w:tcPr>
          <w:p w14:paraId="3202C28E" w14:textId="77777777" w:rsidR="00BC22DC" w:rsidRPr="00A1115A" w:rsidRDefault="00BC22DC" w:rsidP="00BC22DC">
            <w:pPr>
              <w:pStyle w:val="TAH"/>
            </w:pPr>
          </w:p>
        </w:tc>
        <w:tc>
          <w:tcPr>
            <w:tcW w:w="1584" w:type="dxa"/>
            <w:gridSpan w:val="2"/>
          </w:tcPr>
          <w:p w14:paraId="2EEE7E0E"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0E66A8F8"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136CE952"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543F9D3E"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2780450B"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47632FD8" w14:textId="77777777" w:rsidTr="00BC22DC">
        <w:trPr>
          <w:trHeight w:val="237"/>
          <w:jc w:val="center"/>
        </w:trPr>
        <w:tc>
          <w:tcPr>
            <w:tcW w:w="1737" w:type="dxa"/>
            <w:shd w:val="clear" w:color="auto" w:fill="auto"/>
          </w:tcPr>
          <w:p w14:paraId="43438958"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10F8C692"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32E67B19" w14:textId="77777777" w:rsidR="00BC22DC" w:rsidRPr="00A1115A" w:rsidRDefault="00BC22DC" w:rsidP="00BC22DC">
            <w:pPr>
              <w:pStyle w:val="TAH"/>
            </w:pPr>
            <w:r>
              <w:rPr>
                <w:rFonts w:eastAsiaTheme="minorEastAsia" w:hint="eastAsia"/>
                <w:lang w:eastAsia="ko-KR"/>
              </w:rPr>
              <w:t>2</w:t>
            </w:r>
          </w:p>
        </w:tc>
        <w:tc>
          <w:tcPr>
            <w:tcW w:w="748" w:type="dxa"/>
          </w:tcPr>
          <w:p w14:paraId="4F0D406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A6D8757" w14:textId="77777777" w:rsidR="00BC22DC" w:rsidRPr="00A1115A" w:rsidRDefault="00BC22DC" w:rsidP="00BC22DC">
            <w:pPr>
              <w:pStyle w:val="TAH"/>
            </w:pPr>
            <w:r>
              <w:rPr>
                <w:rFonts w:eastAsiaTheme="minorEastAsia" w:hint="eastAsia"/>
                <w:lang w:eastAsia="ko-KR"/>
              </w:rPr>
              <w:t>2</w:t>
            </w:r>
          </w:p>
        </w:tc>
        <w:tc>
          <w:tcPr>
            <w:tcW w:w="791" w:type="dxa"/>
          </w:tcPr>
          <w:p w14:paraId="66EDE41A"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F54AEEF" w14:textId="77777777" w:rsidR="00BC22DC" w:rsidRPr="00A1115A" w:rsidRDefault="00BC22DC" w:rsidP="00BC22DC">
            <w:pPr>
              <w:pStyle w:val="TAH"/>
            </w:pPr>
            <w:r>
              <w:rPr>
                <w:rFonts w:eastAsiaTheme="minorEastAsia" w:hint="eastAsia"/>
                <w:lang w:eastAsia="ko-KR"/>
              </w:rPr>
              <w:t>2</w:t>
            </w:r>
          </w:p>
        </w:tc>
        <w:tc>
          <w:tcPr>
            <w:tcW w:w="791" w:type="dxa"/>
          </w:tcPr>
          <w:p w14:paraId="7EC7D977"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3EEB7D8" w14:textId="77777777" w:rsidR="00BC22DC" w:rsidRPr="00A1115A" w:rsidRDefault="00BC22DC" w:rsidP="00BC22DC">
            <w:pPr>
              <w:pStyle w:val="TAH"/>
            </w:pPr>
            <w:r>
              <w:rPr>
                <w:rFonts w:eastAsiaTheme="minorEastAsia" w:hint="eastAsia"/>
                <w:lang w:eastAsia="ko-KR"/>
              </w:rPr>
              <w:t>2</w:t>
            </w:r>
          </w:p>
        </w:tc>
        <w:tc>
          <w:tcPr>
            <w:tcW w:w="816" w:type="dxa"/>
          </w:tcPr>
          <w:p w14:paraId="080FBF0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F1F1B32" w14:textId="77777777" w:rsidR="00BC22DC" w:rsidRPr="00A1115A" w:rsidRDefault="00BC22DC" w:rsidP="00BC22DC">
            <w:pPr>
              <w:pStyle w:val="TAH"/>
            </w:pPr>
            <w:r>
              <w:rPr>
                <w:rFonts w:eastAsiaTheme="minorEastAsia" w:hint="eastAsia"/>
                <w:lang w:eastAsia="ko-KR"/>
              </w:rPr>
              <w:t>2</w:t>
            </w:r>
          </w:p>
        </w:tc>
      </w:tr>
      <w:tr w:rsidR="00C467D4" w:rsidRPr="00765700" w14:paraId="252F765C" w14:textId="77777777" w:rsidTr="00BC22DC">
        <w:trPr>
          <w:trHeight w:val="20"/>
          <w:jc w:val="center"/>
        </w:trPr>
        <w:tc>
          <w:tcPr>
            <w:tcW w:w="1737" w:type="dxa"/>
          </w:tcPr>
          <w:p w14:paraId="432F53C6" w14:textId="77777777" w:rsidR="00C467D4" w:rsidRPr="00A1115A" w:rsidRDefault="00C467D4" w:rsidP="00C467D4">
            <w:pPr>
              <w:pStyle w:val="FL"/>
              <w:spacing w:before="0" w:after="0"/>
              <w:rPr>
                <w:b w:val="0"/>
                <w:bCs/>
                <w:sz w:val="18"/>
                <w:szCs w:val="18"/>
              </w:rPr>
            </w:pPr>
            <w:r>
              <w:rPr>
                <w:b w:val="0"/>
                <w:bCs/>
                <w:sz w:val="18"/>
                <w:szCs w:val="18"/>
              </w:rPr>
              <w:t>Contiguous/Non-contiguous</w:t>
            </w:r>
          </w:p>
        </w:tc>
        <w:tc>
          <w:tcPr>
            <w:tcW w:w="792" w:type="dxa"/>
            <w:vAlign w:val="center"/>
          </w:tcPr>
          <w:p w14:paraId="09ADB8C3" w14:textId="7C0341F1"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895BE8B" w14:textId="097E7F96"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3BBD30E" w14:textId="4ABE949E"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79CA3E3" w14:textId="30E9A4BE"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7F483991" w14:textId="584AD2DA"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0D5646B" w14:textId="79AE42FB"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7A1058" w14:textId="6F5E170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6D1F802" w14:textId="0237DEEC"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102417C2" w14:textId="3AE31AAA"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B01556" w14:textId="75E044D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BC22DC" w:rsidRPr="00765700" w14:paraId="457EFBB5" w14:textId="77777777" w:rsidTr="00BC22DC">
        <w:trPr>
          <w:trHeight w:val="20"/>
          <w:jc w:val="center"/>
        </w:trPr>
        <w:tc>
          <w:tcPr>
            <w:tcW w:w="9631" w:type="dxa"/>
            <w:gridSpan w:val="11"/>
          </w:tcPr>
          <w:p w14:paraId="28DC7367"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C43F0F0" w14:textId="77777777" w:rsidR="00BC22DC" w:rsidRPr="00565D70" w:rsidRDefault="00BC22DC" w:rsidP="00BC22DC">
            <w:pPr>
              <w:pStyle w:val="FL"/>
              <w:spacing w:before="0" w:after="0"/>
              <w:jc w:val="left"/>
              <w:rPr>
                <w:b w:val="0"/>
                <w:bCs/>
                <w:sz w:val="18"/>
                <w:szCs w:val="18"/>
              </w:rPr>
            </w:pPr>
          </w:p>
        </w:tc>
      </w:tr>
    </w:tbl>
    <w:p w14:paraId="338B2466" w14:textId="77777777" w:rsidR="00BC22DC" w:rsidRPr="00815316" w:rsidRDefault="00BC22DC" w:rsidP="00BC22DC"/>
    <w:p w14:paraId="7C002821" w14:textId="4C30CF50" w:rsidR="00BC22DC" w:rsidRPr="000C68ED" w:rsidRDefault="00BC22DC" w:rsidP="00BC22DC">
      <w:pPr>
        <w:pStyle w:val="Heading4"/>
        <w:rPr>
          <w:lang w:val="en-US"/>
        </w:rPr>
      </w:pPr>
      <w:r>
        <w:rPr>
          <w:lang w:val="en-US"/>
        </w:rPr>
        <w:t>Proposal 2</w:t>
      </w:r>
      <w:r w:rsidR="00030E05">
        <w:rPr>
          <w:lang w:val="en-US"/>
        </w:rPr>
        <w:t>5</w:t>
      </w:r>
      <w:r>
        <w:rPr>
          <w:lang w:val="en-US"/>
        </w:rPr>
        <w:t xml:space="preserve">: </w:t>
      </w:r>
      <w:r w:rsidR="0051020D">
        <w:rPr>
          <w:lang w:val="en-US"/>
        </w:rPr>
        <w:t>F</w:t>
      </w:r>
      <w:r w:rsidR="0051020D" w:rsidRPr="000C68ED">
        <w:rPr>
          <w:lang w:val="en-US"/>
        </w:rPr>
        <w:t xml:space="preserve">or SL-U </w:t>
      </w:r>
      <w:r w:rsidR="0051020D">
        <w:rPr>
          <w:lang w:val="en-US"/>
        </w:rPr>
        <w:t>NS_61 S-SSB</w:t>
      </w:r>
      <w:r w:rsidR="0051020D" w:rsidRPr="000C68ED">
        <w:rPr>
          <w:lang w:val="en-US"/>
        </w:rPr>
        <w:t xml:space="preserve"> MPR</w:t>
      </w:r>
      <w:r w:rsidR="0051020D">
        <w:rPr>
          <w:lang w:val="en-US"/>
        </w:rPr>
        <w:t>,</w:t>
      </w:r>
      <w:r w:rsidR="0051020D" w:rsidRPr="000C68ED">
        <w:rPr>
          <w:lang w:val="en-US"/>
        </w:rPr>
        <w:t xml:space="preserve"> </w:t>
      </w:r>
      <w:r>
        <w:rPr>
          <w:lang w:val="en-US"/>
        </w:rPr>
        <w:t>Consider</w:t>
      </w:r>
      <w:r w:rsidRPr="000C68ED">
        <w:rPr>
          <w:lang w:val="en-US"/>
        </w:rPr>
        <w:t xml:space="preserve"> Table 2-</w:t>
      </w:r>
      <w:r w:rsidR="00C467D4">
        <w:rPr>
          <w:lang w:val="en-US"/>
        </w:rPr>
        <w:t>70</w:t>
      </w:r>
      <w:r>
        <w:rPr>
          <w:lang w:val="en-US"/>
        </w:rPr>
        <w:t xml:space="preserve"> or Table 2-</w:t>
      </w:r>
      <w:r w:rsidR="00C467D4">
        <w:rPr>
          <w:lang w:val="en-US"/>
        </w:rPr>
        <w:t>71</w:t>
      </w:r>
      <w:r w:rsidRPr="000C68ED">
        <w:rPr>
          <w:lang w:val="en-US"/>
        </w:rPr>
        <w:t xml:space="preserve"> for </w:t>
      </w:r>
      <w:r w:rsidR="0051020D">
        <w:rPr>
          <w:lang w:val="en-US"/>
        </w:rPr>
        <w:t xml:space="preserve">SL-U UE </w:t>
      </w:r>
      <w:r w:rsidRPr="000C68ED">
        <w:rPr>
          <w:lang w:val="en-US"/>
        </w:rPr>
        <w:t xml:space="preserve">power class 5. </w:t>
      </w:r>
    </w:p>
    <w:p w14:paraId="335DBA4A" w14:textId="77777777" w:rsidR="00030E05" w:rsidRPr="00030E05" w:rsidRDefault="00030E05" w:rsidP="00085703">
      <w:pPr>
        <w:spacing w:after="120"/>
        <w:rPr>
          <w:color w:val="000000" w:themeColor="text1"/>
          <w:szCs w:val="24"/>
          <w:lang w:val="en-US" w:eastAsia="zh-CN"/>
        </w:rPr>
      </w:pPr>
    </w:p>
    <w:p w14:paraId="5B825D22" w14:textId="195EF9D0" w:rsidR="00085703" w:rsidRPr="000C68ED" w:rsidRDefault="00085703" w:rsidP="00085703">
      <w:pPr>
        <w:pStyle w:val="Heading1"/>
        <w:rPr>
          <w:lang w:val="en-US" w:eastAsia="zh-CN"/>
        </w:rPr>
      </w:pPr>
      <w:r w:rsidRPr="000C68ED">
        <w:rPr>
          <w:lang w:val="en-US" w:eastAsia="zh-CN"/>
        </w:rPr>
        <w:t>Conclusions</w:t>
      </w:r>
    </w:p>
    <w:p w14:paraId="50503679" w14:textId="37CBD12C" w:rsidR="00B70C27" w:rsidRPr="000C68ED" w:rsidRDefault="00DE19BE" w:rsidP="00B70C27">
      <w:pPr>
        <w:rPr>
          <w:color w:val="000000" w:themeColor="text1"/>
          <w:lang w:val="en-US" w:eastAsia="zh-CN"/>
        </w:rPr>
      </w:pPr>
      <w:r w:rsidRPr="000C68ED">
        <w:rPr>
          <w:color w:val="000000" w:themeColor="text1"/>
          <w:lang w:val="en-US" w:eastAsia="zh-CN"/>
        </w:rPr>
        <w:t xml:space="preserve">Considering the </w:t>
      </w:r>
      <w:r w:rsidR="00B70C27" w:rsidRPr="000C68ED">
        <w:rPr>
          <w:color w:val="000000" w:themeColor="text1"/>
          <w:lang w:val="en-US" w:eastAsia="zh-CN"/>
        </w:rPr>
        <w:t xml:space="preserve">simulation results for </w:t>
      </w:r>
      <w:r w:rsidR="0027425A">
        <w:rPr>
          <w:color w:val="000000" w:themeColor="text1"/>
          <w:lang w:val="en-US" w:eastAsia="zh-CN"/>
        </w:rPr>
        <w:t xml:space="preserve">MPR and A-MPR for </w:t>
      </w:r>
      <w:r w:rsidR="00B70C27" w:rsidRPr="000C68ED">
        <w:rPr>
          <w:color w:val="000000" w:themeColor="text1"/>
          <w:lang w:val="en-US" w:eastAsia="zh-CN"/>
        </w:rPr>
        <w:t>PSSCH/PSCCH</w:t>
      </w:r>
      <w:r w:rsidR="0027425A">
        <w:rPr>
          <w:color w:val="000000" w:themeColor="text1"/>
          <w:lang w:val="en-US" w:eastAsia="zh-CN"/>
        </w:rPr>
        <w:t>, PSFCH and S-SSB</w:t>
      </w:r>
      <w:r w:rsidR="00B70C27" w:rsidRPr="000C68ED">
        <w:rPr>
          <w:color w:val="000000" w:themeColor="text1"/>
          <w:lang w:val="en-US" w:eastAsia="zh-CN"/>
        </w:rPr>
        <w:t xml:space="preserve"> and simulation assumption for PSFCH/S-SSB, the followings are proposed.</w:t>
      </w:r>
    </w:p>
    <w:p w14:paraId="7F9B39C4" w14:textId="17EC87E5" w:rsidR="00030E05" w:rsidRDefault="00030E05" w:rsidP="00030E05">
      <w:pPr>
        <w:pStyle w:val="Heading2"/>
        <w:numPr>
          <w:ilvl w:val="0"/>
          <w:numId w:val="0"/>
        </w:numPr>
        <w:ind w:left="851" w:hanging="851"/>
        <w:rPr>
          <w:sz w:val="24"/>
          <w:lang w:val="en-US"/>
        </w:rPr>
      </w:pPr>
      <w:r>
        <w:rPr>
          <w:sz w:val="24"/>
          <w:lang w:val="en-US"/>
        </w:rPr>
        <w:t>In carrier SEM for SL-U</w:t>
      </w:r>
      <w:r w:rsidRPr="000C68ED">
        <w:rPr>
          <w:sz w:val="24"/>
          <w:lang w:val="en-US"/>
        </w:rPr>
        <w:t xml:space="preserve"> </w:t>
      </w:r>
    </w:p>
    <w:p w14:paraId="21874CDD" w14:textId="77777777" w:rsidR="00030E05" w:rsidRPr="000C68ED" w:rsidRDefault="00030E05" w:rsidP="00030E05">
      <w:pPr>
        <w:pStyle w:val="Heading4"/>
        <w:rPr>
          <w:rFonts w:eastAsia="Malgun Gothic"/>
          <w:lang w:val="en-US" w:eastAsia="ko-KR"/>
        </w:rPr>
      </w:pPr>
      <w:r w:rsidRPr="000C68ED">
        <w:rPr>
          <w:rFonts w:eastAsia="Malgun Gothic"/>
          <w:lang w:val="en-US" w:eastAsia="ko-KR"/>
        </w:rPr>
        <w:t xml:space="preserve">Proposal </w:t>
      </w:r>
      <w:r>
        <w:rPr>
          <w:rFonts w:eastAsia="Malgun Gothic"/>
          <w:lang w:val="en-US" w:eastAsia="ko-KR"/>
        </w:rPr>
        <w:t>1</w:t>
      </w:r>
      <w:r w:rsidRPr="000C68ED">
        <w:rPr>
          <w:rFonts w:eastAsia="Malgun Gothic"/>
          <w:lang w:val="en-US" w:eastAsia="ko-KR"/>
        </w:rPr>
        <w:t xml:space="preserve">: </w:t>
      </w:r>
      <w:r>
        <w:rPr>
          <w:rFonts w:eastAsia="Malgun Gothic"/>
          <w:lang w:val="en-US" w:eastAsia="ko-KR"/>
        </w:rPr>
        <w:t>Capture SEM of appendix in TR</w:t>
      </w:r>
      <w:r w:rsidRPr="000C68ED">
        <w:rPr>
          <w:rFonts w:eastAsia="Malgun Gothic"/>
          <w:lang w:val="en-US" w:eastAsia="ko-KR"/>
        </w:rPr>
        <w:t>.</w:t>
      </w:r>
    </w:p>
    <w:p w14:paraId="6826180F" w14:textId="77777777" w:rsidR="00030E05" w:rsidRPr="00030E05" w:rsidRDefault="00030E05" w:rsidP="00030E05">
      <w:pPr>
        <w:rPr>
          <w:lang w:val="en-US" w:eastAsia="zh-CN"/>
        </w:rPr>
      </w:pPr>
    </w:p>
    <w:p w14:paraId="7B766FA9" w14:textId="2D6A8B55" w:rsidR="00B70C27" w:rsidRPr="000C68ED" w:rsidRDefault="00B70C27" w:rsidP="00B70C27">
      <w:pPr>
        <w:pStyle w:val="Heading2"/>
        <w:numPr>
          <w:ilvl w:val="0"/>
          <w:numId w:val="0"/>
        </w:numPr>
        <w:ind w:left="851" w:hanging="851"/>
        <w:rPr>
          <w:sz w:val="24"/>
          <w:lang w:val="en-US"/>
        </w:rPr>
      </w:pPr>
      <w:r w:rsidRPr="000C68ED">
        <w:rPr>
          <w:sz w:val="24"/>
          <w:lang w:val="en-US"/>
        </w:rPr>
        <w:lastRenderedPageBreak/>
        <w:t xml:space="preserve">SL-U PSSCH/PSCCH MPR </w:t>
      </w:r>
    </w:p>
    <w:p w14:paraId="55322294" w14:textId="078E1D63" w:rsidR="008435E7" w:rsidRPr="00763891" w:rsidRDefault="008435E7" w:rsidP="008435E7">
      <w:pPr>
        <w:pStyle w:val="Heading4"/>
        <w:rPr>
          <w:rFonts w:eastAsia="Malgun Gothic"/>
          <w:b w:val="0"/>
          <w:lang w:val="en-US" w:eastAsia="ko-KR"/>
        </w:rPr>
      </w:pPr>
      <w:r w:rsidRPr="000C68ED">
        <w:rPr>
          <w:rFonts w:eastAsia="Malgun Gothic"/>
          <w:lang w:val="en-US" w:eastAsia="ko-KR"/>
        </w:rPr>
        <w:t xml:space="preserve">Proposal </w:t>
      </w:r>
      <w:r w:rsidR="00030E05">
        <w:rPr>
          <w:rFonts w:eastAsia="Malgun Gothic"/>
          <w:lang w:val="en-US" w:eastAsia="ko-KR"/>
        </w:rPr>
        <w:t>2</w:t>
      </w:r>
      <w:r w:rsidRPr="000C68ED">
        <w:rPr>
          <w:rFonts w:eastAsia="Malgun Gothic"/>
          <w:lang w:val="en-US" w:eastAsia="ko-KR"/>
        </w:rPr>
        <w:t xml:space="preserve">: </w:t>
      </w:r>
      <w:r w:rsidR="00763891" w:rsidRPr="00763891">
        <w:rPr>
          <w:rFonts w:eastAsia="Malgun Gothic"/>
          <w:b w:val="0"/>
          <w:lang w:val="en-US" w:eastAsia="ko-KR"/>
        </w:rPr>
        <w:t>For SL-U PSSCH/PSCCH MPR and A-MPR, consider the simulation scenarios in Table 2-1.</w:t>
      </w:r>
    </w:p>
    <w:p w14:paraId="122A56CD" w14:textId="77777777" w:rsidR="000C68ED" w:rsidRPr="000C68ED" w:rsidRDefault="000C68ED" w:rsidP="000C68ED">
      <w:pPr>
        <w:pStyle w:val="TH"/>
        <w:rPr>
          <w:rFonts w:ascii="Times New Roman" w:hAnsi="Times New Roman"/>
          <w:lang w:val="en-US"/>
        </w:rPr>
      </w:pPr>
      <w:r w:rsidRPr="000C68ED">
        <w:rPr>
          <w:rFonts w:ascii="Times New Roman" w:hAnsi="Times New Roman"/>
          <w:lang w:val="en-US"/>
        </w:rPr>
        <w:t>Table 2-1: SL-U PSSCH/PSCCH MPR/A-MPR simulation 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0C68ED" w:rsidRPr="000C68ED" w14:paraId="6B70809A" w14:textId="77777777" w:rsidTr="002B238A">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50A201" w14:textId="77777777" w:rsidR="000C68ED" w:rsidRPr="000C68ED" w:rsidRDefault="000C68ED" w:rsidP="002B238A">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63EEA9" w14:textId="77777777" w:rsidR="000C68ED" w:rsidRPr="000C68ED" w:rsidRDefault="000C68ED" w:rsidP="002B238A">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C78B42" w14:textId="77777777" w:rsidR="000C68ED" w:rsidRPr="000C68ED" w:rsidRDefault="000C68ED" w:rsidP="002B238A">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362FDA" w14:textId="77777777" w:rsidR="000C68ED" w:rsidRPr="000C68ED" w:rsidRDefault="000C68ED" w:rsidP="002B238A">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D6A5F9" w14:textId="77777777" w:rsidR="000C68ED" w:rsidRPr="000C68ED" w:rsidRDefault="000C68ED" w:rsidP="002B238A">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AA0AE3" w14:textId="77777777" w:rsidR="000C68ED" w:rsidRPr="000C68ED" w:rsidRDefault="000C68ED" w:rsidP="002B238A">
            <w:pPr>
              <w:spacing w:after="0"/>
              <w:jc w:val="center"/>
              <w:rPr>
                <w:lang w:val="en-US"/>
              </w:rPr>
            </w:pPr>
            <w:r w:rsidRPr="000C68ED">
              <w:rPr>
                <w:lang w:val="en-US"/>
              </w:rPr>
              <w:t>SCS</w:t>
            </w:r>
          </w:p>
        </w:tc>
      </w:tr>
      <w:tr w:rsidR="000C68ED" w:rsidRPr="000C68ED" w14:paraId="43CDFF4F" w14:textId="77777777" w:rsidTr="002B238A">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602817D" w14:textId="77777777" w:rsidR="000C68ED" w:rsidRPr="000C68ED" w:rsidRDefault="000C68ED" w:rsidP="002B238A">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2E87D4" w14:textId="77777777" w:rsidR="000C68ED" w:rsidRPr="000C68ED" w:rsidRDefault="000C68ED" w:rsidP="002B238A">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1DADAD"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9CA1A3" w14:textId="77777777" w:rsidR="000C68ED" w:rsidRPr="000C68ED" w:rsidRDefault="000C68ED" w:rsidP="002B238A">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F1B140" w14:textId="77777777" w:rsidR="000C68ED" w:rsidRPr="000C68ED" w:rsidRDefault="000C68ED" w:rsidP="002B238A">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299F38" w14:textId="77777777" w:rsidR="000C68ED" w:rsidRPr="000C68ED" w:rsidRDefault="000C68ED" w:rsidP="002B238A">
            <w:pPr>
              <w:spacing w:after="0"/>
              <w:jc w:val="center"/>
              <w:rPr>
                <w:lang w:val="en-US"/>
              </w:rPr>
            </w:pPr>
            <w:r w:rsidRPr="000C68ED">
              <w:rPr>
                <w:lang w:val="en-US"/>
              </w:rPr>
              <w:t>15</w:t>
            </w:r>
          </w:p>
        </w:tc>
      </w:tr>
      <w:tr w:rsidR="000C68ED" w:rsidRPr="000C68ED" w14:paraId="22B8B7F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0C85CFA"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A3D683" w14:textId="77777777" w:rsidR="000C68ED" w:rsidRPr="000C68ED" w:rsidRDefault="000C68ED" w:rsidP="002B238A">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692472"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A826D8" w14:textId="77777777" w:rsidR="000C68ED" w:rsidRPr="000C68ED" w:rsidRDefault="000C68ED" w:rsidP="002B238A">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E70902" w14:textId="77777777" w:rsidR="000C68ED" w:rsidRPr="000C68ED" w:rsidRDefault="000C68ED" w:rsidP="002B238A">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5151B7" w14:textId="77777777" w:rsidR="000C68ED" w:rsidRPr="000C68ED" w:rsidRDefault="000C68ED" w:rsidP="002B238A">
            <w:pPr>
              <w:spacing w:after="0"/>
              <w:jc w:val="center"/>
              <w:rPr>
                <w:lang w:val="en-US"/>
              </w:rPr>
            </w:pPr>
            <w:r w:rsidRPr="000C68ED">
              <w:rPr>
                <w:lang w:val="en-US"/>
              </w:rPr>
              <w:t>30</w:t>
            </w:r>
          </w:p>
        </w:tc>
      </w:tr>
      <w:tr w:rsidR="000C68ED" w:rsidRPr="000C68ED" w14:paraId="2B39125E"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3765A72"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78877B" w14:textId="77777777" w:rsidR="000C68ED" w:rsidRPr="000C68ED" w:rsidRDefault="000C68ED" w:rsidP="002B238A">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F238C6"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78DB86" w14:textId="77777777" w:rsidR="000C68ED" w:rsidRPr="000C68ED" w:rsidRDefault="000C68ED" w:rsidP="002B238A">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8A641E" w14:textId="77777777" w:rsidR="000C68ED" w:rsidRPr="000C68ED" w:rsidRDefault="000C68ED" w:rsidP="002B238A">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2FB4D4" w14:textId="77777777" w:rsidR="000C68ED" w:rsidRPr="000C68ED" w:rsidRDefault="000C68ED" w:rsidP="002B238A">
            <w:pPr>
              <w:spacing w:after="0"/>
              <w:jc w:val="center"/>
              <w:rPr>
                <w:lang w:val="en-US"/>
              </w:rPr>
            </w:pPr>
            <w:r w:rsidRPr="000C68ED">
              <w:rPr>
                <w:lang w:val="en-US"/>
              </w:rPr>
              <w:t>15</w:t>
            </w:r>
          </w:p>
        </w:tc>
      </w:tr>
      <w:tr w:rsidR="000C68ED" w:rsidRPr="000C68ED" w14:paraId="2921A1F7"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782629C"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0DD8EE" w14:textId="77777777" w:rsidR="000C68ED" w:rsidRPr="000C68ED" w:rsidRDefault="000C68ED" w:rsidP="002B238A">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480FA1"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8C865B"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0B15FE" w14:textId="77777777" w:rsidR="000C68ED" w:rsidRPr="000C68ED" w:rsidRDefault="000C68ED" w:rsidP="002B238A">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578F4F" w14:textId="77777777" w:rsidR="000C68ED" w:rsidRPr="000C68ED" w:rsidRDefault="000C68ED" w:rsidP="002B238A">
            <w:pPr>
              <w:spacing w:after="0"/>
              <w:jc w:val="center"/>
              <w:rPr>
                <w:lang w:val="en-US"/>
              </w:rPr>
            </w:pPr>
            <w:r w:rsidRPr="000C68ED">
              <w:rPr>
                <w:lang w:val="en-US"/>
              </w:rPr>
              <w:t>30</w:t>
            </w:r>
          </w:p>
        </w:tc>
      </w:tr>
      <w:tr w:rsidR="000C68ED" w:rsidRPr="000C68ED" w14:paraId="51E0FE57"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A4F5986"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2A2686" w14:textId="77777777" w:rsidR="000C68ED" w:rsidRPr="000C68ED" w:rsidRDefault="000C68ED" w:rsidP="002B238A">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4A909"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A5AD9D"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0236BA" w14:textId="77777777" w:rsidR="000C68ED" w:rsidRPr="000C68ED" w:rsidRDefault="000C68ED" w:rsidP="002B238A">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FA5D7A" w14:textId="77777777" w:rsidR="000C68ED" w:rsidRPr="000C68ED" w:rsidRDefault="000C68ED" w:rsidP="002B238A">
            <w:pPr>
              <w:spacing w:after="0"/>
              <w:jc w:val="center"/>
              <w:rPr>
                <w:lang w:val="en-US"/>
              </w:rPr>
            </w:pPr>
            <w:r w:rsidRPr="000C68ED">
              <w:rPr>
                <w:lang w:val="en-US"/>
              </w:rPr>
              <w:t>30</w:t>
            </w:r>
          </w:p>
        </w:tc>
      </w:tr>
      <w:tr w:rsidR="000C68ED" w:rsidRPr="000C68ED" w14:paraId="2F220B29"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F8A3476"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0B5913" w14:textId="77777777" w:rsidR="000C68ED" w:rsidRPr="000C68ED" w:rsidRDefault="000C68ED" w:rsidP="002B238A">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50F4F"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0928A2"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68AE02" w14:textId="77777777" w:rsidR="000C68ED" w:rsidRPr="000C68ED" w:rsidRDefault="000C68ED" w:rsidP="002B238A">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E876CA" w14:textId="77777777" w:rsidR="000C68ED" w:rsidRPr="000C68ED" w:rsidRDefault="000C68ED" w:rsidP="002B238A">
            <w:pPr>
              <w:spacing w:after="0"/>
              <w:jc w:val="center"/>
              <w:rPr>
                <w:lang w:val="en-US"/>
              </w:rPr>
            </w:pPr>
            <w:r w:rsidRPr="000C68ED">
              <w:rPr>
                <w:lang w:val="en-US"/>
              </w:rPr>
              <w:t>30</w:t>
            </w:r>
          </w:p>
        </w:tc>
      </w:tr>
      <w:tr w:rsidR="000C68ED" w:rsidRPr="000C68ED" w14:paraId="636313AB" w14:textId="77777777" w:rsidTr="002B238A">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812ED53" w14:textId="77777777" w:rsidR="000C68ED" w:rsidRPr="000C68ED" w:rsidRDefault="000C68ED" w:rsidP="002B238A">
            <w:pPr>
              <w:spacing w:after="0"/>
              <w:jc w:val="center"/>
              <w:rPr>
                <w:lang w:val="en-US"/>
              </w:rPr>
            </w:pPr>
            <w:r w:rsidRPr="000C68ED">
              <w:rPr>
                <w:lang w:val="en-US"/>
              </w:rPr>
              <w:t>Interlaced Allocation</w:t>
            </w:r>
          </w:p>
          <w:p w14:paraId="1927634B" w14:textId="77777777" w:rsidR="000C68ED" w:rsidRPr="000C68ED" w:rsidRDefault="000C68ED" w:rsidP="002B238A">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18FB6E" w14:textId="77777777" w:rsidR="000C68ED" w:rsidRPr="000C68ED" w:rsidRDefault="000C68ED" w:rsidP="002B238A">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7273DE"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D3DB60" w14:textId="77777777" w:rsidR="000C68ED" w:rsidRPr="000C68ED" w:rsidRDefault="000C68ED" w:rsidP="002B238A">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93AF8A" w14:textId="77777777" w:rsidR="000C68ED" w:rsidRPr="000C68ED" w:rsidRDefault="000C68ED" w:rsidP="002B238A">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C22DC7" w14:textId="77777777" w:rsidR="000C68ED" w:rsidRPr="000C68ED" w:rsidRDefault="000C68ED" w:rsidP="002B238A">
            <w:pPr>
              <w:spacing w:after="0"/>
              <w:jc w:val="center"/>
              <w:rPr>
                <w:lang w:val="en-US"/>
              </w:rPr>
            </w:pPr>
            <w:r w:rsidRPr="000C68ED">
              <w:rPr>
                <w:lang w:val="en-US"/>
              </w:rPr>
              <w:t>15</w:t>
            </w:r>
          </w:p>
        </w:tc>
      </w:tr>
      <w:tr w:rsidR="000C68ED" w:rsidRPr="000C68ED" w14:paraId="6F9AE26E"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6AF66202"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1ACD3B" w14:textId="77777777" w:rsidR="000C68ED" w:rsidRPr="000C68ED" w:rsidRDefault="000C68ED" w:rsidP="002B238A">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0167D"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ABB33F" w14:textId="77777777" w:rsidR="000C68ED" w:rsidRPr="000C68ED" w:rsidRDefault="000C68ED" w:rsidP="002B238A">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0838B4" w14:textId="77777777" w:rsidR="000C68ED" w:rsidRPr="000C68ED" w:rsidRDefault="000C68ED" w:rsidP="002B238A">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740970" w14:textId="77777777" w:rsidR="000C68ED" w:rsidRPr="000C68ED" w:rsidRDefault="000C68ED" w:rsidP="002B238A">
            <w:pPr>
              <w:spacing w:after="0"/>
              <w:jc w:val="center"/>
              <w:rPr>
                <w:lang w:val="en-US"/>
              </w:rPr>
            </w:pPr>
            <w:r w:rsidRPr="000C68ED">
              <w:rPr>
                <w:lang w:val="en-US"/>
              </w:rPr>
              <w:t>30</w:t>
            </w:r>
          </w:p>
        </w:tc>
      </w:tr>
      <w:tr w:rsidR="000C68ED" w:rsidRPr="000C68ED" w14:paraId="523A6B85"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3ED8083"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67E074" w14:textId="77777777" w:rsidR="000C68ED" w:rsidRPr="000C68ED" w:rsidRDefault="000C68ED" w:rsidP="002B238A">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1AAB30"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26439B" w14:textId="77777777" w:rsidR="000C68ED" w:rsidRPr="000C68ED" w:rsidRDefault="000C68ED" w:rsidP="002B238A">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FC4BC0" w14:textId="77777777" w:rsidR="000C68ED" w:rsidRPr="000C68ED" w:rsidRDefault="000C68ED" w:rsidP="002B238A">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F2F8AA" w14:textId="77777777" w:rsidR="000C68ED" w:rsidRPr="000C68ED" w:rsidRDefault="000C68ED" w:rsidP="002B238A">
            <w:pPr>
              <w:spacing w:after="0"/>
              <w:jc w:val="center"/>
              <w:rPr>
                <w:lang w:val="en-US"/>
              </w:rPr>
            </w:pPr>
            <w:r w:rsidRPr="000C68ED">
              <w:rPr>
                <w:lang w:val="en-US"/>
              </w:rPr>
              <w:t>15</w:t>
            </w:r>
          </w:p>
        </w:tc>
      </w:tr>
      <w:tr w:rsidR="000C68ED" w:rsidRPr="000C68ED" w14:paraId="7EEC5ED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63BBE63"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03931C" w14:textId="77777777" w:rsidR="000C68ED" w:rsidRPr="000C68ED" w:rsidRDefault="000C68ED" w:rsidP="002B238A">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2F8D62"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4FDE3D"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0DAAE5" w14:textId="77777777" w:rsidR="000C68ED" w:rsidRPr="000C68ED" w:rsidRDefault="000C68ED" w:rsidP="002B238A">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61D9C7" w14:textId="77777777" w:rsidR="000C68ED" w:rsidRPr="000C68ED" w:rsidRDefault="000C68ED" w:rsidP="002B238A">
            <w:pPr>
              <w:spacing w:after="0"/>
              <w:jc w:val="center"/>
              <w:rPr>
                <w:lang w:val="en-US"/>
              </w:rPr>
            </w:pPr>
            <w:r w:rsidRPr="000C68ED">
              <w:rPr>
                <w:lang w:val="en-US"/>
              </w:rPr>
              <w:t>30</w:t>
            </w:r>
          </w:p>
        </w:tc>
      </w:tr>
      <w:tr w:rsidR="000C68ED" w:rsidRPr="000C68ED" w14:paraId="132D639A"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CFE4242"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40AFB9" w14:textId="77777777" w:rsidR="000C68ED" w:rsidRPr="000C68ED" w:rsidRDefault="000C68ED" w:rsidP="002B238A">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22C91"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9480C8"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1D44C8" w14:textId="77777777" w:rsidR="000C68ED" w:rsidRPr="000C68ED" w:rsidRDefault="000C68ED" w:rsidP="002B238A">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E49B7A" w14:textId="77777777" w:rsidR="000C68ED" w:rsidRPr="000C68ED" w:rsidRDefault="000C68ED" w:rsidP="002B238A">
            <w:pPr>
              <w:spacing w:after="0"/>
              <w:jc w:val="center"/>
              <w:rPr>
                <w:lang w:val="en-US"/>
              </w:rPr>
            </w:pPr>
            <w:r w:rsidRPr="000C68ED">
              <w:rPr>
                <w:lang w:val="en-US"/>
              </w:rPr>
              <w:t>30</w:t>
            </w:r>
          </w:p>
        </w:tc>
      </w:tr>
      <w:tr w:rsidR="000C68ED" w:rsidRPr="000C68ED" w14:paraId="0603B99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F52BAF9"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DBCCDB" w14:textId="77777777" w:rsidR="000C68ED" w:rsidRPr="000C68ED" w:rsidRDefault="000C68ED" w:rsidP="002B238A">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4EC4B4"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DCEA61"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1885E6" w14:textId="77777777" w:rsidR="000C68ED" w:rsidRPr="000C68ED" w:rsidRDefault="000C68ED" w:rsidP="002B238A">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D5895E" w14:textId="77777777" w:rsidR="000C68ED" w:rsidRPr="000C68ED" w:rsidRDefault="000C68ED" w:rsidP="002B238A">
            <w:pPr>
              <w:spacing w:after="0"/>
              <w:jc w:val="center"/>
              <w:rPr>
                <w:lang w:val="en-US"/>
              </w:rPr>
            </w:pPr>
            <w:r w:rsidRPr="000C68ED">
              <w:rPr>
                <w:lang w:val="en-US"/>
              </w:rPr>
              <w:t>30</w:t>
            </w:r>
          </w:p>
        </w:tc>
      </w:tr>
      <w:tr w:rsidR="000C68ED" w:rsidRPr="000C68ED" w14:paraId="22733B19" w14:textId="77777777" w:rsidTr="002B238A">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7F277B1" w14:textId="77777777" w:rsidR="000C68ED" w:rsidRPr="000C68ED" w:rsidRDefault="000C68ED" w:rsidP="002B238A">
            <w:pPr>
              <w:spacing w:after="0"/>
              <w:jc w:val="center"/>
              <w:rPr>
                <w:lang w:val="en-US"/>
              </w:rPr>
            </w:pPr>
            <w:r w:rsidRPr="000C68ED">
              <w:rPr>
                <w:lang w:val="en-US"/>
              </w:rPr>
              <w:t xml:space="preserve">Wide band </w:t>
            </w:r>
          </w:p>
          <w:p w14:paraId="0BE6ABDA" w14:textId="77777777" w:rsidR="000C68ED" w:rsidRPr="000C68ED" w:rsidRDefault="000C68ED" w:rsidP="002B238A">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B88E9" w14:textId="77777777" w:rsidR="000C68ED" w:rsidRPr="000C68ED" w:rsidRDefault="000C68ED" w:rsidP="002B238A">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A02DC1"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084086" w14:textId="77777777" w:rsidR="000C68ED" w:rsidRPr="000C68ED" w:rsidRDefault="000C68ED" w:rsidP="002B238A">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A00E73" w14:textId="77777777" w:rsidR="000C68ED" w:rsidRPr="000C68ED" w:rsidRDefault="000C68ED" w:rsidP="002B238A">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572D56" w14:textId="77777777" w:rsidR="000C68ED" w:rsidRPr="000C68ED" w:rsidRDefault="000C68ED" w:rsidP="002B238A">
            <w:pPr>
              <w:spacing w:after="0"/>
              <w:jc w:val="center"/>
              <w:rPr>
                <w:lang w:val="en-US"/>
              </w:rPr>
            </w:pPr>
            <w:r w:rsidRPr="000C68ED">
              <w:rPr>
                <w:lang w:val="en-US"/>
              </w:rPr>
              <w:t>15</w:t>
            </w:r>
          </w:p>
        </w:tc>
      </w:tr>
      <w:tr w:rsidR="000C68ED" w:rsidRPr="000C68ED" w14:paraId="5F37920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9AEF56A"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09BA5A" w14:textId="77777777" w:rsidR="000C68ED" w:rsidRPr="000C68ED" w:rsidRDefault="000C68ED" w:rsidP="002B238A">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83ED62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DAB6121"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2B9EE4D" w14:textId="77777777" w:rsidR="000C68ED" w:rsidRPr="000C68ED" w:rsidRDefault="000C68ED" w:rsidP="002B238A">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1F7EC78" w14:textId="77777777" w:rsidR="000C68ED" w:rsidRPr="000C68ED" w:rsidRDefault="000C68ED" w:rsidP="002B238A">
            <w:pPr>
              <w:spacing w:after="0"/>
              <w:jc w:val="center"/>
              <w:rPr>
                <w:lang w:val="en-US"/>
              </w:rPr>
            </w:pPr>
            <w:r w:rsidRPr="000C68ED">
              <w:rPr>
                <w:lang w:val="en-US"/>
              </w:rPr>
              <w:t>30</w:t>
            </w:r>
          </w:p>
        </w:tc>
      </w:tr>
      <w:tr w:rsidR="000C68ED" w:rsidRPr="000C68ED" w14:paraId="2CFE9B44"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1EA1FF5"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D8FF27" w14:textId="77777777" w:rsidR="000C68ED" w:rsidRPr="000C68ED" w:rsidRDefault="000C68ED" w:rsidP="002B238A">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C14C77"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A9F4E24"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C859DE9" w14:textId="77777777" w:rsidR="000C68ED" w:rsidRPr="000C68ED" w:rsidRDefault="000C68ED" w:rsidP="002B238A">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D07BD85" w14:textId="77777777" w:rsidR="000C68ED" w:rsidRPr="000C68ED" w:rsidRDefault="000C68ED" w:rsidP="002B238A">
            <w:pPr>
              <w:spacing w:after="0"/>
              <w:jc w:val="center"/>
              <w:rPr>
                <w:lang w:val="en-US"/>
              </w:rPr>
            </w:pPr>
            <w:r w:rsidRPr="000C68ED">
              <w:rPr>
                <w:lang w:val="en-US"/>
              </w:rPr>
              <w:t>30</w:t>
            </w:r>
          </w:p>
        </w:tc>
      </w:tr>
      <w:tr w:rsidR="000C68ED" w:rsidRPr="000C68ED" w14:paraId="4F392CA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3E975499"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E9543B4" w14:textId="77777777" w:rsidR="000C68ED" w:rsidRPr="000C68ED" w:rsidRDefault="000C68ED" w:rsidP="002B238A">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F532D3A"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44FAE5EF"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6853CFD3" w14:textId="77777777" w:rsidR="000C68ED" w:rsidRPr="000C68ED" w:rsidRDefault="000C68ED" w:rsidP="002B238A">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7258AEDC" w14:textId="77777777" w:rsidR="000C68ED" w:rsidRPr="000C68ED" w:rsidRDefault="000C68ED" w:rsidP="002B238A">
            <w:pPr>
              <w:spacing w:after="0"/>
              <w:jc w:val="center"/>
              <w:rPr>
                <w:lang w:val="en-US"/>
              </w:rPr>
            </w:pPr>
            <w:r w:rsidRPr="000C68ED">
              <w:rPr>
                <w:lang w:val="en-US"/>
              </w:rPr>
              <w:t>30</w:t>
            </w:r>
          </w:p>
        </w:tc>
      </w:tr>
      <w:tr w:rsidR="000C68ED" w:rsidRPr="000C68ED" w14:paraId="4CB813B9"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F71D5F5"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29FE0F" w14:textId="77777777" w:rsidR="000C68ED" w:rsidRPr="000C68ED" w:rsidRDefault="000C68ED" w:rsidP="002B238A">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F044810"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24D53A6"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8EC5E0" w14:textId="77777777" w:rsidR="000C68ED" w:rsidRPr="000C68ED" w:rsidRDefault="000C68ED" w:rsidP="002B238A">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F49C92F" w14:textId="77777777" w:rsidR="000C68ED" w:rsidRPr="000C68ED" w:rsidRDefault="000C68ED" w:rsidP="002B238A">
            <w:pPr>
              <w:spacing w:after="0"/>
              <w:jc w:val="center"/>
              <w:rPr>
                <w:lang w:val="en-US"/>
              </w:rPr>
            </w:pPr>
            <w:r w:rsidRPr="000C68ED">
              <w:rPr>
                <w:lang w:val="en-US"/>
              </w:rPr>
              <w:t>30</w:t>
            </w:r>
          </w:p>
        </w:tc>
      </w:tr>
      <w:tr w:rsidR="000C68ED" w:rsidRPr="000C68ED" w14:paraId="6C753ED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CD97F97"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00A676" w14:textId="77777777" w:rsidR="000C68ED" w:rsidRPr="000C68ED" w:rsidRDefault="000C68ED" w:rsidP="002B238A">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6FED834"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9B92CD7"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FFA07CD" w14:textId="77777777" w:rsidR="000C68ED" w:rsidRPr="000C68ED" w:rsidRDefault="000C68ED" w:rsidP="002B238A">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60A1931" w14:textId="77777777" w:rsidR="000C68ED" w:rsidRPr="000C68ED" w:rsidRDefault="000C68ED" w:rsidP="002B238A">
            <w:pPr>
              <w:spacing w:after="0"/>
              <w:jc w:val="center"/>
              <w:rPr>
                <w:lang w:val="en-US"/>
              </w:rPr>
            </w:pPr>
            <w:r w:rsidRPr="000C68ED">
              <w:rPr>
                <w:lang w:val="en-US"/>
              </w:rPr>
              <w:t>30</w:t>
            </w:r>
          </w:p>
        </w:tc>
      </w:tr>
      <w:tr w:rsidR="000C68ED" w:rsidRPr="000C68ED" w14:paraId="18C9DAAC"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8F8E0B3"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ED11329" w14:textId="77777777" w:rsidR="000C68ED" w:rsidRPr="000C68ED" w:rsidRDefault="000C68ED" w:rsidP="002B238A">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5D8E775"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D344BFF"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A543CF8" w14:textId="77777777" w:rsidR="000C68ED" w:rsidRPr="000C68ED" w:rsidRDefault="000C68ED" w:rsidP="002B238A">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CB3CCEF" w14:textId="77777777" w:rsidR="000C68ED" w:rsidRPr="000C68ED" w:rsidRDefault="000C68ED" w:rsidP="002B238A">
            <w:pPr>
              <w:spacing w:after="0"/>
              <w:jc w:val="center"/>
              <w:rPr>
                <w:lang w:val="en-US"/>
              </w:rPr>
            </w:pPr>
            <w:r w:rsidRPr="000C68ED">
              <w:rPr>
                <w:lang w:val="en-US"/>
              </w:rPr>
              <w:t>30</w:t>
            </w:r>
          </w:p>
        </w:tc>
      </w:tr>
      <w:tr w:rsidR="000C68ED" w:rsidRPr="000C68ED" w14:paraId="754ECA2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D6B70D"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393AE6" w14:textId="77777777" w:rsidR="000C68ED" w:rsidRPr="000C68ED" w:rsidRDefault="000C68ED" w:rsidP="002B238A">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89566D6"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697256B"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F832F25" w14:textId="77777777" w:rsidR="000C68ED" w:rsidRPr="000C68ED" w:rsidRDefault="000C68ED" w:rsidP="002B238A">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6B47DE7" w14:textId="77777777" w:rsidR="000C68ED" w:rsidRPr="000C68ED" w:rsidRDefault="000C68ED" w:rsidP="002B238A">
            <w:pPr>
              <w:spacing w:after="0"/>
              <w:jc w:val="center"/>
              <w:rPr>
                <w:lang w:val="en-US"/>
              </w:rPr>
            </w:pPr>
            <w:r w:rsidRPr="000C68ED">
              <w:rPr>
                <w:lang w:val="en-US"/>
              </w:rPr>
              <w:t>30</w:t>
            </w:r>
          </w:p>
        </w:tc>
      </w:tr>
      <w:tr w:rsidR="000C68ED" w:rsidRPr="000C68ED" w14:paraId="37467C8B"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AAD2B34"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5F5438" w14:textId="77777777" w:rsidR="000C68ED" w:rsidRPr="000C68ED" w:rsidRDefault="000C68ED" w:rsidP="002B238A">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2E9228"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9A9C9A4"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A992DD" w14:textId="77777777" w:rsidR="000C68ED" w:rsidRPr="000C68ED" w:rsidRDefault="000C68ED" w:rsidP="002B238A">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173EC8B" w14:textId="77777777" w:rsidR="000C68ED" w:rsidRPr="000C68ED" w:rsidRDefault="000C68ED" w:rsidP="002B238A">
            <w:pPr>
              <w:spacing w:after="0"/>
              <w:jc w:val="center"/>
              <w:rPr>
                <w:lang w:val="en-US"/>
              </w:rPr>
            </w:pPr>
            <w:r w:rsidRPr="000C68ED">
              <w:rPr>
                <w:lang w:val="en-US"/>
              </w:rPr>
              <w:t>30</w:t>
            </w:r>
          </w:p>
        </w:tc>
      </w:tr>
      <w:tr w:rsidR="000C68ED" w:rsidRPr="000C68ED" w14:paraId="5DCF6C6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624C2F4"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57D80A" w14:textId="77777777" w:rsidR="000C68ED" w:rsidRPr="000C68ED" w:rsidRDefault="000C68ED" w:rsidP="002B238A">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407E9D3"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EA21699"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49C859" w14:textId="77777777" w:rsidR="000C68ED" w:rsidRPr="000C68ED" w:rsidRDefault="000C68ED" w:rsidP="002B238A">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897ACDD" w14:textId="77777777" w:rsidR="000C68ED" w:rsidRPr="000C68ED" w:rsidRDefault="000C68ED" w:rsidP="002B238A">
            <w:pPr>
              <w:spacing w:after="0"/>
              <w:jc w:val="center"/>
              <w:rPr>
                <w:lang w:val="en-US"/>
              </w:rPr>
            </w:pPr>
            <w:r w:rsidRPr="000C68ED">
              <w:rPr>
                <w:lang w:val="en-US"/>
              </w:rPr>
              <w:t>30</w:t>
            </w:r>
          </w:p>
        </w:tc>
      </w:tr>
      <w:tr w:rsidR="000C68ED" w:rsidRPr="000C68ED" w14:paraId="1ABDAFB1"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97EAE9D"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FDBF44" w14:textId="77777777" w:rsidR="000C68ED" w:rsidRPr="000C68ED" w:rsidRDefault="000C68ED" w:rsidP="002B238A">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09F3B7E"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7BA158F"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8D9DF0C" w14:textId="77777777" w:rsidR="000C68ED" w:rsidRPr="000C68ED" w:rsidRDefault="000C68ED" w:rsidP="002B238A">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94EAFDE" w14:textId="77777777" w:rsidR="000C68ED" w:rsidRPr="000C68ED" w:rsidRDefault="000C68ED" w:rsidP="002B238A">
            <w:pPr>
              <w:spacing w:after="0"/>
              <w:jc w:val="center"/>
              <w:rPr>
                <w:lang w:val="en-US"/>
              </w:rPr>
            </w:pPr>
            <w:r w:rsidRPr="000C68ED">
              <w:rPr>
                <w:lang w:val="en-US"/>
              </w:rPr>
              <w:t>30</w:t>
            </w:r>
          </w:p>
        </w:tc>
      </w:tr>
      <w:tr w:rsidR="000C68ED" w:rsidRPr="000C68ED" w14:paraId="55EDF106"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A09DD2F"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77743A4" w14:textId="77777777" w:rsidR="000C68ED" w:rsidRPr="000C68ED" w:rsidRDefault="000C68ED" w:rsidP="002B238A">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6AD640"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EAA2FC3"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1F735DC" w14:textId="77777777" w:rsidR="000C68ED" w:rsidRPr="000C68ED" w:rsidRDefault="000C68ED" w:rsidP="002B238A">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3DA39F3" w14:textId="77777777" w:rsidR="000C68ED" w:rsidRPr="000C68ED" w:rsidRDefault="000C68ED" w:rsidP="002B238A">
            <w:pPr>
              <w:spacing w:after="0"/>
              <w:jc w:val="center"/>
              <w:rPr>
                <w:lang w:val="en-US"/>
              </w:rPr>
            </w:pPr>
            <w:r w:rsidRPr="000C68ED">
              <w:rPr>
                <w:lang w:val="en-US"/>
              </w:rPr>
              <w:t>30</w:t>
            </w:r>
          </w:p>
        </w:tc>
      </w:tr>
      <w:tr w:rsidR="000C68ED" w:rsidRPr="000C68ED" w14:paraId="08B8EB2D"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444538A"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C459F3C" w14:textId="77777777" w:rsidR="000C68ED" w:rsidRPr="000C68ED" w:rsidRDefault="000C68ED" w:rsidP="002B238A">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5FAB34A"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DBCE657"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DD63E3" w14:textId="77777777" w:rsidR="000C68ED" w:rsidRPr="000C68ED" w:rsidRDefault="000C68ED" w:rsidP="002B238A">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4DAB7E" w14:textId="77777777" w:rsidR="000C68ED" w:rsidRPr="000C68ED" w:rsidRDefault="000C68ED" w:rsidP="002B238A">
            <w:pPr>
              <w:spacing w:after="0"/>
              <w:jc w:val="center"/>
              <w:rPr>
                <w:lang w:val="en-US"/>
              </w:rPr>
            </w:pPr>
            <w:r w:rsidRPr="000C68ED">
              <w:rPr>
                <w:lang w:val="en-US"/>
              </w:rPr>
              <w:t>30</w:t>
            </w:r>
          </w:p>
        </w:tc>
      </w:tr>
      <w:tr w:rsidR="000C68ED" w:rsidRPr="000C68ED" w14:paraId="5C98D74A"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922CE20"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4A84FC" w14:textId="77777777" w:rsidR="000C68ED" w:rsidRPr="000C68ED" w:rsidRDefault="000C68ED" w:rsidP="002B238A">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0DC657A"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22DE06C"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50766AD" w14:textId="77777777" w:rsidR="000C68ED" w:rsidRPr="000C68ED" w:rsidRDefault="000C68ED" w:rsidP="002B238A">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7FAD3B7" w14:textId="77777777" w:rsidR="000C68ED" w:rsidRPr="000C68ED" w:rsidRDefault="000C68ED" w:rsidP="002B238A">
            <w:pPr>
              <w:spacing w:after="0"/>
              <w:jc w:val="center"/>
              <w:rPr>
                <w:lang w:val="en-US"/>
              </w:rPr>
            </w:pPr>
            <w:r w:rsidRPr="000C68ED">
              <w:rPr>
                <w:lang w:val="en-US"/>
              </w:rPr>
              <w:t>30</w:t>
            </w:r>
          </w:p>
        </w:tc>
      </w:tr>
      <w:tr w:rsidR="000C68ED" w:rsidRPr="000C68ED" w14:paraId="44A4835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E881A7B"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6CD066" w14:textId="77777777" w:rsidR="000C68ED" w:rsidRPr="000C68ED" w:rsidRDefault="000C68ED" w:rsidP="002B238A">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83D2AA"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735961B"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DCC5530" w14:textId="77777777" w:rsidR="000C68ED" w:rsidRPr="000C68ED" w:rsidRDefault="000C68ED" w:rsidP="002B238A">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2ECE1F0" w14:textId="77777777" w:rsidR="000C68ED" w:rsidRPr="000C68ED" w:rsidRDefault="000C68ED" w:rsidP="002B238A">
            <w:pPr>
              <w:spacing w:after="0"/>
              <w:jc w:val="center"/>
              <w:rPr>
                <w:lang w:val="en-US"/>
              </w:rPr>
            </w:pPr>
            <w:r w:rsidRPr="000C68ED">
              <w:rPr>
                <w:lang w:val="en-US"/>
              </w:rPr>
              <w:t>30</w:t>
            </w:r>
          </w:p>
        </w:tc>
      </w:tr>
      <w:tr w:rsidR="000C68ED" w:rsidRPr="000C68ED" w14:paraId="054413B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4E66B5"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C71502" w14:textId="77777777" w:rsidR="000C68ED" w:rsidRPr="000C68ED" w:rsidRDefault="000C68ED" w:rsidP="002B238A">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7DACE4"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85E8564"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3009A4" w14:textId="77777777" w:rsidR="000C68ED" w:rsidRPr="000C68ED" w:rsidRDefault="000C68ED" w:rsidP="002B238A">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EEE140" w14:textId="77777777" w:rsidR="000C68ED" w:rsidRPr="000C68ED" w:rsidRDefault="000C68ED" w:rsidP="002B238A">
            <w:pPr>
              <w:spacing w:after="0"/>
              <w:jc w:val="center"/>
              <w:rPr>
                <w:lang w:val="en-US"/>
              </w:rPr>
            </w:pPr>
            <w:r w:rsidRPr="000C68ED">
              <w:rPr>
                <w:lang w:val="en-US"/>
              </w:rPr>
              <w:t>30</w:t>
            </w:r>
          </w:p>
        </w:tc>
      </w:tr>
      <w:tr w:rsidR="000C68ED" w:rsidRPr="000C68ED" w14:paraId="57B3496F"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B5278D"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BB1E6C" w14:textId="77777777" w:rsidR="000C68ED" w:rsidRPr="000C68ED" w:rsidRDefault="000C68ED" w:rsidP="002B238A">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C8AD2AD" w14:textId="77777777" w:rsidR="000C68ED" w:rsidRPr="000C68ED" w:rsidRDefault="000C68ED" w:rsidP="002B238A">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C10E97" w14:textId="77777777" w:rsidR="000C68ED" w:rsidRPr="000C68ED" w:rsidRDefault="000C68ED" w:rsidP="002B238A">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D59853A" w14:textId="77777777" w:rsidR="000C68ED" w:rsidRPr="000C68ED" w:rsidRDefault="000C68ED" w:rsidP="002B238A">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E590220" w14:textId="77777777" w:rsidR="000C68ED" w:rsidRPr="000C68ED" w:rsidRDefault="000C68ED" w:rsidP="002B238A">
            <w:pPr>
              <w:spacing w:after="0"/>
              <w:jc w:val="center"/>
              <w:rPr>
                <w:lang w:val="en-US" w:eastAsia="en-GB"/>
              </w:rPr>
            </w:pPr>
            <w:r w:rsidRPr="000C68ED">
              <w:rPr>
                <w:lang w:val="en-US" w:eastAsia="en-GB"/>
              </w:rPr>
              <w:t>30</w:t>
            </w:r>
          </w:p>
        </w:tc>
      </w:tr>
      <w:tr w:rsidR="000C68ED" w:rsidRPr="000C68ED" w14:paraId="53860FB6" w14:textId="77777777" w:rsidTr="002B238A">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14150FED" w14:textId="77777777" w:rsidR="000C68ED" w:rsidRPr="000C68ED" w:rsidRDefault="000C68ED" w:rsidP="002B238A">
            <w:pPr>
              <w:spacing w:after="0"/>
              <w:jc w:val="center"/>
              <w:rPr>
                <w:lang w:val="en-US"/>
              </w:rPr>
            </w:pPr>
            <w:r w:rsidRPr="000C68ED">
              <w:rPr>
                <w:lang w:val="en-US"/>
              </w:rPr>
              <w:t xml:space="preserve">Wide band </w:t>
            </w:r>
          </w:p>
          <w:p w14:paraId="0710C075" w14:textId="77777777" w:rsidR="000C68ED" w:rsidRPr="000C68ED" w:rsidRDefault="000C68ED" w:rsidP="002B238A">
            <w:pPr>
              <w:spacing w:after="0"/>
              <w:jc w:val="center"/>
              <w:rPr>
                <w:lang w:val="en-US"/>
              </w:rPr>
            </w:pPr>
            <w:r w:rsidRPr="000C68ED">
              <w:rPr>
                <w:lang w:val="en-US"/>
              </w:rPr>
              <w:t xml:space="preserve">Interlaced </w:t>
            </w:r>
          </w:p>
          <w:p w14:paraId="28B3F550" w14:textId="77777777" w:rsidR="000C68ED" w:rsidRPr="000C68ED" w:rsidRDefault="000C68ED" w:rsidP="002B238A">
            <w:pPr>
              <w:spacing w:after="0"/>
              <w:jc w:val="center"/>
              <w:rPr>
                <w:lang w:val="en-US"/>
              </w:rPr>
            </w:pPr>
            <w:r w:rsidRPr="000C68ED">
              <w:rPr>
                <w:lang w:val="en-US"/>
              </w:rPr>
              <w:t>Operation</w:t>
            </w:r>
          </w:p>
          <w:p w14:paraId="1AD6C95E" w14:textId="77777777" w:rsidR="000C68ED" w:rsidRPr="000C68ED" w:rsidRDefault="000C68ED" w:rsidP="002B238A">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CF7E3AE" w14:textId="77777777" w:rsidR="000C68ED" w:rsidRPr="000C68ED" w:rsidRDefault="000C68ED" w:rsidP="002B238A">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CE65D76"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C9C23C6" w14:textId="77777777" w:rsidR="000C68ED" w:rsidRPr="000C68ED" w:rsidRDefault="000C68ED" w:rsidP="002B238A">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154DB5" w14:textId="77777777" w:rsidR="000C68ED" w:rsidRPr="000C68ED" w:rsidRDefault="000C68ED" w:rsidP="002B238A">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552C617" w14:textId="77777777" w:rsidR="000C68ED" w:rsidRPr="000C68ED" w:rsidRDefault="000C68ED" w:rsidP="002B238A">
            <w:pPr>
              <w:spacing w:after="0"/>
              <w:jc w:val="center"/>
              <w:rPr>
                <w:lang w:val="en-US"/>
              </w:rPr>
            </w:pPr>
            <w:r w:rsidRPr="000C68ED">
              <w:rPr>
                <w:lang w:val="en-US"/>
              </w:rPr>
              <w:t>15</w:t>
            </w:r>
          </w:p>
        </w:tc>
      </w:tr>
      <w:tr w:rsidR="000C68ED" w:rsidRPr="000C68ED" w14:paraId="7B30621B"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9158B2A"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88A021" w14:textId="77777777" w:rsidR="000C68ED" w:rsidRPr="000C68ED" w:rsidRDefault="000C68ED" w:rsidP="002B238A">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673CB9B"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56ED4C"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DA5D58" w14:textId="77777777" w:rsidR="000C68ED" w:rsidRPr="000C68ED" w:rsidRDefault="000C68ED" w:rsidP="002B238A">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C3BBF8D" w14:textId="77777777" w:rsidR="000C68ED" w:rsidRPr="000C68ED" w:rsidRDefault="000C68ED" w:rsidP="002B238A">
            <w:pPr>
              <w:spacing w:after="0"/>
              <w:jc w:val="center"/>
              <w:rPr>
                <w:lang w:val="en-US"/>
              </w:rPr>
            </w:pPr>
            <w:r w:rsidRPr="000C68ED">
              <w:rPr>
                <w:lang w:val="en-US"/>
              </w:rPr>
              <w:t>30</w:t>
            </w:r>
          </w:p>
        </w:tc>
      </w:tr>
      <w:tr w:rsidR="000C68ED" w:rsidRPr="000C68ED" w14:paraId="50F51AC7"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A309681"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50A8D89" w14:textId="77777777" w:rsidR="000C68ED" w:rsidRPr="000C68ED" w:rsidRDefault="000C68ED" w:rsidP="002B238A">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0E47CDE"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896F7AF"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A8E6C4" w14:textId="77777777" w:rsidR="000C68ED" w:rsidRPr="000C68ED" w:rsidRDefault="000C68ED" w:rsidP="002B238A">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A9CB9E" w14:textId="77777777" w:rsidR="000C68ED" w:rsidRPr="000C68ED" w:rsidRDefault="000C68ED" w:rsidP="002B238A">
            <w:pPr>
              <w:spacing w:after="0"/>
              <w:jc w:val="center"/>
              <w:rPr>
                <w:lang w:val="en-US"/>
              </w:rPr>
            </w:pPr>
            <w:r w:rsidRPr="000C68ED">
              <w:rPr>
                <w:lang w:val="en-US"/>
              </w:rPr>
              <w:t>30</w:t>
            </w:r>
          </w:p>
        </w:tc>
      </w:tr>
      <w:tr w:rsidR="000C68ED" w:rsidRPr="000C68ED" w14:paraId="02B80784"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66112ED7"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C3ED32F" w14:textId="77777777" w:rsidR="000C68ED" w:rsidRPr="000C68ED" w:rsidRDefault="000C68ED" w:rsidP="002B238A">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51388D30"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18D3F7C" w14:textId="77777777" w:rsidR="000C68ED" w:rsidRPr="000C68ED" w:rsidRDefault="000C68ED" w:rsidP="002B238A">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22C931BE" w14:textId="77777777" w:rsidR="000C68ED" w:rsidRPr="000C68ED" w:rsidRDefault="000C68ED" w:rsidP="002B238A">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1B861A9F" w14:textId="77777777" w:rsidR="000C68ED" w:rsidRPr="000C68ED" w:rsidRDefault="000C68ED" w:rsidP="002B238A">
            <w:pPr>
              <w:spacing w:after="0"/>
              <w:jc w:val="center"/>
              <w:rPr>
                <w:lang w:val="en-US"/>
              </w:rPr>
            </w:pPr>
            <w:r w:rsidRPr="000C68ED">
              <w:rPr>
                <w:lang w:val="en-US"/>
              </w:rPr>
              <w:t>30</w:t>
            </w:r>
          </w:p>
        </w:tc>
      </w:tr>
      <w:tr w:rsidR="000C68ED" w:rsidRPr="000C68ED" w14:paraId="7BFCE5DD"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050231"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3212F2" w14:textId="77777777" w:rsidR="000C68ED" w:rsidRPr="000C68ED" w:rsidRDefault="000C68ED" w:rsidP="002B238A">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C0D8763"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E0FA0A8"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8931E07" w14:textId="77777777" w:rsidR="000C68ED" w:rsidRPr="000C68ED" w:rsidRDefault="000C68ED" w:rsidP="002B238A">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EF3D9F2" w14:textId="77777777" w:rsidR="000C68ED" w:rsidRPr="000C68ED" w:rsidRDefault="000C68ED" w:rsidP="002B238A">
            <w:pPr>
              <w:spacing w:after="0"/>
              <w:jc w:val="center"/>
              <w:rPr>
                <w:lang w:val="en-US"/>
              </w:rPr>
            </w:pPr>
            <w:r w:rsidRPr="000C68ED">
              <w:rPr>
                <w:lang w:val="en-US"/>
              </w:rPr>
              <w:t>30</w:t>
            </w:r>
          </w:p>
        </w:tc>
      </w:tr>
      <w:tr w:rsidR="000C68ED" w:rsidRPr="000C68ED" w14:paraId="005DFD4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00B3E08"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577E5E" w14:textId="77777777" w:rsidR="000C68ED" w:rsidRPr="000C68ED" w:rsidRDefault="000C68ED" w:rsidP="002B238A">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9979E3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89E4594"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AE01A2E" w14:textId="77777777" w:rsidR="000C68ED" w:rsidRPr="000C68ED" w:rsidRDefault="000C68ED" w:rsidP="002B238A">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2592145" w14:textId="77777777" w:rsidR="000C68ED" w:rsidRPr="000C68ED" w:rsidRDefault="000C68ED" w:rsidP="002B238A">
            <w:pPr>
              <w:spacing w:after="0"/>
              <w:jc w:val="center"/>
              <w:rPr>
                <w:lang w:val="en-US"/>
              </w:rPr>
            </w:pPr>
            <w:r w:rsidRPr="000C68ED">
              <w:rPr>
                <w:lang w:val="en-US"/>
              </w:rPr>
              <w:t>30</w:t>
            </w:r>
          </w:p>
        </w:tc>
      </w:tr>
      <w:tr w:rsidR="000C68ED" w:rsidRPr="000C68ED" w14:paraId="3BBB8D10"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0CA62E3"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406CFD" w14:textId="77777777" w:rsidR="000C68ED" w:rsidRPr="000C68ED" w:rsidRDefault="000C68ED" w:rsidP="002B238A">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5A21BE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1609CB"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382A184" w14:textId="77777777" w:rsidR="000C68ED" w:rsidRPr="000C68ED" w:rsidRDefault="000C68ED" w:rsidP="002B238A">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57B06AA" w14:textId="77777777" w:rsidR="000C68ED" w:rsidRPr="000C68ED" w:rsidRDefault="000C68ED" w:rsidP="002B238A">
            <w:pPr>
              <w:spacing w:after="0"/>
              <w:jc w:val="center"/>
              <w:rPr>
                <w:lang w:val="en-US"/>
              </w:rPr>
            </w:pPr>
            <w:r w:rsidRPr="000C68ED">
              <w:rPr>
                <w:lang w:val="en-US"/>
              </w:rPr>
              <w:t>30</w:t>
            </w:r>
          </w:p>
        </w:tc>
      </w:tr>
      <w:tr w:rsidR="000C68ED" w:rsidRPr="000C68ED" w14:paraId="472E5F31"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51F6878"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F78C46" w14:textId="77777777" w:rsidR="000C68ED" w:rsidRPr="000C68ED" w:rsidRDefault="000C68ED" w:rsidP="002B238A">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3CD3A9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E6311"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13B4856" w14:textId="77777777" w:rsidR="000C68ED" w:rsidRPr="000C68ED" w:rsidRDefault="000C68ED" w:rsidP="002B238A">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52D7D2" w14:textId="77777777" w:rsidR="000C68ED" w:rsidRPr="000C68ED" w:rsidRDefault="000C68ED" w:rsidP="002B238A">
            <w:pPr>
              <w:spacing w:after="0"/>
              <w:jc w:val="center"/>
              <w:rPr>
                <w:lang w:val="en-US"/>
              </w:rPr>
            </w:pPr>
            <w:r w:rsidRPr="000C68ED">
              <w:rPr>
                <w:lang w:val="en-US"/>
              </w:rPr>
              <w:t>30</w:t>
            </w:r>
          </w:p>
        </w:tc>
      </w:tr>
      <w:tr w:rsidR="000C68ED" w:rsidRPr="000C68ED" w14:paraId="5B214CD2"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906B4B7"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14FA91E" w14:textId="77777777" w:rsidR="000C68ED" w:rsidRPr="000C68ED" w:rsidRDefault="000C68ED" w:rsidP="002B238A">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817DF88"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6E73327" w14:textId="77777777" w:rsidR="000C68ED" w:rsidRPr="000C68ED" w:rsidRDefault="000C68ED" w:rsidP="002B238A">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EA25BB3" w14:textId="77777777" w:rsidR="000C68ED" w:rsidRPr="000C68ED" w:rsidRDefault="000C68ED" w:rsidP="002B238A">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A4B785" w14:textId="77777777" w:rsidR="000C68ED" w:rsidRPr="000C68ED" w:rsidRDefault="000C68ED" w:rsidP="002B238A">
            <w:pPr>
              <w:spacing w:after="0"/>
              <w:jc w:val="center"/>
              <w:rPr>
                <w:lang w:val="en-US"/>
              </w:rPr>
            </w:pPr>
            <w:r w:rsidRPr="000C68ED">
              <w:rPr>
                <w:lang w:val="en-US"/>
              </w:rPr>
              <w:t>30</w:t>
            </w:r>
          </w:p>
        </w:tc>
      </w:tr>
      <w:tr w:rsidR="000C68ED" w:rsidRPr="000C68ED" w14:paraId="664D0AB6"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78CF686"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DA2B2C" w14:textId="77777777" w:rsidR="000C68ED" w:rsidRPr="000C68ED" w:rsidRDefault="000C68ED" w:rsidP="002B238A">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DB73589"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8DC0F4"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13037F7" w14:textId="77777777" w:rsidR="000C68ED" w:rsidRPr="000C68ED" w:rsidRDefault="000C68ED" w:rsidP="002B238A">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1DFEB26" w14:textId="77777777" w:rsidR="000C68ED" w:rsidRPr="000C68ED" w:rsidRDefault="000C68ED" w:rsidP="002B238A">
            <w:pPr>
              <w:spacing w:after="0"/>
              <w:jc w:val="center"/>
              <w:rPr>
                <w:lang w:val="en-US"/>
              </w:rPr>
            </w:pPr>
            <w:r w:rsidRPr="000C68ED">
              <w:rPr>
                <w:lang w:val="en-US"/>
              </w:rPr>
              <w:t>30</w:t>
            </w:r>
          </w:p>
        </w:tc>
      </w:tr>
      <w:tr w:rsidR="000C68ED" w:rsidRPr="000C68ED" w14:paraId="385D731B"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4A0D643"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48A2A2" w14:textId="77777777" w:rsidR="000C68ED" w:rsidRPr="000C68ED" w:rsidRDefault="000C68ED" w:rsidP="002B238A">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293CF9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B905456"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B0037B6" w14:textId="77777777" w:rsidR="000C68ED" w:rsidRPr="000C68ED" w:rsidRDefault="000C68ED" w:rsidP="002B238A">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664477" w14:textId="77777777" w:rsidR="000C68ED" w:rsidRPr="000C68ED" w:rsidRDefault="000C68ED" w:rsidP="002B238A">
            <w:pPr>
              <w:spacing w:after="0"/>
              <w:jc w:val="center"/>
              <w:rPr>
                <w:lang w:val="en-US"/>
              </w:rPr>
            </w:pPr>
            <w:r w:rsidRPr="000C68ED">
              <w:rPr>
                <w:lang w:val="en-US"/>
              </w:rPr>
              <w:t>30</w:t>
            </w:r>
          </w:p>
        </w:tc>
      </w:tr>
      <w:tr w:rsidR="000C68ED" w:rsidRPr="000C68ED" w14:paraId="7F339112"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4159F88"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96249B" w14:textId="77777777" w:rsidR="000C68ED" w:rsidRPr="000C68ED" w:rsidRDefault="000C68ED" w:rsidP="002B238A">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707466C"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D25574D"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931C68" w14:textId="77777777" w:rsidR="000C68ED" w:rsidRPr="000C68ED" w:rsidRDefault="000C68ED" w:rsidP="002B238A">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2B5B027" w14:textId="77777777" w:rsidR="000C68ED" w:rsidRPr="000C68ED" w:rsidRDefault="000C68ED" w:rsidP="002B238A">
            <w:pPr>
              <w:spacing w:after="0"/>
              <w:jc w:val="center"/>
              <w:rPr>
                <w:lang w:val="en-US"/>
              </w:rPr>
            </w:pPr>
            <w:r w:rsidRPr="000C68ED">
              <w:rPr>
                <w:lang w:val="en-US"/>
              </w:rPr>
              <w:t>30</w:t>
            </w:r>
          </w:p>
        </w:tc>
      </w:tr>
      <w:tr w:rsidR="000C68ED" w:rsidRPr="000C68ED" w14:paraId="4DF54451"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851559F"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4EBF27" w14:textId="77777777" w:rsidR="000C68ED" w:rsidRPr="000C68ED" w:rsidRDefault="000C68ED" w:rsidP="002B238A">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F0827E3"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6EF1ECF"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E7DC1E5" w14:textId="77777777" w:rsidR="000C68ED" w:rsidRPr="000C68ED" w:rsidRDefault="000C68ED" w:rsidP="002B238A">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98427BD" w14:textId="77777777" w:rsidR="000C68ED" w:rsidRPr="000C68ED" w:rsidRDefault="000C68ED" w:rsidP="002B238A">
            <w:pPr>
              <w:spacing w:after="0"/>
              <w:jc w:val="center"/>
              <w:rPr>
                <w:lang w:val="en-US"/>
              </w:rPr>
            </w:pPr>
            <w:r w:rsidRPr="000C68ED">
              <w:rPr>
                <w:lang w:val="en-US"/>
              </w:rPr>
              <w:t>30</w:t>
            </w:r>
          </w:p>
        </w:tc>
      </w:tr>
      <w:tr w:rsidR="000C68ED" w:rsidRPr="000C68ED" w14:paraId="2563EE98"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4ABC47"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25DC5E" w14:textId="77777777" w:rsidR="000C68ED" w:rsidRPr="000C68ED" w:rsidRDefault="000C68ED" w:rsidP="002B238A">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A83BD31"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AFDDFBD"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87D0E75" w14:textId="77777777" w:rsidR="000C68ED" w:rsidRPr="000C68ED" w:rsidRDefault="000C68ED" w:rsidP="002B238A">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A06C35" w14:textId="77777777" w:rsidR="000C68ED" w:rsidRPr="000C68ED" w:rsidRDefault="000C68ED" w:rsidP="002B238A">
            <w:pPr>
              <w:spacing w:after="0"/>
              <w:jc w:val="center"/>
              <w:rPr>
                <w:lang w:val="en-US"/>
              </w:rPr>
            </w:pPr>
            <w:r w:rsidRPr="000C68ED">
              <w:rPr>
                <w:lang w:val="en-US"/>
              </w:rPr>
              <w:t>30</w:t>
            </w:r>
          </w:p>
        </w:tc>
      </w:tr>
      <w:tr w:rsidR="000C68ED" w:rsidRPr="000C68ED" w14:paraId="68D948DA"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5C4FFAF"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1919FF8" w14:textId="77777777" w:rsidR="000C68ED" w:rsidRPr="000C68ED" w:rsidRDefault="000C68ED" w:rsidP="002B238A">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B2E8E9"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C9E25F6"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A2316D3" w14:textId="77777777" w:rsidR="000C68ED" w:rsidRPr="000C68ED" w:rsidRDefault="000C68ED" w:rsidP="002B238A">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F2F68EE" w14:textId="77777777" w:rsidR="000C68ED" w:rsidRPr="000C68ED" w:rsidRDefault="000C68ED" w:rsidP="002B238A">
            <w:pPr>
              <w:spacing w:after="0"/>
              <w:jc w:val="center"/>
              <w:rPr>
                <w:lang w:val="en-US"/>
              </w:rPr>
            </w:pPr>
            <w:r w:rsidRPr="000C68ED">
              <w:rPr>
                <w:lang w:val="en-US"/>
              </w:rPr>
              <w:t>30</w:t>
            </w:r>
          </w:p>
        </w:tc>
      </w:tr>
      <w:tr w:rsidR="000C68ED" w:rsidRPr="000C68ED" w14:paraId="079EF7A2"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CBD97"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92475D" w14:textId="77777777" w:rsidR="000C68ED" w:rsidRPr="000C68ED" w:rsidRDefault="000C68ED" w:rsidP="002B238A">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DC877DB" w14:textId="77777777" w:rsidR="000C68ED" w:rsidRPr="000C68ED" w:rsidRDefault="000C68ED" w:rsidP="002B238A">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EAAC175" w14:textId="77777777" w:rsidR="000C68ED" w:rsidRPr="000C68ED" w:rsidRDefault="000C68ED" w:rsidP="002B238A">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CC887C" w14:textId="77777777" w:rsidR="000C68ED" w:rsidRPr="000C68ED" w:rsidRDefault="000C68ED" w:rsidP="002B238A">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C9CD4DD" w14:textId="77777777" w:rsidR="000C68ED" w:rsidRPr="000C68ED" w:rsidRDefault="000C68ED" w:rsidP="002B238A">
            <w:pPr>
              <w:spacing w:after="0"/>
              <w:jc w:val="center"/>
              <w:rPr>
                <w:lang w:val="en-US"/>
              </w:rPr>
            </w:pPr>
            <w:r w:rsidRPr="000C68ED">
              <w:rPr>
                <w:lang w:val="en-US"/>
              </w:rPr>
              <w:t>30</w:t>
            </w:r>
          </w:p>
        </w:tc>
      </w:tr>
      <w:tr w:rsidR="000C68ED" w:rsidRPr="000C68ED" w14:paraId="28BD0C04" w14:textId="77777777" w:rsidTr="002B238A">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88EB10E" w14:textId="77777777" w:rsidR="000C68ED" w:rsidRPr="000C68ED" w:rsidRDefault="000C68ED" w:rsidP="002B238A">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2B5090" w14:textId="77777777" w:rsidR="000C68ED" w:rsidRPr="000C68ED" w:rsidRDefault="000C68ED" w:rsidP="002B238A">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BE5C23" w14:textId="77777777" w:rsidR="000C68ED" w:rsidRPr="000C68ED" w:rsidRDefault="000C68ED" w:rsidP="002B238A">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6E16A8D" w14:textId="77777777" w:rsidR="000C68ED" w:rsidRPr="000C68ED" w:rsidRDefault="000C68ED" w:rsidP="002B238A">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0C19A23" w14:textId="77777777" w:rsidR="000C68ED" w:rsidRPr="000C68ED" w:rsidRDefault="000C68ED" w:rsidP="002B238A">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E42EE4E" w14:textId="77777777" w:rsidR="000C68ED" w:rsidRPr="000C68ED" w:rsidRDefault="000C68ED" w:rsidP="002B238A">
            <w:pPr>
              <w:spacing w:after="0"/>
              <w:jc w:val="center"/>
              <w:rPr>
                <w:lang w:val="en-US" w:eastAsia="en-GB"/>
              </w:rPr>
            </w:pPr>
            <w:r w:rsidRPr="000C68ED">
              <w:rPr>
                <w:lang w:val="en-US" w:eastAsia="en-GB"/>
              </w:rPr>
              <w:t>30</w:t>
            </w:r>
          </w:p>
        </w:tc>
      </w:tr>
    </w:tbl>
    <w:p w14:paraId="50514567" w14:textId="2515573C" w:rsidR="000C68ED" w:rsidRDefault="000C68ED" w:rsidP="000C68ED">
      <w:pPr>
        <w:rPr>
          <w:rFonts w:eastAsia="Malgun Gothic"/>
          <w:lang w:val="en-US" w:eastAsia="ko-KR"/>
        </w:rPr>
      </w:pPr>
    </w:p>
    <w:p w14:paraId="73829C5B" w14:textId="720A12F6" w:rsidR="007A384B" w:rsidRPr="007A384B" w:rsidRDefault="007A384B" w:rsidP="007A384B">
      <w:pPr>
        <w:pStyle w:val="Heading4"/>
        <w:rPr>
          <w:b w:val="0"/>
          <w:lang w:val="en-US"/>
        </w:rPr>
      </w:pPr>
      <w:r w:rsidRPr="000C68ED">
        <w:rPr>
          <w:lang w:val="en-US"/>
        </w:rPr>
        <w:t xml:space="preserve">Proposal </w:t>
      </w:r>
      <w:r w:rsidR="00030E05">
        <w:rPr>
          <w:lang w:val="en-US"/>
        </w:rPr>
        <w:t>3</w:t>
      </w:r>
      <w:r w:rsidRPr="000C68ED">
        <w:rPr>
          <w:lang w:val="en-US"/>
        </w:rPr>
        <w:t xml:space="preserve">: </w:t>
      </w:r>
      <w:r w:rsidR="00763891" w:rsidRPr="00763891">
        <w:rPr>
          <w:b w:val="0"/>
          <w:lang w:val="en-US"/>
        </w:rPr>
        <w:t>For SL-U PSSCH/PSCCH MPR, consider the inner sub-band configuration and outer sub-band configuration in Table 2-5</w:t>
      </w:r>
      <w:r w:rsidRPr="00763891">
        <w:rPr>
          <w:b w:val="0"/>
          <w:lang w:val="en-US"/>
        </w:rPr>
        <w:t>.</w:t>
      </w:r>
    </w:p>
    <w:p w14:paraId="74B5455E" w14:textId="77777777" w:rsidR="007A384B" w:rsidRPr="000C68ED" w:rsidRDefault="007A384B" w:rsidP="007A384B">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7A384B" w:rsidRPr="000C68ED" w14:paraId="33C1A6C9" w14:textId="77777777" w:rsidTr="00A45633">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69332028" w14:textId="77777777" w:rsidR="007A384B" w:rsidRPr="000C68ED" w:rsidRDefault="007A384B" w:rsidP="00A45633">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85DB" w14:textId="77777777"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76CD0EE7" w14:textId="325187E2"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r w:rsidR="00401C3F" w:rsidRPr="00401C3F">
              <w:rPr>
                <w:rFonts w:ascii="Arial" w:eastAsia="Times New Roman" w:hAnsi="Arial"/>
                <w:b/>
                <w:sz w:val="18"/>
                <w:vertAlign w:val="superscript"/>
                <w:lang w:val="en-US" w:eastAsia="en-GB"/>
              </w:rPr>
              <w:t>2</w:t>
            </w:r>
          </w:p>
        </w:tc>
      </w:tr>
      <w:tr w:rsidR="007A384B" w:rsidRPr="000C68ED" w14:paraId="182A76B0" w14:textId="77777777" w:rsidTr="00A45633">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27283208" w14:textId="77777777" w:rsidR="007A384B" w:rsidRPr="000C68ED" w:rsidRDefault="007A384B" w:rsidP="00A45633">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C141B8C" w14:textId="77777777"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3A719E01" w14:textId="77777777"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33C76587" w14:textId="77777777"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38ECBBB" w14:textId="77777777" w:rsidR="007A384B" w:rsidRPr="000C68ED" w:rsidRDefault="007A384B" w:rsidP="00A45633">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7A384B" w:rsidRPr="000C68ED" w14:paraId="357DD706" w14:textId="77777777" w:rsidTr="00A45633">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1808CB" w14:textId="77777777" w:rsidR="007A384B" w:rsidRPr="000C68ED" w:rsidRDefault="007A384B" w:rsidP="00A45633">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251618D5" w14:textId="77777777" w:rsidR="007A384B" w:rsidRPr="000C68ED" w:rsidRDefault="007A384B" w:rsidP="00A45633">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5BC368FC" w14:textId="77777777" w:rsidR="007A384B" w:rsidRPr="000C68ED" w:rsidRDefault="007A384B" w:rsidP="00A45633">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29F81EE" w14:textId="77777777" w:rsidR="007A384B" w:rsidRPr="000C68ED" w:rsidRDefault="007A384B" w:rsidP="00A45633">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6C48875C" w14:textId="77777777" w:rsidR="007A384B" w:rsidRPr="000C68ED" w:rsidRDefault="007A384B" w:rsidP="00A45633">
            <w:pPr>
              <w:jc w:val="center"/>
              <w:rPr>
                <w:color w:val="000000"/>
                <w:lang w:val="en-US"/>
              </w:rPr>
            </w:pPr>
            <w:r w:rsidRPr="000C68ED">
              <w:rPr>
                <w:color w:val="000000"/>
                <w:lang w:val="en-US"/>
              </w:rPr>
              <w:t>N/A</w:t>
            </w:r>
          </w:p>
        </w:tc>
      </w:tr>
      <w:tr w:rsidR="007A384B" w:rsidRPr="000C68ED" w14:paraId="43FD13B8" w14:textId="77777777" w:rsidTr="00A45633">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AECBBC" w14:textId="77777777" w:rsidR="007A384B" w:rsidRPr="000C68ED" w:rsidRDefault="007A384B" w:rsidP="00A45633">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7CABADF" w14:textId="77777777" w:rsidR="007A384B" w:rsidRPr="000C68ED" w:rsidRDefault="007A384B" w:rsidP="00A45633">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476FD31B" w14:textId="77777777" w:rsidR="007A384B" w:rsidRPr="000C68ED" w:rsidRDefault="007A384B" w:rsidP="00A45633">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28028156" w14:textId="77777777" w:rsidR="007A384B" w:rsidRPr="000C68ED" w:rsidRDefault="007A384B" w:rsidP="00A45633">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03288182" w14:textId="77777777" w:rsidR="007A384B" w:rsidRPr="000C68ED" w:rsidRDefault="007A384B" w:rsidP="00A45633">
            <w:pPr>
              <w:jc w:val="center"/>
              <w:rPr>
                <w:color w:val="000000"/>
                <w:lang w:val="en-US"/>
              </w:rPr>
            </w:pPr>
            <w:r w:rsidRPr="000C68ED">
              <w:rPr>
                <w:color w:val="000000"/>
                <w:lang w:val="en-US"/>
              </w:rPr>
              <w:t>N/A</w:t>
            </w:r>
          </w:p>
        </w:tc>
      </w:tr>
      <w:tr w:rsidR="007A384B" w:rsidRPr="000C68ED" w14:paraId="521E03A2" w14:textId="77777777" w:rsidTr="00A45633">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A5C3A" w14:textId="77777777" w:rsidR="007A384B" w:rsidRPr="000C68ED" w:rsidRDefault="007A384B" w:rsidP="00A45633">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5FE0FA81" w14:textId="77777777" w:rsidR="007A384B" w:rsidRPr="000C68ED" w:rsidRDefault="007A384B" w:rsidP="00A45633">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54F7141C" w14:textId="77777777" w:rsidR="007A384B" w:rsidRPr="000C68ED" w:rsidRDefault="007A384B" w:rsidP="00A45633">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25CB4992" w14:textId="77777777" w:rsidR="007A384B" w:rsidRPr="000C68ED" w:rsidRDefault="007A384B" w:rsidP="00A45633">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02D21FE3" w14:textId="77777777" w:rsidR="007A384B" w:rsidRPr="000C68ED" w:rsidRDefault="007A384B" w:rsidP="00A45633">
            <w:pPr>
              <w:jc w:val="center"/>
              <w:rPr>
                <w:color w:val="000000"/>
                <w:lang w:val="en-US"/>
              </w:rPr>
            </w:pPr>
            <w:r w:rsidRPr="000C68ED">
              <w:rPr>
                <w:color w:val="000000"/>
                <w:lang w:val="en-US"/>
              </w:rPr>
              <w:t>N/A</w:t>
            </w:r>
          </w:p>
        </w:tc>
      </w:tr>
      <w:tr w:rsidR="007A384B" w:rsidRPr="000C68ED" w14:paraId="302871B9" w14:textId="77777777" w:rsidTr="00A45633">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3239" w14:textId="77777777" w:rsidR="007A384B" w:rsidRPr="000C68ED" w:rsidRDefault="007A384B" w:rsidP="00A45633">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859936A" w14:textId="77777777" w:rsidR="007A384B" w:rsidRPr="000C68ED" w:rsidRDefault="007A384B" w:rsidP="00A45633">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7F793A1F" w14:textId="77777777" w:rsidR="007A384B" w:rsidRPr="000C68ED" w:rsidRDefault="007A384B" w:rsidP="00A45633">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68B7B7B0" w14:textId="77777777" w:rsidR="007A384B" w:rsidRPr="000C68ED" w:rsidRDefault="007A384B" w:rsidP="00A45633">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B0EC1A9" w14:textId="77777777" w:rsidR="007A384B" w:rsidRPr="000C68ED" w:rsidRDefault="007A384B" w:rsidP="00A45633">
            <w:pPr>
              <w:jc w:val="center"/>
              <w:rPr>
                <w:color w:val="000000"/>
                <w:lang w:val="en-US"/>
              </w:rPr>
            </w:pPr>
            <w:r w:rsidRPr="000C68ED">
              <w:rPr>
                <w:color w:val="000000"/>
                <w:lang w:val="en-US"/>
              </w:rPr>
              <w:t>01010</w:t>
            </w:r>
          </w:p>
        </w:tc>
      </w:tr>
      <w:tr w:rsidR="007A384B" w:rsidRPr="000C68ED" w14:paraId="7602DE1A" w14:textId="77777777" w:rsidTr="00A45633">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F366F8" w14:textId="77777777" w:rsidR="007A384B" w:rsidRDefault="007A384B" w:rsidP="00A45633">
            <w:pPr>
              <w:pStyle w:val="TAN"/>
              <w:rPr>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1A9F8D77" w14:textId="33C1F144" w:rsidR="00401C3F" w:rsidRPr="000C68ED" w:rsidRDefault="00401C3F" w:rsidP="00A45633">
            <w:pPr>
              <w:pStyle w:val="TAN"/>
              <w:rPr>
                <w:rFonts w:ascii="Times New Roman" w:hAnsi="Times New Roman"/>
                <w:color w:val="000000"/>
                <w:lang w:val="en-US"/>
              </w:rPr>
            </w:pPr>
            <w:r>
              <w:rPr>
                <w:lang w:val="en-US"/>
              </w:rPr>
              <w:t>NOTE 2:  Both contiguous and non-contiguous sub-band configuration apply to MPR/A-MPR for PSFCH and S-SSB.</w:t>
            </w:r>
          </w:p>
        </w:tc>
      </w:tr>
    </w:tbl>
    <w:p w14:paraId="670F7D69" w14:textId="77777777" w:rsidR="007A384B" w:rsidRPr="008435E7" w:rsidRDefault="007A384B" w:rsidP="007A384B">
      <w:pPr>
        <w:rPr>
          <w:rFonts w:eastAsia="Malgun Gothic"/>
          <w:lang w:eastAsia="ko-KR"/>
        </w:rPr>
      </w:pPr>
    </w:p>
    <w:p w14:paraId="4851640C" w14:textId="078669D2" w:rsidR="008435E7" w:rsidRPr="009F1C9E" w:rsidRDefault="008435E7" w:rsidP="008435E7">
      <w:pPr>
        <w:pStyle w:val="Heading4"/>
        <w:rPr>
          <w:b w:val="0"/>
          <w:lang w:val="en-US"/>
        </w:rPr>
      </w:pPr>
      <w:r w:rsidRPr="000C68ED">
        <w:rPr>
          <w:lang w:val="en-US"/>
        </w:rPr>
        <w:lastRenderedPageBreak/>
        <w:t xml:space="preserve">Proposal </w:t>
      </w:r>
      <w:r w:rsidR="00030E05">
        <w:rPr>
          <w:lang w:val="en-US"/>
        </w:rPr>
        <w:t>4</w:t>
      </w:r>
      <w:r w:rsidRPr="000C68ED">
        <w:rPr>
          <w:lang w:val="en-US"/>
        </w:rPr>
        <w:t xml:space="preserve">: </w:t>
      </w:r>
      <w:r w:rsidR="009F1C9E" w:rsidRPr="009F1C9E">
        <w:rPr>
          <w:b w:val="0"/>
          <w:lang w:val="en-US"/>
        </w:rPr>
        <w:t>For SL-U PSSCH/PSCCH MPR, consider Table 2-4 for SL-U UE power class 5</w:t>
      </w:r>
      <w:r w:rsidRPr="009F1C9E">
        <w:rPr>
          <w:b w:val="0"/>
          <w:lang w:val="en-US"/>
        </w:rPr>
        <w:t xml:space="preserve">. </w:t>
      </w:r>
    </w:p>
    <w:p w14:paraId="07DB1368" w14:textId="77777777" w:rsidR="000C68ED" w:rsidRPr="000C68ED" w:rsidRDefault="000C68ED" w:rsidP="000C68ED">
      <w:pPr>
        <w:pStyle w:val="TH"/>
        <w:rPr>
          <w:lang w:val="en-US"/>
        </w:rPr>
      </w:pPr>
      <w:r w:rsidRPr="000C68ED">
        <w:rPr>
          <w:lang w:val="en-US"/>
        </w:rPr>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6BDC1281" w14:textId="77777777" w:rsidTr="002B238A">
        <w:trPr>
          <w:trHeight w:val="237"/>
          <w:jc w:val="center"/>
        </w:trPr>
        <w:tc>
          <w:tcPr>
            <w:tcW w:w="1232" w:type="dxa"/>
            <w:tcBorders>
              <w:bottom w:val="nil"/>
            </w:tcBorders>
            <w:shd w:val="clear" w:color="auto" w:fill="auto"/>
          </w:tcPr>
          <w:p w14:paraId="620236BB"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09FA9C7F" w14:textId="77777777" w:rsidR="000C68ED" w:rsidRPr="000C68ED" w:rsidRDefault="000C68ED" w:rsidP="002B238A">
            <w:pPr>
              <w:pStyle w:val="TAH"/>
              <w:rPr>
                <w:lang w:val="en-US"/>
              </w:rPr>
            </w:pPr>
            <w:r w:rsidRPr="000C68ED">
              <w:rPr>
                <w:lang w:val="en-US"/>
              </w:rPr>
              <w:t>Modulation</w:t>
            </w:r>
          </w:p>
        </w:tc>
        <w:tc>
          <w:tcPr>
            <w:tcW w:w="7045" w:type="dxa"/>
            <w:gridSpan w:val="5"/>
          </w:tcPr>
          <w:p w14:paraId="6E527193" w14:textId="77777777" w:rsidR="000C68ED" w:rsidRPr="000C68ED" w:rsidRDefault="000C68ED" w:rsidP="002B238A">
            <w:pPr>
              <w:pStyle w:val="TAH"/>
              <w:rPr>
                <w:lang w:val="en-US"/>
              </w:rPr>
            </w:pPr>
            <w:r w:rsidRPr="000C68ED">
              <w:rPr>
                <w:lang w:val="en-US"/>
              </w:rPr>
              <w:t>RB Allocation</w:t>
            </w:r>
          </w:p>
        </w:tc>
      </w:tr>
      <w:tr w:rsidR="000C68ED" w:rsidRPr="000C68ED" w14:paraId="19A4618A" w14:textId="77777777" w:rsidTr="002B238A">
        <w:trPr>
          <w:trHeight w:val="237"/>
          <w:jc w:val="center"/>
        </w:trPr>
        <w:tc>
          <w:tcPr>
            <w:tcW w:w="1232" w:type="dxa"/>
            <w:tcBorders>
              <w:top w:val="nil"/>
              <w:bottom w:val="nil"/>
            </w:tcBorders>
            <w:shd w:val="clear" w:color="auto" w:fill="auto"/>
          </w:tcPr>
          <w:p w14:paraId="74BED3AC"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57CB7494" w14:textId="77777777" w:rsidR="000C68ED" w:rsidRPr="000C68ED" w:rsidRDefault="000C68ED" w:rsidP="002B238A">
            <w:pPr>
              <w:pStyle w:val="TAH"/>
              <w:rPr>
                <w:lang w:val="en-US"/>
              </w:rPr>
            </w:pPr>
          </w:p>
        </w:tc>
        <w:tc>
          <w:tcPr>
            <w:tcW w:w="2744" w:type="dxa"/>
            <w:gridSpan w:val="2"/>
          </w:tcPr>
          <w:p w14:paraId="33443EC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745" w:type="dxa"/>
            <w:gridSpan w:val="2"/>
          </w:tcPr>
          <w:p w14:paraId="5C2989DF"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556" w:type="dxa"/>
          </w:tcPr>
          <w:p w14:paraId="409B1C95" w14:textId="77777777" w:rsidR="000C68ED" w:rsidRPr="000C68ED" w:rsidRDefault="000C68ED" w:rsidP="002B238A">
            <w:pPr>
              <w:pStyle w:val="TAH"/>
              <w:rPr>
                <w:rFonts w:eastAsiaTheme="minorEastAsia"/>
                <w:lang w:val="en-US" w:eastAsia="ko-KR"/>
              </w:rPr>
            </w:pPr>
          </w:p>
        </w:tc>
      </w:tr>
      <w:tr w:rsidR="000C68ED" w:rsidRPr="000C68ED" w14:paraId="263502B8" w14:textId="77777777" w:rsidTr="002B238A">
        <w:trPr>
          <w:trHeight w:val="237"/>
          <w:jc w:val="center"/>
        </w:trPr>
        <w:tc>
          <w:tcPr>
            <w:tcW w:w="1232" w:type="dxa"/>
            <w:tcBorders>
              <w:top w:val="nil"/>
              <w:bottom w:val="single" w:sz="4" w:space="0" w:color="auto"/>
            </w:tcBorders>
            <w:shd w:val="clear" w:color="auto" w:fill="auto"/>
          </w:tcPr>
          <w:p w14:paraId="523EA3B4" w14:textId="77777777" w:rsidR="000C68ED" w:rsidRPr="000C68ED" w:rsidRDefault="000C68ED" w:rsidP="002B238A">
            <w:pPr>
              <w:pStyle w:val="TAH"/>
              <w:rPr>
                <w:lang w:val="en-US"/>
              </w:rPr>
            </w:pPr>
          </w:p>
        </w:tc>
        <w:tc>
          <w:tcPr>
            <w:tcW w:w="1354" w:type="dxa"/>
            <w:tcBorders>
              <w:top w:val="nil"/>
            </w:tcBorders>
            <w:shd w:val="clear" w:color="auto" w:fill="auto"/>
          </w:tcPr>
          <w:p w14:paraId="481B0F8D" w14:textId="77777777" w:rsidR="000C68ED" w:rsidRPr="000C68ED" w:rsidRDefault="000C68ED" w:rsidP="002B238A">
            <w:pPr>
              <w:pStyle w:val="TAH"/>
              <w:rPr>
                <w:lang w:val="en-US"/>
              </w:rPr>
            </w:pPr>
          </w:p>
        </w:tc>
        <w:tc>
          <w:tcPr>
            <w:tcW w:w="1372" w:type="dxa"/>
          </w:tcPr>
          <w:p w14:paraId="513061EC"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4829826F"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7B7DC525"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23012111"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7D5E5021" w14:textId="1216F49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0C68ED" w:rsidRPr="000C68ED" w14:paraId="21ED1FAD" w14:textId="77777777" w:rsidTr="002B238A">
        <w:trPr>
          <w:trHeight w:val="20"/>
          <w:jc w:val="center"/>
        </w:trPr>
        <w:tc>
          <w:tcPr>
            <w:tcW w:w="1232" w:type="dxa"/>
            <w:tcBorders>
              <w:bottom w:val="nil"/>
            </w:tcBorders>
            <w:shd w:val="clear" w:color="auto" w:fill="auto"/>
          </w:tcPr>
          <w:p w14:paraId="5AB602B7"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354" w:type="dxa"/>
          </w:tcPr>
          <w:p w14:paraId="13931753"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72" w:type="dxa"/>
          </w:tcPr>
          <w:p w14:paraId="0CF293C3"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511B53B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20667B74"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373" w:type="dxa"/>
          </w:tcPr>
          <w:p w14:paraId="169AD5ED"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556" w:type="dxa"/>
            <w:vAlign w:val="center"/>
          </w:tcPr>
          <w:p w14:paraId="4D0DB532"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19E53A10" w14:textId="77777777" w:rsidTr="002B238A">
        <w:trPr>
          <w:trHeight w:val="20"/>
          <w:jc w:val="center"/>
        </w:trPr>
        <w:tc>
          <w:tcPr>
            <w:tcW w:w="1232" w:type="dxa"/>
            <w:tcBorders>
              <w:top w:val="nil"/>
              <w:bottom w:val="nil"/>
            </w:tcBorders>
            <w:shd w:val="clear" w:color="auto" w:fill="auto"/>
          </w:tcPr>
          <w:p w14:paraId="20E4E187" w14:textId="77777777" w:rsidR="000C68ED" w:rsidRPr="000C68ED" w:rsidRDefault="000C68ED" w:rsidP="002B238A">
            <w:pPr>
              <w:pStyle w:val="FL"/>
              <w:spacing w:before="0" w:after="0"/>
              <w:rPr>
                <w:b w:val="0"/>
                <w:bCs/>
                <w:sz w:val="18"/>
                <w:szCs w:val="18"/>
                <w:lang w:val="en-US"/>
              </w:rPr>
            </w:pPr>
          </w:p>
        </w:tc>
        <w:tc>
          <w:tcPr>
            <w:tcW w:w="1354" w:type="dxa"/>
          </w:tcPr>
          <w:p w14:paraId="07ACB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72" w:type="dxa"/>
          </w:tcPr>
          <w:p w14:paraId="08B262A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3E7FFF5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4F74199A"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373" w:type="dxa"/>
          </w:tcPr>
          <w:p w14:paraId="34071717"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556" w:type="dxa"/>
            <w:vAlign w:val="center"/>
          </w:tcPr>
          <w:p w14:paraId="0F0DA7A6"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30DB72F2" w14:textId="77777777" w:rsidTr="002B238A">
        <w:trPr>
          <w:trHeight w:val="20"/>
          <w:jc w:val="center"/>
        </w:trPr>
        <w:tc>
          <w:tcPr>
            <w:tcW w:w="1232" w:type="dxa"/>
            <w:tcBorders>
              <w:top w:val="nil"/>
              <w:bottom w:val="nil"/>
            </w:tcBorders>
            <w:shd w:val="clear" w:color="auto" w:fill="auto"/>
          </w:tcPr>
          <w:p w14:paraId="09F1387B" w14:textId="77777777" w:rsidR="000C68ED" w:rsidRPr="000C68ED" w:rsidRDefault="000C68ED" w:rsidP="002B238A">
            <w:pPr>
              <w:pStyle w:val="FL"/>
              <w:spacing w:before="0" w:after="0"/>
              <w:rPr>
                <w:b w:val="0"/>
                <w:bCs/>
                <w:sz w:val="18"/>
                <w:szCs w:val="18"/>
                <w:lang w:val="en-US"/>
              </w:rPr>
            </w:pPr>
          </w:p>
        </w:tc>
        <w:tc>
          <w:tcPr>
            <w:tcW w:w="1354" w:type="dxa"/>
          </w:tcPr>
          <w:p w14:paraId="061070C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72" w:type="dxa"/>
          </w:tcPr>
          <w:p w14:paraId="3FC3F8BC"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C2A07B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3777D0E"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3" w:type="dxa"/>
          </w:tcPr>
          <w:p w14:paraId="2A05600C"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556" w:type="dxa"/>
          </w:tcPr>
          <w:p w14:paraId="2B427DA8" w14:textId="77777777" w:rsidR="000C68ED" w:rsidRPr="000C68ED" w:rsidRDefault="000C68ED" w:rsidP="002B238A">
            <w:pPr>
              <w:pStyle w:val="FL"/>
              <w:spacing w:before="0" w:after="0"/>
              <w:rPr>
                <w:rFonts w:cs="Arial"/>
                <w:b w:val="0"/>
                <w:bCs/>
                <w:sz w:val="18"/>
                <w:szCs w:val="18"/>
                <w:lang w:val="en-US"/>
              </w:rPr>
            </w:pPr>
          </w:p>
        </w:tc>
      </w:tr>
      <w:tr w:rsidR="000C68ED" w:rsidRPr="000C68ED" w14:paraId="2BA49B32" w14:textId="77777777" w:rsidTr="002B238A">
        <w:trPr>
          <w:trHeight w:val="20"/>
          <w:jc w:val="center"/>
        </w:trPr>
        <w:tc>
          <w:tcPr>
            <w:tcW w:w="1232" w:type="dxa"/>
            <w:tcBorders>
              <w:top w:val="nil"/>
            </w:tcBorders>
            <w:shd w:val="clear" w:color="auto" w:fill="auto"/>
          </w:tcPr>
          <w:p w14:paraId="6DD56A61" w14:textId="77777777" w:rsidR="000C68ED" w:rsidRPr="000C68ED" w:rsidRDefault="000C68ED" w:rsidP="002B238A">
            <w:pPr>
              <w:pStyle w:val="FL"/>
              <w:spacing w:before="0" w:after="0"/>
              <w:rPr>
                <w:b w:val="0"/>
                <w:bCs/>
                <w:sz w:val="18"/>
                <w:szCs w:val="18"/>
                <w:lang w:val="en-US"/>
              </w:rPr>
            </w:pPr>
          </w:p>
        </w:tc>
        <w:tc>
          <w:tcPr>
            <w:tcW w:w="1354" w:type="dxa"/>
          </w:tcPr>
          <w:p w14:paraId="2F5EFB7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72" w:type="dxa"/>
          </w:tcPr>
          <w:p w14:paraId="69E27B6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30A59AA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5C29D566"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3" w:type="dxa"/>
          </w:tcPr>
          <w:p w14:paraId="4BEC8BC3"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556" w:type="dxa"/>
          </w:tcPr>
          <w:p w14:paraId="4CBA8C49" w14:textId="77777777" w:rsidR="000C68ED" w:rsidRPr="000C68ED" w:rsidRDefault="000C68ED" w:rsidP="002B238A">
            <w:pPr>
              <w:pStyle w:val="FL"/>
              <w:spacing w:before="0" w:after="0"/>
              <w:rPr>
                <w:rFonts w:cs="Arial"/>
                <w:b w:val="0"/>
                <w:bCs/>
                <w:sz w:val="18"/>
                <w:szCs w:val="18"/>
                <w:lang w:val="en-US"/>
              </w:rPr>
            </w:pPr>
          </w:p>
        </w:tc>
      </w:tr>
      <w:tr w:rsidR="000C68ED" w:rsidRPr="000C68ED" w14:paraId="77A89168" w14:textId="77777777" w:rsidTr="002B238A">
        <w:trPr>
          <w:trHeight w:val="20"/>
          <w:jc w:val="center"/>
        </w:trPr>
        <w:tc>
          <w:tcPr>
            <w:tcW w:w="9631" w:type="dxa"/>
            <w:gridSpan w:val="7"/>
          </w:tcPr>
          <w:p w14:paraId="1BA4F1B0" w14:textId="77777777"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21D8C07C" w14:textId="77777777"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135D1CD5" w14:textId="77777777"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7627CB4D" w14:textId="77777777"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6FAF4474" w14:textId="77777777"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50CA3037" w14:textId="1DF6AF04" w:rsidR="000C68ED" w:rsidRPr="000C68ED" w:rsidRDefault="000C68ED" w:rsidP="002B238A">
            <w:pPr>
              <w:pStyle w:val="TAN"/>
              <w:rPr>
                <w:lang w:val="en-US"/>
              </w:rPr>
            </w:pPr>
          </w:p>
        </w:tc>
      </w:tr>
    </w:tbl>
    <w:p w14:paraId="217A61F8" w14:textId="77777777" w:rsidR="000C68ED" w:rsidRPr="000C68ED" w:rsidRDefault="000C68ED" w:rsidP="000C68ED">
      <w:pPr>
        <w:pStyle w:val="BodyText"/>
        <w:rPr>
          <w:rFonts w:eastAsiaTheme="minorEastAsia"/>
          <w:lang w:val="en-US" w:eastAsia="ko-KR"/>
        </w:rPr>
      </w:pPr>
    </w:p>
    <w:p w14:paraId="7A6DC449" w14:textId="60102F5C" w:rsidR="00B70C27" w:rsidRPr="000C68ED" w:rsidRDefault="00B70C27" w:rsidP="00B70C27">
      <w:pPr>
        <w:rPr>
          <w:lang w:val="en-US" w:eastAsia="zh-CN"/>
        </w:rPr>
      </w:pPr>
    </w:p>
    <w:p w14:paraId="064461E7" w14:textId="455DC45C" w:rsidR="00B70C27" w:rsidRPr="000C68ED" w:rsidRDefault="00B70C27" w:rsidP="00B70C27">
      <w:pPr>
        <w:pStyle w:val="Heading2"/>
        <w:numPr>
          <w:ilvl w:val="0"/>
          <w:numId w:val="0"/>
        </w:numPr>
        <w:ind w:left="851" w:hanging="851"/>
        <w:rPr>
          <w:lang w:val="en-US"/>
        </w:rPr>
      </w:pPr>
      <w:r w:rsidRPr="000C68ED">
        <w:rPr>
          <w:lang w:val="en-US"/>
        </w:rPr>
        <w:t xml:space="preserve">SL-U PSSCH/PSCCH A-MPR </w:t>
      </w:r>
    </w:p>
    <w:p w14:paraId="747544D3" w14:textId="4A9659E8" w:rsidR="00B70C27" w:rsidRPr="000C68ED" w:rsidRDefault="00B70C27" w:rsidP="00B70C27">
      <w:pPr>
        <w:pStyle w:val="Heading4"/>
        <w:rPr>
          <w:lang w:val="en-US"/>
        </w:rPr>
      </w:pPr>
      <w:r w:rsidRPr="000C68ED">
        <w:rPr>
          <w:lang w:val="en-US"/>
        </w:rPr>
        <w:t xml:space="preserve">Proposal </w:t>
      </w:r>
      <w:r w:rsidR="00030E05">
        <w:rPr>
          <w:lang w:val="en-US"/>
        </w:rPr>
        <w:t>5</w:t>
      </w:r>
      <w:r w:rsidRPr="000C68ED">
        <w:rPr>
          <w:lang w:val="en-US"/>
        </w:rPr>
        <w:t xml:space="preserve">: </w:t>
      </w:r>
      <w:r w:rsidRPr="000C68ED">
        <w:rPr>
          <w:b w:val="0"/>
          <w:lang w:val="en-US"/>
        </w:rPr>
        <w:t xml:space="preserve">For NS_31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r w:rsidR="000C68ED" w:rsidRPr="000C68ED">
        <w:rPr>
          <w:b w:val="0"/>
          <w:lang w:val="en-US"/>
        </w:rPr>
        <w:t xml:space="preserve"> (see proposal 2)</w:t>
      </w:r>
      <w:r w:rsidRPr="000C68ED">
        <w:rPr>
          <w:b w:val="0"/>
          <w:lang w:val="en-US"/>
        </w:rPr>
        <w:t>.</w:t>
      </w:r>
    </w:p>
    <w:p w14:paraId="7BEFD621" w14:textId="77777777" w:rsidR="000C68ED" w:rsidRPr="000C68ED" w:rsidRDefault="000C68ED" w:rsidP="000C68ED">
      <w:pPr>
        <w:rPr>
          <w:lang w:val="en-US" w:eastAsia="zh-CN"/>
        </w:rPr>
      </w:pPr>
    </w:p>
    <w:p w14:paraId="51DE4E49" w14:textId="0503F11A" w:rsidR="00B70C27" w:rsidRPr="000C68ED" w:rsidRDefault="00B70C27" w:rsidP="00B70C27">
      <w:pPr>
        <w:pStyle w:val="Heading4"/>
        <w:rPr>
          <w:lang w:val="en-US"/>
        </w:rPr>
      </w:pPr>
      <w:r w:rsidRPr="000C68ED">
        <w:rPr>
          <w:lang w:val="en-US"/>
        </w:rPr>
        <w:t xml:space="preserve">Proposal </w:t>
      </w:r>
      <w:r w:rsidR="00030E05">
        <w:rPr>
          <w:lang w:val="en-US"/>
        </w:rPr>
        <w:t>6</w:t>
      </w:r>
      <w:r w:rsidRPr="000C68ED">
        <w:rPr>
          <w:lang w:val="en-US"/>
        </w:rPr>
        <w:t xml:space="preserve">: </w:t>
      </w:r>
      <w:r w:rsidRPr="000C68ED">
        <w:rPr>
          <w:b w:val="0"/>
          <w:lang w:val="en-US"/>
        </w:rPr>
        <w:t>For NS_31 SL-U PSSCH/PSCCH A-MPR, consider Table 2-8 for SL-U UE power class 5.</w:t>
      </w:r>
      <w:r w:rsidRPr="000C68ED">
        <w:rPr>
          <w:lang w:val="en-US"/>
        </w:rPr>
        <w:t xml:space="preserve"> </w:t>
      </w:r>
    </w:p>
    <w:p w14:paraId="7A6D11F7" w14:textId="77777777" w:rsidR="007A384B" w:rsidRPr="000C68ED" w:rsidRDefault="007A384B" w:rsidP="007A384B">
      <w:pPr>
        <w:pStyle w:val="TH"/>
        <w:rPr>
          <w:lang w:val="en-US"/>
        </w:rPr>
      </w:pPr>
      <w:r w:rsidRPr="000C68ED">
        <w:rPr>
          <w:lang w:val="en-US"/>
        </w:rPr>
        <w:t>Table 2-8.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7A384B" w:rsidRPr="000C68ED" w14:paraId="3F2BA21A" w14:textId="77777777" w:rsidTr="00A45633">
        <w:trPr>
          <w:trHeight w:val="237"/>
          <w:jc w:val="center"/>
        </w:trPr>
        <w:tc>
          <w:tcPr>
            <w:tcW w:w="1692" w:type="dxa"/>
            <w:tcBorders>
              <w:bottom w:val="nil"/>
            </w:tcBorders>
            <w:shd w:val="clear" w:color="auto" w:fill="auto"/>
          </w:tcPr>
          <w:p w14:paraId="45572698" w14:textId="77777777" w:rsidR="007A384B" w:rsidRPr="000C68ED" w:rsidRDefault="007A384B" w:rsidP="00A45633">
            <w:pPr>
              <w:pStyle w:val="TAH"/>
              <w:rPr>
                <w:lang w:val="en-US"/>
              </w:rPr>
            </w:pPr>
            <w:r w:rsidRPr="000C68ED">
              <w:rPr>
                <w:lang w:val="en-US"/>
              </w:rPr>
              <w:t>Pre-coding</w:t>
            </w:r>
          </w:p>
        </w:tc>
        <w:tc>
          <w:tcPr>
            <w:tcW w:w="1548" w:type="dxa"/>
            <w:tcBorders>
              <w:bottom w:val="nil"/>
            </w:tcBorders>
            <w:shd w:val="clear" w:color="auto" w:fill="auto"/>
          </w:tcPr>
          <w:p w14:paraId="3B70646B" w14:textId="77777777" w:rsidR="007A384B" w:rsidRPr="000C68ED" w:rsidRDefault="007A384B" w:rsidP="00A45633">
            <w:pPr>
              <w:pStyle w:val="TAH"/>
              <w:rPr>
                <w:lang w:val="en-US"/>
              </w:rPr>
            </w:pPr>
            <w:r w:rsidRPr="000C68ED">
              <w:rPr>
                <w:lang w:val="en-US"/>
              </w:rPr>
              <w:t>Modulation</w:t>
            </w:r>
          </w:p>
        </w:tc>
        <w:tc>
          <w:tcPr>
            <w:tcW w:w="5670" w:type="dxa"/>
            <w:gridSpan w:val="4"/>
          </w:tcPr>
          <w:p w14:paraId="61C9367C" w14:textId="77777777" w:rsidR="007A384B" w:rsidRPr="000C68ED" w:rsidRDefault="007A384B" w:rsidP="00A45633">
            <w:pPr>
              <w:pStyle w:val="TAH"/>
              <w:rPr>
                <w:lang w:val="en-US"/>
              </w:rPr>
            </w:pPr>
            <w:r w:rsidRPr="000C68ED">
              <w:rPr>
                <w:lang w:val="en-US"/>
              </w:rPr>
              <w:t>RB Allocation (Note 4)</w:t>
            </w:r>
          </w:p>
        </w:tc>
        <w:tc>
          <w:tcPr>
            <w:tcW w:w="1440" w:type="dxa"/>
            <w:vMerge w:val="restart"/>
          </w:tcPr>
          <w:p w14:paraId="7F3C162C" w14:textId="77777777" w:rsidR="007A384B" w:rsidRPr="000C68ED" w:rsidRDefault="007A384B" w:rsidP="00A45633">
            <w:pPr>
              <w:pStyle w:val="TAH"/>
              <w:rPr>
                <w:lang w:val="en-US"/>
              </w:rPr>
            </w:pPr>
            <w:r w:rsidRPr="000C68ED">
              <w:rPr>
                <w:lang w:val="en-US"/>
              </w:rPr>
              <w:t>RB Allocation (Note 3)</w:t>
            </w:r>
          </w:p>
        </w:tc>
      </w:tr>
      <w:tr w:rsidR="007A384B" w:rsidRPr="000C68ED" w14:paraId="0ABB914F" w14:textId="77777777" w:rsidTr="00A45633">
        <w:trPr>
          <w:trHeight w:val="237"/>
          <w:jc w:val="center"/>
        </w:trPr>
        <w:tc>
          <w:tcPr>
            <w:tcW w:w="1692" w:type="dxa"/>
            <w:tcBorders>
              <w:top w:val="nil"/>
              <w:bottom w:val="nil"/>
            </w:tcBorders>
            <w:shd w:val="clear" w:color="auto" w:fill="auto"/>
          </w:tcPr>
          <w:p w14:paraId="07F68CB3" w14:textId="77777777" w:rsidR="007A384B" w:rsidRPr="000C68ED" w:rsidRDefault="007A384B" w:rsidP="00A45633">
            <w:pPr>
              <w:pStyle w:val="TAH"/>
              <w:rPr>
                <w:lang w:val="en-US"/>
              </w:rPr>
            </w:pPr>
          </w:p>
        </w:tc>
        <w:tc>
          <w:tcPr>
            <w:tcW w:w="1548" w:type="dxa"/>
            <w:tcBorders>
              <w:top w:val="nil"/>
              <w:bottom w:val="nil"/>
            </w:tcBorders>
            <w:shd w:val="clear" w:color="auto" w:fill="auto"/>
          </w:tcPr>
          <w:p w14:paraId="18806CEC" w14:textId="77777777" w:rsidR="007A384B" w:rsidRPr="000C68ED" w:rsidRDefault="007A384B" w:rsidP="00A45633">
            <w:pPr>
              <w:pStyle w:val="TAH"/>
              <w:rPr>
                <w:lang w:val="en-US"/>
              </w:rPr>
            </w:pPr>
          </w:p>
        </w:tc>
        <w:tc>
          <w:tcPr>
            <w:tcW w:w="2790" w:type="dxa"/>
            <w:gridSpan w:val="2"/>
          </w:tcPr>
          <w:p w14:paraId="11DF4E90"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3ED59FF6"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24667C4E" w14:textId="77777777" w:rsidR="007A384B" w:rsidRPr="000C68ED" w:rsidRDefault="007A384B" w:rsidP="00A45633">
            <w:pPr>
              <w:pStyle w:val="TAH"/>
              <w:rPr>
                <w:rFonts w:eastAsiaTheme="minorEastAsia"/>
                <w:lang w:val="en-US" w:eastAsia="ko-KR"/>
              </w:rPr>
            </w:pPr>
          </w:p>
        </w:tc>
      </w:tr>
      <w:tr w:rsidR="007A384B" w:rsidRPr="000C68ED" w14:paraId="6DC8D5DD" w14:textId="77777777" w:rsidTr="00A45633">
        <w:trPr>
          <w:trHeight w:val="237"/>
          <w:jc w:val="center"/>
        </w:trPr>
        <w:tc>
          <w:tcPr>
            <w:tcW w:w="1692" w:type="dxa"/>
            <w:tcBorders>
              <w:top w:val="nil"/>
              <w:bottom w:val="single" w:sz="4" w:space="0" w:color="auto"/>
            </w:tcBorders>
            <w:shd w:val="clear" w:color="auto" w:fill="auto"/>
          </w:tcPr>
          <w:p w14:paraId="58C2366D" w14:textId="77777777" w:rsidR="007A384B" w:rsidRPr="000C68ED" w:rsidRDefault="007A384B" w:rsidP="00A45633">
            <w:pPr>
              <w:pStyle w:val="TAH"/>
              <w:rPr>
                <w:lang w:val="en-US"/>
              </w:rPr>
            </w:pPr>
          </w:p>
        </w:tc>
        <w:tc>
          <w:tcPr>
            <w:tcW w:w="1548" w:type="dxa"/>
            <w:tcBorders>
              <w:top w:val="nil"/>
            </w:tcBorders>
            <w:shd w:val="clear" w:color="auto" w:fill="auto"/>
          </w:tcPr>
          <w:p w14:paraId="2DAECC50" w14:textId="77777777" w:rsidR="007A384B" w:rsidRPr="000C68ED" w:rsidRDefault="007A384B" w:rsidP="00A45633">
            <w:pPr>
              <w:pStyle w:val="TAH"/>
              <w:rPr>
                <w:lang w:val="en-US"/>
              </w:rPr>
            </w:pPr>
          </w:p>
        </w:tc>
        <w:tc>
          <w:tcPr>
            <w:tcW w:w="1350" w:type="dxa"/>
          </w:tcPr>
          <w:p w14:paraId="25E0F54D" w14:textId="77777777" w:rsidR="007A384B" w:rsidRPr="000C68ED" w:rsidRDefault="007A384B" w:rsidP="00A45633">
            <w:pPr>
              <w:pStyle w:val="TAH"/>
              <w:rPr>
                <w:lang w:val="en-US"/>
              </w:rPr>
            </w:pPr>
            <w:r w:rsidRPr="000C68ED">
              <w:rPr>
                <w:lang w:val="en-US"/>
              </w:rPr>
              <w:t>Full (dB)</w:t>
            </w:r>
          </w:p>
        </w:tc>
        <w:tc>
          <w:tcPr>
            <w:tcW w:w="1440" w:type="dxa"/>
          </w:tcPr>
          <w:p w14:paraId="422F5574" w14:textId="77777777" w:rsidR="007A384B" w:rsidRPr="000C68ED" w:rsidRDefault="007A384B" w:rsidP="00A45633">
            <w:pPr>
              <w:pStyle w:val="TAH"/>
              <w:rPr>
                <w:lang w:val="en-US"/>
              </w:rPr>
            </w:pPr>
            <w:r w:rsidRPr="000C68ED">
              <w:rPr>
                <w:lang w:val="en-US"/>
              </w:rPr>
              <w:t>Partial (dB)</w:t>
            </w:r>
          </w:p>
        </w:tc>
        <w:tc>
          <w:tcPr>
            <w:tcW w:w="1440" w:type="dxa"/>
          </w:tcPr>
          <w:p w14:paraId="2CEE0BBF" w14:textId="77777777" w:rsidR="007A384B" w:rsidRPr="000C68ED" w:rsidRDefault="007A384B" w:rsidP="00A45633">
            <w:pPr>
              <w:pStyle w:val="TAH"/>
              <w:rPr>
                <w:lang w:val="en-US"/>
              </w:rPr>
            </w:pPr>
            <w:r w:rsidRPr="000C68ED">
              <w:rPr>
                <w:lang w:val="en-US"/>
              </w:rPr>
              <w:t>Full (dB)</w:t>
            </w:r>
          </w:p>
        </w:tc>
        <w:tc>
          <w:tcPr>
            <w:tcW w:w="1440" w:type="dxa"/>
          </w:tcPr>
          <w:p w14:paraId="4345789A" w14:textId="77777777" w:rsidR="007A384B" w:rsidRPr="000C68ED" w:rsidRDefault="007A384B" w:rsidP="00A45633">
            <w:pPr>
              <w:pStyle w:val="TAH"/>
              <w:rPr>
                <w:lang w:val="en-US"/>
              </w:rPr>
            </w:pPr>
            <w:r w:rsidRPr="000C68ED">
              <w:rPr>
                <w:lang w:val="en-US"/>
              </w:rPr>
              <w:t>Partial (dB)</w:t>
            </w:r>
          </w:p>
        </w:tc>
        <w:tc>
          <w:tcPr>
            <w:tcW w:w="1440" w:type="dxa"/>
          </w:tcPr>
          <w:p w14:paraId="5B307A18"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Full/Partial</w:t>
            </w:r>
          </w:p>
        </w:tc>
      </w:tr>
      <w:tr w:rsidR="007A384B" w:rsidRPr="000C68ED" w14:paraId="7CC625CF" w14:textId="77777777" w:rsidTr="00A45633">
        <w:trPr>
          <w:trHeight w:val="20"/>
          <w:jc w:val="center"/>
        </w:trPr>
        <w:tc>
          <w:tcPr>
            <w:tcW w:w="1692" w:type="dxa"/>
            <w:tcBorders>
              <w:bottom w:val="nil"/>
            </w:tcBorders>
            <w:shd w:val="clear" w:color="auto" w:fill="auto"/>
          </w:tcPr>
          <w:p w14:paraId="4CC175BF"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CP-OFDM</w:t>
            </w:r>
          </w:p>
        </w:tc>
        <w:tc>
          <w:tcPr>
            <w:tcW w:w="1548" w:type="dxa"/>
          </w:tcPr>
          <w:p w14:paraId="34CF00F8"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465091B"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31B1093"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3057A0FC"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CC7A543"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021BBA49" w14:textId="77777777" w:rsidR="007A384B" w:rsidRPr="000C68ED" w:rsidRDefault="007A384B" w:rsidP="00A45633">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7A384B" w:rsidRPr="000C68ED" w14:paraId="2E0B00D2" w14:textId="77777777" w:rsidTr="00A45633">
        <w:trPr>
          <w:trHeight w:val="20"/>
          <w:jc w:val="center"/>
        </w:trPr>
        <w:tc>
          <w:tcPr>
            <w:tcW w:w="1692" w:type="dxa"/>
            <w:tcBorders>
              <w:top w:val="nil"/>
              <w:bottom w:val="nil"/>
            </w:tcBorders>
            <w:shd w:val="clear" w:color="auto" w:fill="auto"/>
          </w:tcPr>
          <w:p w14:paraId="58A5653E" w14:textId="77777777" w:rsidR="007A384B" w:rsidRPr="000C68ED" w:rsidRDefault="007A384B" w:rsidP="00A45633">
            <w:pPr>
              <w:pStyle w:val="FL"/>
              <w:spacing w:before="0" w:after="0"/>
              <w:rPr>
                <w:b w:val="0"/>
                <w:bCs/>
                <w:sz w:val="18"/>
                <w:szCs w:val="18"/>
                <w:lang w:val="en-US"/>
              </w:rPr>
            </w:pPr>
          </w:p>
        </w:tc>
        <w:tc>
          <w:tcPr>
            <w:tcW w:w="1548" w:type="dxa"/>
          </w:tcPr>
          <w:p w14:paraId="5C29F3C8"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07A2DF3"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A41AB80"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45D40BD"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8897A96"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Merge/>
          </w:tcPr>
          <w:p w14:paraId="5D30A3DB" w14:textId="77777777" w:rsidR="007A384B" w:rsidRPr="000C68ED" w:rsidRDefault="007A384B" w:rsidP="00A45633">
            <w:pPr>
              <w:pStyle w:val="FL"/>
              <w:spacing w:before="0" w:after="0"/>
              <w:rPr>
                <w:b w:val="0"/>
                <w:bCs/>
                <w:sz w:val="18"/>
                <w:szCs w:val="18"/>
                <w:lang w:val="en-US"/>
              </w:rPr>
            </w:pPr>
          </w:p>
        </w:tc>
      </w:tr>
      <w:tr w:rsidR="007A384B" w:rsidRPr="000C68ED" w14:paraId="0D19EB67" w14:textId="77777777" w:rsidTr="00A45633">
        <w:trPr>
          <w:trHeight w:val="20"/>
          <w:jc w:val="center"/>
        </w:trPr>
        <w:tc>
          <w:tcPr>
            <w:tcW w:w="1692" w:type="dxa"/>
            <w:tcBorders>
              <w:top w:val="nil"/>
              <w:bottom w:val="nil"/>
            </w:tcBorders>
            <w:shd w:val="clear" w:color="auto" w:fill="auto"/>
          </w:tcPr>
          <w:p w14:paraId="772B4038" w14:textId="77777777" w:rsidR="007A384B" w:rsidRPr="000C68ED" w:rsidRDefault="007A384B" w:rsidP="00A45633">
            <w:pPr>
              <w:pStyle w:val="FL"/>
              <w:spacing w:before="0" w:after="0"/>
              <w:rPr>
                <w:b w:val="0"/>
                <w:bCs/>
                <w:sz w:val="18"/>
                <w:szCs w:val="18"/>
                <w:lang w:val="en-US"/>
              </w:rPr>
            </w:pPr>
          </w:p>
        </w:tc>
        <w:tc>
          <w:tcPr>
            <w:tcW w:w="1548" w:type="dxa"/>
          </w:tcPr>
          <w:p w14:paraId="514B8C91"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A5C89FD"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B269DA8"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037AFB58"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009131F"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Merge/>
          </w:tcPr>
          <w:p w14:paraId="172F4FED" w14:textId="77777777" w:rsidR="007A384B" w:rsidRPr="000C68ED" w:rsidRDefault="007A384B" w:rsidP="00A45633">
            <w:pPr>
              <w:pStyle w:val="FL"/>
              <w:spacing w:before="0" w:after="0"/>
              <w:rPr>
                <w:b w:val="0"/>
                <w:bCs/>
                <w:sz w:val="18"/>
                <w:szCs w:val="18"/>
                <w:lang w:val="en-US"/>
              </w:rPr>
            </w:pPr>
          </w:p>
        </w:tc>
      </w:tr>
      <w:tr w:rsidR="007A384B" w:rsidRPr="000C68ED" w14:paraId="5DA29C8A" w14:textId="77777777" w:rsidTr="00A45633">
        <w:trPr>
          <w:trHeight w:val="20"/>
          <w:jc w:val="center"/>
        </w:trPr>
        <w:tc>
          <w:tcPr>
            <w:tcW w:w="1692" w:type="dxa"/>
            <w:tcBorders>
              <w:top w:val="nil"/>
            </w:tcBorders>
            <w:shd w:val="clear" w:color="auto" w:fill="auto"/>
          </w:tcPr>
          <w:p w14:paraId="366879A7" w14:textId="77777777" w:rsidR="007A384B" w:rsidRPr="000C68ED" w:rsidRDefault="007A384B" w:rsidP="00A45633">
            <w:pPr>
              <w:pStyle w:val="FL"/>
              <w:spacing w:before="0" w:after="0"/>
              <w:rPr>
                <w:b w:val="0"/>
                <w:bCs/>
                <w:sz w:val="18"/>
                <w:szCs w:val="18"/>
                <w:lang w:val="en-US"/>
              </w:rPr>
            </w:pPr>
          </w:p>
        </w:tc>
        <w:tc>
          <w:tcPr>
            <w:tcW w:w="1548" w:type="dxa"/>
          </w:tcPr>
          <w:p w14:paraId="610FCE16"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6621AB4"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CA736C4"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5ECF310"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E35A260"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 7.0</w:t>
            </w:r>
          </w:p>
        </w:tc>
        <w:tc>
          <w:tcPr>
            <w:tcW w:w="1440" w:type="dxa"/>
            <w:vMerge/>
          </w:tcPr>
          <w:p w14:paraId="7AA3167C" w14:textId="77777777" w:rsidR="007A384B" w:rsidRPr="000C68ED" w:rsidRDefault="007A384B" w:rsidP="00A45633">
            <w:pPr>
              <w:pStyle w:val="FL"/>
              <w:spacing w:before="0" w:after="0"/>
              <w:rPr>
                <w:b w:val="0"/>
                <w:bCs/>
                <w:sz w:val="18"/>
                <w:szCs w:val="18"/>
                <w:lang w:val="en-US"/>
              </w:rPr>
            </w:pPr>
          </w:p>
        </w:tc>
      </w:tr>
      <w:tr w:rsidR="007A384B" w:rsidRPr="000C68ED" w14:paraId="4F0ABF8E" w14:textId="77777777" w:rsidTr="00A45633">
        <w:trPr>
          <w:trHeight w:val="20"/>
          <w:jc w:val="center"/>
        </w:trPr>
        <w:tc>
          <w:tcPr>
            <w:tcW w:w="10350" w:type="dxa"/>
            <w:gridSpan w:val="7"/>
          </w:tcPr>
          <w:p w14:paraId="425C3FF6" w14:textId="77777777" w:rsidR="007A384B" w:rsidRPr="000C68ED" w:rsidRDefault="007A384B" w:rsidP="00A45633">
            <w:pPr>
              <w:pStyle w:val="TAN"/>
              <w:rPr>
                <w:lang w:val="en-US"/>
              </w:rPr>
            </w:pPr>
            <w:r w:rsidRPr="000C68ED">
              <w:rPr>
                <w:lang w:val="en-US"/>
              </w:rPr>
              <w:t>NOTE 1: The A-MPR shall apply to all SCS in all active 20 MHz sub-bands contiguously allocated in the channel.</w:t>
            </w:r>
          </w:p>
          <w:p w14:paraId="680E946F" w14:textId="77777777" w:rsidR="007A384B" w:rsidRPr="000C68ED" w:rsidRDefault="007A384B" w:rsidP="00A45633">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2615EE3" w14:textId="77777777" w:rsidR="007A384B" w:rsidRPr="000C68ED" w:rsidRDefault="007A384B" w:rsidP="00A45633">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3C81E7E8" w14:textId="77777777" w:rsidR="007A384B" w:rsidRPr="000C68ED" w:rsidRDefault="007A384B" w:rsidP="00A45633">
            <w:pPr>
              <w:pStyle w:val="TAN"/>
              <w:rPr>
                <w:lang w:val="en-US"/>
              </w:rPr>
            </w:pPr>
            <w:r w:rsidRPr="000C68ED">
              <w:rPr>
                <w:lang w:val="en-US"/>
              </w:rPr>
              <w:t>NOTE 4: Applicable for all valid channels and bandwidths other than those enumerated in NOTE 3.</w:t>
            </w:r>
          </w:p>
          <w:p w14:paraId="5EAA8705" w14:textId="77777777" w:rsidR="007A384B" w:rsidRPr="000C68ED" w:rsidRDefault="007A384B" w:rsidP="00A45633">
            <w:pPr>
              <w:pStyle w:val="TAN"/>
              <w:rPr>
                <w:lang w:val="en-US"/>
              </w:rPr>
            </w:pPr>
            <w:r w:rsidRPr="000C68ED">
              <w:rPr>
                <w:lang w:val="en-US"/>
              </w:rPr>
              <w:t>NOTE 5:  Contiguous outer sub-band configuration and contiguous inner sub-band configuration in Table 2-5 apply.</w:t>
            </w:r>
          </w:p>
        </w:tc>
      </w:tr>
    </w:tbl>
    <w:p w14:paraId="6A638446" w14:textId="77777777" w:rsidR="007A384B" w:rsidRPr="000C68ED" w:rsidRDefault="007A384B" w:rsidP="007A384B">
      <w:pPr>
        <w:pStyle w:val="BodyText"/>
        <w:rPr>
          <w:rFonts w:eastAsia="Malgun Gothic"/>
          <w:lang w:val="en-US" w:eastAsia="ko-KR"/>
        </w:rPr>
      </w:pPr>
    </w:p>
    <w:p w14:paraId="586E1545" w14:textId="0345216E" w:rsidR="00B70C27" w:rsidRPr="000C68ED" w:rsidRDefault="00B70C27" w:rsidP="00B70C27">
      <w:pPr>
        <w:pStyle w:val="Heading4"/>
        <w:rPr>
          <w:lang w:val="en-US"/>
        </w:rPr>
      </w:pPr>
      <w:r w:rsidRPr="000C68ED">
        <w:rPr>
          <w:lang w:val="en-US"/>
        </w:rPr>
        <w:lastRenderedPageBreak/>
        <w:t xml:space="preserve">Proposal </w:t>
      </w:r>
      <w:r w:rsidR="00030E05">
        <w:rPr>
          <w:lang w:val="en-US"/>
        </w:rPr>
        <w:t>7</w:t>
      </w:r>
      <w:r w:rsidRPr="000C68ED">
        <w:rPr>
          <w:lang w:val="en-US"/>
        </w:rPr>
        <w:t xml:space="preserve">: </w:t>
      </w:r>
      <w:r w:rsidRPr="000C68ED">
        <w:rPr>
          <w:b w:val="0"/>
          <w:lang w:val="en-US"/>
        </w:rPr>
        <w:t>For NS_53 SL-U PSSCH/PSCCH A-MPR, consider Table 2-11 for SL-U UE power class 5.</w:t>
      </w:r>
      <w:r w:rsidRPr="000C68ED">
        <w:rPr>
          <w:lang w:val="en-US"/>
        </w:rPr>
        <w:t xml:space="preserve"> </w:t>
      </w:r>
    </w:p>
    <w:p w14:paraId="03A26BB3" w14:textId="77777777" w:rsidR="007A384B" w:rsidRPr="000C68ED" w:rsidRDefault="007A384B" w:rsidP="007A384B">
      <w:pPr>
        <w:pStyle w:val="TH"/>
        <w:rPr>
          <w:lang w:val="en-US"/>
        </w:rPr>
      </w:pPr>
      <w:r w:rsidRPr="000C68ED">
        <w:rPr>
          <w:lang w:val="en-US"/>
        </w:rPr>
        <w:t>Table 2-11.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7A384B" w:rsidRPr="000C68ED" w14:paraId="2C557BFD" w14:textId="77777777" w:rsidTr="00A45633">
        <w:trPr>
          <w:trHeight w:val="237"/>
          <w:jc w:val="center"/>
        </w:trPr>
        <w:tc>
          <w:tcPr>
            <w:tcW w:w="806" w:type="dxa"/>
            <w:vMerge w:val="restart"/>
            <w:tcBorders>
              <w:top w:val="single" w:sz="4" w:space="0" w:color="auto"/>
            </w:tcBorders>
            <w:shd w:val="clear" w:color="auto" w:fill="auto"/>
          </w:tcPr>
          <w:p w14:paraId="090A7026"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707D052B"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73C38A3" w14:textId="77777777" w:rsidR="007A384B" w:rsidRPr="000C68ED" w:rsidRDefault="007A384B" w:rsidP="00A4563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7A384B" w:rsidRPr="000C68ED" w14:paraId="022182D9" w14:textId="77777777" w:rsidTr="00A45633">
        <w:trPr>
          <w:trHeight w:val="237"/>
          <w:jc w:val="center"/>
        </w:trPr>
        <w:tc>
          <w:tcPr>
            <w:tcW w:w="806" w:type="dxa"/>
            <w:vMerge/>
            <w:shd w:val="clear" w:color="auto" w:fill="auto"/>
          </w:tcPr>
          <w:p w14:paraId="66826A48" w14:textId="77777777" w:rsidR="007A384B" w:rsidRPr="000C68ED" w:rsidRDefault="007A384B" w:rsidP="00A45633">
            <w:pPr>
              <w:pStyle w:val="TAH"/>
              <w:rPr>
                <w:lang w:val="en-US"/>
              </w:rPr>
            </w:pPr>
          </w:p>
        </w:tc>
        <w:tc>
          <w:tcPr>
            <w:tcW w:w="1176" w:type="dxa"/>
            <w:vMerge/>
            <w:shd w:val="clear" w:color="auto" w:fill="auto"/>
          </w:tcPr>
          <w:p w14:paraId="34343009" w14:textId="77777777" w:rsidR="007A384B" w:rsidRPr="000C68ED" w:rsidRDefault="007A384B" w:rsidP="00A45633">
            <w:pPr>
              <w:pStyle w:val="TAH"/>
              <w:rPr>
                <w:lang w:val="en-US"/>
              </w:rPr>
            </w:pPr>
          </w:p>
        </w:tc>
        <w:tc>
          <w:tcPr>
            <w:tcW w:w="1700" w:type="dxa"/>
            <w:gridSpan w:val="2"/>
          </w:tcPr>
          <w:p w14:paraId="5123A7FA" w14:textId="77777777" w:rsidR="007A384B" w:rsidRPr="000C68ED" w:rsidRDefault="007A384B" w:rsidP="00A45633">
            <w:pPr>
              <w:pStyle w:val="TAH"/>
              <w:rPr>
                <w:lang w:val="en-US"/>
              </w:rPr>
            </w:pPr>
            <w:r w:rsidRPr="000C68ED">
              <w:rPr>
                <w:rFonts w:eastAsiaTheme="minorEastAsia"/>
                <w:lang w:val="en-US" w:eastAsia="ko-KR"/>
              </w:rPr>
              <w:t>20MHz</w:t>
            </w:r>
          </w:p>
        </w:tc>
        <w:tc>
          <w:tcPr>
            <w:tcW w:w="1637" w:type="dxa"/>
            <w:gridSpan w:val="2"/>
          </w:tcPr>
          <w:p w14:paraId="5FF01270" w14:textId="77777777" w:rsidR="007A384B" w:rsidRPr="000C68ED" w:rsidRDefault="007A384B" w:rsidP="00A45633">
            <w:pPr>
              <w:pStyle w:val="TAH"/>
              <w:rPr>
                <w:lang w:val="en-US"/>
              </w:rPr>
            </w:pPr>
            <w:r w:rsidRPr="000C68ED">
              <w:rPr>
                <w:rFonts w:eastAsiaTheme="minorEastAsia"/>
                <w:lang w:val="en-US" w:eastAsia="ko-KR"/>
              </w:rPr>
              <w:t>40MHz</w:t>
            </w:r>
          </w:p>
        </w:tc>
        <w:tc>
          <w:tcPr>
            <w:tcW w:w="1700" w:type="dxa"/>
            <w:gridSpan w:val="2"/>
          </w:tcPr>
          <w:p w14:paraId="18002CC1" w14:textId="77777777" w:rsidR="007A384B" w:rsidRPr="000C68ED" w:rsidRDefault="007A384B" w:rsidP="00A45633">
            <w:pPr>
              <w:pStyle w:val="TAH"/>
              <w:rPr>
                <w:lang w:val="en-US"/>
              </w:rPr>
            </w:pPr>
            <w:r w:rsidRPr="000C68ED">
              <w:rPr>
                <w:rFonts w:eastAsiaTheme="minorEastAsia"/>
                <w:lang w:val="en-US" w:eastAsia="ko-KR"/>
              </w:rPr>
              <w:t>60MHz</w:t>
            </w:r>
          </w:p>
        </w:tc>
        <w:tc>
          <w:tcPr>
            <w:tcW w:w="1700" w:type="dxa"/>
            <w:gridSpan w:val="2"/>
          </w:tcPr>
          <w:p w14:paraId="59C1A853" w14:textId="77777777" w:rsidR="007A384B" w:rsidRPr="000C68ED" w:rsidRDefault="007A384B" w:rsidP="00A45633">
            <w:pPr>
              <w:pStyle w:val="TAH"/>
              <w:rPr>
                <w:lang w:val="en-US"/>
              </w:rPr>
            </w:pPr>
            <w:r w:rsidRPr="000C68ED">
              <w:rPr>
                <w:rFonts w:eastAsiaTheme="minorEastAsia"/>
                <w:lang w:val="en-US" w:eastAsia="ko-KR"/>
              </w:rPr>
              <w:t>80MHz</w:t>
            </w:r>
          </w:p>
        </w:tc>
        <w:tc>
          <w:tcPr>
            <w:tcW w:w="1737" w:type="dxa"/>
            <w:gridSpan w:val="2"/>
          </w:tcPr>
          <w:p w14:paraId="75636B8A" w14:textId="77777777" w:rsidR="007A384B" w:rsidRPr="000C68ED" w:rsidRDefault="007A384B" w:rsidP="00A45633">
            <w:pPr>
              <w:pStyle w:val="TAH"/>
              <w:rPr>
                <w:lang w:val="en-US"/>
              </w:rPr>
            </w:pPr>
            <w:r w:rsidRPr="000C68ED">
              <w:rPr>
                <w:rFonts w:eastAsiaTheme="minorEastAsia"/>
                <w:lang w:val="en-US" w:eastAsia="ko-KR"/>
              </w:rPr>
              <w:t>100MHz</w:t>
            </w:r>
          </w:p>
        </w:tc>
      </w:tr>
      <w:tr w:rsidR="007A384B" w:rsidRPr="000C68ED" w14:paraId="41BD1326" w14:textId="77777777" w:rsidTr="00A45633">
        <w:trPr>
          <w:trHeight w:val="237"/>
          <w:jc w:val="center"/>
        </w:trPr>
        <w:tc>
          <w:tcPr>
            <w:tcW w:w="806" w:type="dxa"/>
            <w:vMerge/>
            <w:tcBorders>
              <w:bottom w:val="single" w:sz="4" w:space="0" w:color="auto"/>
            </w:tcBorders>
            <w:shd w:val="clear" w:color="auto" w:fill="auto"/>
          </w:tcPr>
          <w:p w14:paraId="5AA58018" w14:textId="77777777" w:rsidR="007A384B" w:rsidRPr="000C68ED" w:rsidRDefault="007A384B" w:rsidP="00A45633">
            <w:pPr>
              <w:pStyle w:val="TAH"/>
              <w:rPr>
                <w:lang w:val="en-US"/>
              </w:rPr>
            </w:pPr>
          </w:p>
        </w:tc>
        <w:tc>
          <w:tcPr>
            <w:tcW w:w="1176" w:type="dxa"/>
            <w:vMerge/>
            <w:shd w:val="clear" w:color="auto" w:fill="auto"/>
          </w:tcPr>
          <w:p w14:paraId="1A2FFA94" w14:textId="77777777" w:rsidR="007A384B" w:rsidRPr="000C68ED" w:rsidRDefault="007A384B" w:rsidP="00A45633">
            <w:pPr>
              <w:pStyle w:val="TAH"/>
              <w:rPr>
                <w:lang w:val="en-US"/>
              </w:rPr>
            </w:pPr>
          </w:p>
        </w:tc>
        <w:tc>
          <w:tcPr>
            <w:tcW w:w="850" w:type="dxa"/>
          </w:tcPr>
          <w:p w14:paraId="3DACD2C9" w14:textId="77777777" w:rsidR="007A384B" w:rsidRPr="000C68ED" w:rsidRDefault="007A384B" w:rsidP="00A45633">
            <w:pPr>
              <w:pStyle w:val="TAH"/>
              <w:rPr>
                <w:lang w:val="en-US"/>
              </w:rPr>
            </w:pPr>
            <w:r w:rsidRPr="000C68ED">
              <w:rPr>
                <w:lang w:val="en-US"/>
              </w:rPr>
              <w:t>Full (dB)</w:t>
            </w:r>
          </w:p>
        </w:tc>
        <w:tc>
          <w:tcPr>
            <w:tcW w:w="850" w:type="dxa"/>
          </w:tcPr>
          <w:p w14:paraId="2A1F4CC0" w14:textId="77777777" w:rsidR="007A384B" w:rsidRPr="000C68ED" w:rsidRDefault="007A384B" w:rsidP="00A45633">
            <w:pPr>
              <w:pStyle w:val="TAH"/>
              <w:rPr>
                <w:lang w:val="en-US"/>
              </w:rPr>
            </w:pPr>
            <w:r w:rsidRPr="000C68ED">
              <w:rPr>
                <w:lang w:val="en-US"/>
              </w:rPr>
              <w:t>Partial (dB)</w:t>
            </w:r>
          </w:p>
        </w:tc>
        <w:tc>
          <w:tcPr>
            <w:tcW w:w="787" w:type="dxa"/>
          </w:tcPr>
          <w:p w14:paraId="0DD03287" w14:textId="77777777" w:rsidR="007A384B" w:rsidRPr="000C68ED" w:rsidRDefault="007A384B" w:rsidP="00A45633">
            <w:pPr>
              <w:pStyle w:val="TAH"/>
              <w:rPr>
                <w:lang w:val="en-US"/>
              </w:rPr>
            </w:pPr>
            <w:r w:rsidRPr="000C68ED">
              <w:rPr>
                <w:lang w:val="en-US"/>
              </w:rPr>
              <w:t>Full (dB)</w:t>
            </w:r>
          </w:p>
        </w:tc>
        <w:tc>
          <w:tcPr>
            <w:tcW w:w="850" w:type="dxa"/>
          </w:tcPr>
          <w:p w14:paraId="072F112E" w14:textId="77777777" w:rsidR="007A384B" w:rsidRPr="000C68ED" w:rsidRDefault="007A384B" w:rsidP="00A45633">
            <w:pPr>
              <w:pStyle w:val="TAH"/>
              <w:rPr>
                <w:lang w:val="en-US"/>
              </w:rPr>
            </w:pPr>
            <w:r w:rsidRPr="000C68ED">
              <w:rPr>
                <w:lang w:val="en-US"/>
              </w:rPr>
              <w:t>Partial (dB)</w:t>
            </w:r>
          </w:p>
        </w:tc>
        <w:tc>
          <w:tcPr>
            <w:tcW w:w="850" w:type="dxa"/>
          </w:tcPr>
          <w:p w14:paraId="33B2C4AA" w14:textId="77777777" w:rsidR="007A384B" w:rsidRPr="000C68ED" w:rsidRDefault="007A384B" w:rsidP="00A45633">
            <w:pPr>
              <w:pStyle w:val="TAH"/>
              <w:rPr>
                <w:lang w:val="en-US"/>
              </w:rPr>
            </w:pPr>
            <w:r w:rsidRPr="000C68ED">
              <w:rPr>
                <w:lang w:val="en-US"/>
              </w:rPr>
              <w:t>Full (dB)</w:t>
            </w:r>
          </w:p>
        </w:tc>
        <w:tc>
          <w:tcPr>
            <w:tcW w:w="850" w:type="dxa"/>
          </w:tcPr>
          <w:p w14:paraId="6C2F7503" w14:textId="77777777" w:rsidR="007A384B" w:rsidRPr="000C68ED" w:rsidRDefault="007A384B" w:rsidP="00A45633">
            <w:pPr>
              <w:pStyle w:val="TAH"/>
              <w:rPr>
                <w:lang w:val="en-US"/>
              </w:rPr>
            </w:pPr>
            <w:r w:rsidRPr="000C68ED">
              <w:rPr>
                <w:lang w:val="en-US"/>
              </w:rPr>
              <w:t>Partial (dB)</w:t>
            </w:r>
          </w:p>
        </w:tc>
        <w:tc>
          <w:tcPr>
            <w:tcW w:w="850" w:type="dxa"/>
          </w:tcPr>
          <w:p w14:paraId="73A8EA53" w14:textId="77777777" w:rsidR="007A384B" w:rsidRPr="000C68ED" w:rsidRDefault="007A384B" w:rsidP="00A45633">
            <w:pPr>
              <w:pStyle w:val="TAH"/>
              <w:rPr>
                <w:lang w:val="en-US"/>
              </w:rPr>
            </w:pPr>
            <w:r w:rsidRPr="000C68ED">
              <w:rPr>
                <w:lang w:val="en-US"/>
              </w:rPr>
              <w:t>Full (dB)</w:t>
            </w:r>
          </w:p>
        </w:tc>
        <w:tc>
          <w:tcPr>
            <w:tcW w:w="850" w:type="dxa"/>
          </w:tcPr>
          <w:p w14:paraId="32326445" w14:textId="77777777" w:rsidR="007A384B" w:rsidRPr="000C68ED" w:rsidRDefault="007A384B" w:rsidP="00A45633">
            <w:pPr>
              <w:pStyle w:val="TAH"/>
              <w:rPr>
                <w:lang w:val="en-US"/>
              </w:rPr>
            </w:pPr>
            <w:r w:rsidRPr="000C68ED">
              <w:rPr>
                <w:lang w:val="en-US"/>
              </w:rPr>
              <w:t>Partial (dB)</w:t>
            </w:r>
          </w:p>
        </w:tc>
        <w:tc>
          <w:tcPr>
            <w:tcW w:w="887" w:type="dxa"/>
          </w:tcPr>
          <w:p w14:paraId="523D771E" w14:textId="77777777" w:rsidR="007A384B" w:rsidRPr="000C68ED" w:rsidRDefault="007A384B" w:rsidP="00A45633">
            <w:pPr>
              <w:pStyle w:val="TAH"/>
              <w:rPr>
                <w:lang w:val="en-US"/>
              </w:rPr>
            </w:pPr>
            <w:r w:rsidRPr="000C68ED">
              <w:rPr>
                <w:lang w:val="en-US"/>
              </w:rPr>
              <w:t>Full (dB)</w:t>
            </w:r>
          </w:p>
        </w:tc>
        <w:tc>
          <w:tcPr>
            <w:tcW w:w="850" w:type="dxa"/>
          </w:tcPr>
          <w:p w14:paraId="1B0FA1C0" w14:textId="77777777" w:rsidR="007A384B" w:rsidRPr="000C68ED" w:rsidRDefault="007A384B" w:rsidP="00A45633">
            <w:pPr>
              <w:pStyle w:val="TAH"/>
              <w:rPr>
                <w:lang w:val="en-US"/>
              </w:rPr>
            </w:pPr>
            <w:r w:rsidRPr="000C68ED">
              <w:rPr>
                <w:lang w:val="en-US"/>
              </w:rPr>
              <w:t>Partial (dB)</w:t>
            </w:r>
          </w:p>
        </w:tc>
      </w:tr>
      <w:tr w:rsidR="007A384B" w:rsidRPr="000C68ED" w14:paraId="72E583E3" w14:textId="77777777" w:rsidTr="00A45633">
        <w:trPr>
          <w:trHeight w:val="20"/>
          <w:jc w:val="center"/>
        </w:trPr>
        <w:tc>
          <w:tcPr>
            <w:tcW w:w="806" w:type="dxa"/>
            <w:vMerge w:val="restart"/>
            <w:shd w:val="clear" w:color="auto" w:fill="auto"/>
          </w:tcPr>
          <w:p w14:paraId="0D946ED3"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CP-OFDM</w:t>
            </w:r>
          </w:p>
        </w:tc>
        <w:tc>
          <w:tcPr>
            <w:tcW w:w="1176" w:type="dxa"/>
          </w:tcPr>
          <w:p w14:paraId="126C5C36"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621A4900"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256F667C"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BB6296"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8C1EF87"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30F027C"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11DF0CDE"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FD4E81"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4B98AFE"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D163434" w14:textId="77777777" w:rsidR="007A384B" w:rsidRPr="000C68ED" w:rsidRDefault="007A384B" w:rsidP="00A45633">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27DD612B"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4.5</w:t>
            </w:r>
          </w:p>
        </w:tc>
      </w:tr>
      <w:tr w:rsidR="007A384B" w:rsidRPr="000C68ED" w14:paraId="278EFCDE" w14:textId="77777777" w:rsidTr="00A45633">
        <w:trPr>
          <w:trHeight w:val="20"/>
          <w:jc w:val="center"/>
        </w:trPr>
        <w:tc>
          <w:tcPr>
            <w:tcW w:w="806" w:type="dxa"/>
            <w:vMerge/>
            <w:shd w:val="clear" w:color="auto" w:fill="auto"/>
          </w:tcPr>
          <w:p w14:paraId="6A01906D" w14:textId="77777777" w:rsidR="007A384B" w:rsidRPr="000C68ED" w:rsidRDefault="007A384B" w:rsidP="00A45633">
            <w:pPr>
              <w:pStyle w:val="FL"/>
              <w:spacing w:before="0" w:after="0"/>
              <w:rPr>
                <w:b w:val="0"/>
                <w:bCs/>
                <w:sz w:val="18"/>
                <w:szCs w:val="18"/>
                <w:lang w:val="en-US"/>
              </w:rPr>
            </w:pPr>
          </w:p>
        </w:tc>
        <w:tc>
          <w:tcPr>
            <w:tcW w:w="1176" w:type="dxa"/>
          </w:tcPr>
          <w:p w14:paraId="590E9444"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1F5AD969"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B53496A"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5345128"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31A49DF"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290976D"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200DF8E8"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312B1A0"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0F351CB2"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39A9CC7"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5D7D360A"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4.5</w:t>
            </w:r>
          </w:p>
        </w:tc>
      </w:tr>
      <w:tr w:rsidR="007A384B" w:rsidRPr="000C68ED" w14:paraId="18120200" w14:textId="77777777" w:rsidTr="00A45633">
        <w:trPr>
          <w:trHeight w:val="20"/>
          <w:jc w:val="center"/>
        </w:trPr>
        <w:tc>
          <w:tcPr>
            <w:tcW w:w="806" w:type="dxa"/>
            <w:vMerge/>
            <w:shd w:val="clear" w:color="auto" w:fill="auto"/>
          </w:tcPr>
          <w:p w14:paraId="3387A552" w14:textId="77777777" w:rsidR="007A384B" w:rsidRPr="000C68ED" w:rsidRDefault="007A384B" w:rsidP="00A45633">
            <w:pPr>
              <w:pStyle w:val="FL"/>
              <w:spacing w:before="0" w:after="0"/>
              <w:rPr>
                <w:b w:val="0"/>
                <w:bCs/>
                <w:i/>
                <w:sz w:val="18"/>
                <w:szCs w:val="18"/>
                <w:lang w:val="en-US"/>
              </w:rPr>
            </w:pPr>
          </w:p>
        </w:tc>
        <w:tc>
          <w:tcPr>
            <w:tcW w:w="1176" w:type="dxa"/>
          </w:tcPr>
          <w:p w14:paraId="75DDF801" w14:textId="77777777" w:rsidR="007A384B" w:rsidRPr="000C68ED" w:rsidRDefault="007A384B" w:rsidP="00A45633">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F802790"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527A9A0D"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474BD4A"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D8E8E2F"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0F173CB"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79F420F6"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5A18510"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07A8EDB"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8C72B72"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4BDA7D9E"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5.5</w:t>
            </w:r>
          </w:p>
        </w:tc>
      </w:tr>
      <w:tr w:rsidR="007A384B" w:rsidRPr="000C68ED" w14:paraId="71921D2F" w14:textId="77777777" w:rsidTr="00A45633">
        <w:trPr>
          <w:trHeight w:val="20"/>
          <w:jc w:val="center"/>
        </w:trPr>
        <w:tc>
          <w:tcPr>
            <w:tcW w:w="806" w:type="dxa"/>
            <w:vMerge/>
            <w:shd w:val="clear" w:color="auto" w:fill="auto"/>
          </w:tcPr>
          <w:p w14:paraId="05E36730" w14:textId="77777777" w:rsidR="007A384B" w:rsidRPr="000C68ED" w:rsidRDefault="007A384B" w:rsidP="00A45633">
            <w:pPr>
              <w:pStyle w:val="FL"/>
              <w:spacing w:before="0" w:after="0"/>
              <w:rPr>
                <w:b w:val="0"/>
                <w:bCs/>
                <w:sz w:val="18"/>
                <w:szCs w:val="18"/>
                <w:lang w:val="en-US"/>
              </w:rPr>
            </w:pPr>
          </w:p>
        </w:tc>
        <w:tc>
          <w:tcPr>
            <w:tcW w:w="1176" w:type="dxa"/>
          </w:tcPr>
          <w:p w14:paraId="7FFA3DDA" w14:textId="77777777" w:rsidR="007A384B" w:rsidRPr="000C68ED" w:rsidRDefault="007A384B" w:rsidP="00A45633">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3E23D4D9"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FA95E06"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1F88FA2D"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4F25CB3"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40DB1C63"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30DCE83E"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5C66A0B"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47DEE177" w14:textId="77777777" w:rsidR="007A384B" w:rsidRPr="000C68ED" w:rsidRDefault="007A384B" w:rsidP="00A45633">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4C7C7848"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5E1F4B21" w14:textId="77777777" w:rsidR="007A384B" w:rsidRPr="000C68ED" w:rsidRDefault="007A384B" w:rsidP="00A45633">
            <w:pPr>
              <w:pStyle w:val="FL"/>
              <w:spacing w:before="0" w:after="0"/>
              <w:rPr>
                <w:b w:val="0"/>
                <w:bCs/>
                <w:sz w:val="18"/>
                <w:szCs w:val="18"/>
                <w:lang w:val="en-US"/>
              </w:rPr>
            </w:pPr>
            <w:r w:rsidRPr="000C68ED">
              <w:rPr>
                <w:rFonts w:eastAsia="Malgun Gothic" w:cs="Arial"/>
                <w:b w:val="0"/>
                <w:sz w:val="18"/>
                <w:szCs w:val="18"/>
                <w:lang w:val="en-US"/>
              </w:rPr>
              <w:t>≤ 7.0</w:t>
            </w:r>
          </w:p>
        </w:tc>
      </w:tr>
      <w:tr w:rsidR="007A384B" w:rsidRPr="000C68ED" w14:paraId="2B44B34A" w14:textId="77777777" w:rsidTr="00A45633">
        <w:trPr>
          <w:trHeight w:val="20"/>
          <w:jc w:val="center"/>
        </w:trPr>
        <w:tc>
          <w:tcPr>
            <w:tcW w:w="10456" w:type="dxa"/>
            <w:gridSpan w:val="12"/>
            <w:shd w:val="clear" w:color="auto" w:fill="auto"/>
          </w:tcPr>
          <w:p w14:paraId="0D767902" w14:textId="77777777" w:rsidR="007A384B" w:rsidRPr="000C68ED" w:rsidRDefault="007A384B" w:rsidP="00A45633">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150CE89E" w14:textId="77777777" w:rsidR="007A384B" w:rsidRPr="000C68ED" w:rsidRDefault="007A384B" w:rsidP="00A45633">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59EF913" w14:textId="77777777" w:rsidR="007A384B" w:rsidRPr="000C68ED" w:rsidRDefault="007A384B" w:rsidP="007A384B">
      <w:pPr>
        <w:pStyle w:val="BodyText"/>
        <w:rPr>
          <w:lang w:val="en-US"/>
        </w:rPr>
      </w:pPr>
    </w:p>
    <w:p w14:paraId="1232CE3D" w14:textId="0E20282B" w:rsidR="00B70C27" w:rsidRPr="000C68ED" w:rsidRDefault="00B70C27" w:rsidP="00B70C27">
      <w:pPr>
        <w:pStyle w:val="Heading4"/>
        <w:rPr>
          <w:lang w:val="en-US"/>
        </w:rPr>
      </w:pPr>
      <w:r w:rsidRPr="000C68ED">
        <w:rPr>
          <w:lang w:val="en-US"/>
        </w:rPr>
        <w:t xml:space="preserve">Proposal </w:t>
      </w:r>
      <w:r w:rsidR="00030E05">
        <w:rPr>
          <w:lang w:val="en-US"/>
        </w:rPr>
        <w:t>8</w:t>
      </w:r>
      <w:r w:rsidRPr="000C68ED">
        <w:rPr>
          <w:lang w:val="en-US"/>
        </w:rPr>
        <w:t xml:space="preserve">: </w:t>
      </w:r>
      <w:r w:rsidRPr="000C68ED">
        <w:rPr>
          <w:b w:val="0"/>
          <w:lang w:val="en-US"/>
        </w:rPr>
        <w:t xml:space="preserve">For NS_58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r w:rsidR="000C68ED" w:rsidRPr="000C68ED">
        <w:rPr>
          <w:b w:val="0"/>
          <w:lang w:val="en-US"/>
        </w:rPr>
        <w:t xml:space="preserve"> (see proposal 2)</w:t>
      </w:r>
      <w:r w:rsidRPr="000C68ED">
        <w:rPr>
          <w:b w:val="0"/>
          <w:lang w:val="en-US"/>
        </w:rPr>
        <w:t>.</w:t>
      </w:r>
    </w:p>
    <w:p w14:paraId="114C7591" w14:textId="77777777" w:rsidR="000C68ED" w:rsidRPr="000C68ED" w:rsidRDefault="000C68ED" w:rsidP="000C68ED">
      <w:pPr>
        <w:rPr>
          <w:lang w:val="en-US" w:eastAsia="zh-CN"/>
        </w:rPr>
      </w:pPr>
    </w:p>
    <w:p w14:paraId="421EA94A" w14:textId="02B1BDBD" w:rsidR="00B70C27" w:rsidRPr="000C68ED" w:rsidRDefault="00B70C27" w:rsidP="00B70C27">
      <w:pPr>
        <w:pStyle w:val="Heading4"/>
        <w:rPr>
          <w:lang w:val="en-US"/>
        </w:rPr>
      </w:pPr>
      <w:r w:rsidRPr="000C68ED">
        <w:rPr>
          <w:lang w:val="en-US"/>
        </w:rPr>
        <w:t xml:space="preserve">Proposal </w:t>
      </w:r>
      <w:r w:rsidR="00030E05">
        <w:rPr>
          <w:lang w:val="en-US"/>
        </w:rPr>
        <w:t>9</w:t>
      </w:r>
      <w:r w:rsidRPr="000C68ED">
        <w:rPr>
          <w:lang w:val="en-US"/>
        </w:rPr>
        <w:t xml:space="preserve">: </w:t>
      </w:r>
      <w:r w:rsidRPr="000C68ED">
        <w:rPr>
          <w:b w:val="0"/>
          <w:lang w:val="en-US"/>
        </w:rPr>
        <w:t>For NS_58 SL-U PSSCH/PSCCH A-MPR, consider Table 2-14 for SL-U UE power class 5.</w:t>
      </w:r>
      <w:r w:rsidRPr="000C68ED">
        <w:rPr>
          <w:lang w:val="en-US"/>
        </w:rPr>
        <w:t xml:space="preserve"> </w:t>
      </w:r>
    </w:p>
    <w:p w14:paraId="004F78A7" w14:textId="77777777" w:rsidR="000C68ED" w:rsidRPr="000C68ED" w:rsidRDefault="000C68ED" w:rsidP="000C68ED">
      <w:pPr>
        <w:pStyle w:val="TH"/>
        <w:rPr>
          <w:lang w:val="en-US"/>
        </w:rPr>
      </w:pPr>
      <w:r w:rsidRPr="000C68ED">
        <w:rPr>
          <w:lang w:val="en-US"/>
        </w:rPr>
        <w:t>Table 2-14.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C68ED" w:rsidRPr="000C68ED" w14:paraId="35B8B3C7" w14:textId="77777777" w:rsidTr="002B238A">
        <w:trPr>
          <w:trHeight w:val="237"/>
          <w:jc w:val="center"/>
        </w:trPr>
        <w:tc>
          <w:tcPr>
            <w:tcW w:w="1692" w:type="dxa"/>
            <w:tcBorders>
              <w:bottom w:val="nil"/>
            </w:tcBorders>
            <w:shd w:val="clear" w:color="auto" w:fill="auto"/>
          </w:tcPr>
          <w:p w14:paraId="03D44376" w14:textId="77777777" w:rsidR="000C68ED" w:rsidRPr="000C68ED" w:rsidRDefault="000C68ED" w:rsidP="002B238A">
            <w:pPr>
              <w:pStyle w:val="TAH"/>
              <w:rPr>
                <w:lang w:val="en-US"/>
              </w:rPr>
            </w:pPr>
            <w:r w:rsidRPr="000C68ED">
              <w:rPr>
                <w:lang w:val="en-US"/>
              </w:rPr>
              <w:t>Pre-coding</w:t>
            </w:r>
          </w:p>
        </w:tc>
        <w:tc>
          <w:tcPr>
            <w:tcW w:w="1548" w:type="dxa"/>
            <w:tcBorders>
              <w:bottom w:val="nil"/>
            </w:tcBorders>
            <w:shd w:val="clear" w:color="auto" w:fill="auto"/>
          </w:tcPr>
          <w:p w14:paraId="012CC077" w14:textId="77777777" w:rsidR="000C68ED" w:rsidRPr="000C68ED" w:rsidRDefault="000C68ED" w:rsidP="002B238A">
            <w:pPr>
              <w:pStyle w:val="TAH"/>
              <w:rPr>
                <w:lang w:val="en-US"/>
              </w:rPr>
            </w:pPr>
            <w:r w:rsidRPr="000C68ED">
              <w:rPr>
                <w:lang w:val="en-US"/>
              </w:rPr>
              <w:t>Modulation</w:t>
            </w:r>
          </w:p>
        </w:tc>
        <w:tc>
          <w:tcPr>
            <w:tcW w:w="5670" w:type="dxa"/>
            <w:gridSpan w:val="4"/>
          </w:tcPr>
          <w:p w14:paraId="2CE058BA" w14:textId="77777777" w:rsidR="000C68ED" w:rsidRPr="000C68ED" w:rsidRDefault="000C68ED" w:rsidP="002B238A">
            <w:pPr>
              <w:pStyle w:val="TAH"/>
              <w:rPr>
                <w:lang w:val="en-US"/>
              </w:rPr>
            </w:pPr>
            <w:r w:rsidRPr="000C68ED">
              <w:rPr>
                <w:lang w:val="en-US"/>
              </w:rPr>
              <w:t>RB Allocation (Note 4)</w:t>
            </w:r>
          </w:p>
        </w:tc>
      </w:tr>
      <w:tr w:rsidR="000C68ED" w:rsidRPr="000C68ED" w14:paraId="41CA3A78" w14:textId="77777777" w:rsidTr="002B238A">
        <w:trPr>
          <w:trHeight w:val="237"/>
          <w:jc w:val="center"/>
        </w:trPr>
        <w:tc>
          <w:tcPr>
            <w:tcW w:w="1692" w:type="dxa"/>
            <w:tcBorders>
              <w:top w:val="nil"/>
              <w:bottom w:val="nil"/>
            </w:tcBorders>
            <w:shd w:val="clear" w:color="auto" w:fill="auto"/>
          </w:tcPr>
          <w:p w14:paraId="09D5A041" w14:textId="77777777" w:rsidR="000C68ED" w:rsidRPr="000C68ED" w:rsidRDefault="000C68ED" w:rsidP="002B238A">
            <w:pPr>
              <w:pStyle w:val="TAH"/>
              <w:rPr>
                <w:lang w:val="en-US"/>
              </w:rPr>
            </w:pPr>
          </w:p>
        </w:tc>
        <w:tc>
          <w:tcPr>
            <w:tcW w:w="1548" w:type="dxa"/>
            <w:tcBorders>
              <w:top w:val="nil"/>
              <w:bottom w:val="nil"/>
            </w:tcBorders>
            <w:shd w:val="clear" w:color="auto" w:fill="auto"/>
          </w:tcPr>
          <w:p w14:paraId="6371919D" w14:textId="77777777" w:rsidR="000C68ED" w:rsidRPr="000C68ED" w:rsidRDefault="000C68ED" w:rsidP="002B238A">
            <w:pPr>
              <w:pStyle w:val="TAH"/>
              <w:rPr>
                <w:lang w:val="en-US"/>
              </w:rPr>
            </w:pPr>
          </w:p>
        </w:tc>
        <w:tc>
          <w:tcPr>
            <w:tcW w:w="2790" w:type="dxa"/>
            <w:gridSpan w:val="2"/>
          </w:tcPr>
          <w:p w14:paraId="16EC102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7933582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0C68ED" w:rsidRPr="000C68ED" w14:paraId="1714D178" w14:textId="77777777" w:rsidTr="002B238A">
        <w:trPr>
          <w:trHeight w:val="237"/>
          <w:jc w:val="center"/>
        </w:trPr>
        <w:tc>
          <w:tcPr>
            <w:tcW w:w="1692" w:type="dxa"/>
            <w:tcBorders>
              <w:top w:val="nil"/>
              <w:bottom w:val="single" w:sz="4" w:space="0" w:color="auto"/>
            </w:tcBorders>
            <w:shd w:val="clear" w:color="auto" w:fill="auto"/>
          </w:tcPr>
          <w:p w14:paraId="0631E723" w14:textId="77777777" w:rsidR="000C68ED" w:rsidRPr="000C68ED" w:rsidRDefault="000C68ED" w:rsidP="002B238A">
            <w:pPr>
              <w:pStyle w:val="TAH"/>
              <w:rPr>
                <w:lang w:val="en-US"/>
              </w:rPr>
            </w:pPr>
          </w:p>
        </w:tc>
        <w:tc>
          <w:tcPr>
            <w:tcW w:w="1548" w:type="dxa"/>
            <w:tcBorders>
              <w:top w:val="nil"/>
            </w:tcBorders>
            <w:shd w:val="clear" w:color="auto" w:fill="auto"/>
          </w:tcPr>
          <w:p w14:paraId="437CDF83" w14:textId="77777777" w:rsidR="000C68ED" w:rsidRPr="000C68ED" w:rsidRDefault="000C68ED" w:rsidP="002B238A">
            <w:pPr>
              <w:pStyle w:val="TAH"/>
              <w:rPr>
                <w:lang w:val="en-US"/>
              </w:rPr>
            </w:pPr>
          </w:p>
        </w:tc>
        <w:tc>
          <w:tcPr>
            <w:tcW w:w="1350" w:type="dxa"/>
          </w:tcPr>
          <w:p w14:paraId="28978E77" w14:textId="77777777" w:rsidR="000C68ED" w:rsidRPr="000C68ED" w:rsidRDefault="000C68ED" w:rsidP="002B238A">
            <w:pPr>
              <w:pStyle w:val="TAH"/>
              <w:rPr>
                <w:lang w:val="en-US"/>
              </w:rPr>
            </w:pPr>
            <w:r w:rsidRPr="000C68ED">
              <w:rPr>
                <w:lang w:val="en-US"/>
              </w:rPr>
              <w:t>Full (dB)</w:t>
            </w:r>
            <w:r w:rsidRPr="000C68ED">
              <w:rPr>
                <w:vertAlign w:val="superscript"/>
                <w:lang w:val="en-US"/>
              </w:rPr>
              <w:t>2</w:t>
            </w:r>
          </w:p>
        </w:tc>
        <w:tc>
          <w:tcPr>
            <w:tcW w:w="1440" w:type="dxa"/>
          </w:tcPr>
          <w:p w14:paraId="594137F5" w14:textId="77777777" w:rsidR="000C68ED" w:rsidRPr="000C68ED" w:rsidRDefault="000C68ED" w:rsidP="002B238A">
            <w:pPr>
              <w:pStyle w:val="TAH"/>
              <w:rPr>
                <w:lang w:val="en-US"/>
              </w:rPr>
            </w:pPr>
            <w:r w:rsidRPr="000C68ED">
              <w:rPr>
                <w:lang w:val="en-US"/>
              </w:rPr>
              <w:t>Partial (dB)</w:t>
            </w:r>
            <w:r w:rsidRPr="000C68ED">
              <w:rPr>
                <w:vertAlign w:val="superscript"/>
                <w:lang w:val="en-US"/>
              </w:rPr>
              <w:t>3</w:t>
            </w:r>
          </w:p>
        </w:tc>
        <w:tc>
          <w:tcPr>
            <w:tcW w:w="1440" w:type="dxa"/>
          </w:tcPr>
          <w:p w14:paraId="360C8BD8" w14:textId="77777777" w:rsidR="000C68ED" w:rsidRPr="000C68ED" w:rsidRDefault="000C68ED" w:rsidP="002B238A">
            <w:pPr>
              <w:pStyle w:val="TAH"/>
              <w:rPr>
                <w:lang w:val="en-US"/>
              </w:rPr>
            </w:pPr>
            <w:r w:rsidRPr="000C68ED">
              <w:rPr>
                <w:lang w:val="en-US"/>
              </w:rPr>
              <w:t>Full (dB)</w:t>
            </w:r>
            <w:r w:rsidRPr="000C68ED">
              <w:rPr>
                <w:vertAlign w:val="superscript"/>
                <w:lang w:val="en-US"/>
              </w:rPr>
              <w:t xml:space="preserve"> 2</w:t>
            </w:r>
          </w:p>
        </w:tc>
        <w:tc>
          <w:tcPr>
            <w:tcW w:w="1440" w:type="dxa"/>
          </w:tcPr>
          <w:p w14:paraId="1A5DAF25" w14:textId="77777777" w:rsidR="000C68ED" w:rsidRPr="000C68ED" w:rsidRDefault="000C68ED" w:rsidP="002B238A">
            <w:pPr>
              <w:pStyle w:val="TAH"/>
              <w:rPr>
                <w:lang w:val="en-US"/>
              </w:rPr>
            </w:pPr>
            <w:r w:rsidRPr="000C68ED">
              <w:rPr>
                <w:lang w:val="en-US"/>
              </w:rPr>
              <w:t>Partial (dB)</w:t>
            </w:r>
            <w:r w:rsidRPr="000C68ED">
              <w:rPr>
                <w:vertAlign w:val="superscript"/>
                <w:lang w:val="en-US"/>
              </w:rPr>
              <w:t xml:space="preserve"> 3</w:t>
            </w:r>
          </w:p>
        </w:tc>
      </w:tr>
      <w:tr w:rsidR="000C68ED" w:rsidRPr="000C68ED" w14:paraId="0B9CD5B9" w14:textId="77777777" w:rsidTr="002B238A">
        <w:trPr>
          <w:trHeight w:val="20"/>
          <w:jc w:val="center"/>
        </w:trPr>
        <w:tc>
          <w:tcPr>
            <w:tcW w:w="1692" w:type="dxa"/>
            <w:tcBorders>
              <w:bottom w:val="nil"/>
            </w:tcBorders>
            <w:shd w:val="clear" w:color="auto" w:fill="auto"/>
          </w:tcPr>
          <w:p w14:paraId="14B4B6D2"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548" w:type="dxa"/>
          </w:tcPr>
          <w:p w14:paraId="73D6620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27C0BF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6BE4307D"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2C250DDF"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p>
        </w:tc>
        <w:tc>
          <w:tcPr>
            <w:tcW w:w="1440" w:type="dxa"/>
            <w:vAlign w:val="center"/>
          </w:tcPr>
          <w:p w14:paraId="2491E221"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0C68ED" w:rsidRPr="000C68ED" w14:paraId="0C913955" w14:textId="77777777" w:rsidTr="002B238A">
        <w:trPr>
          <w:trHeight w:val="20"/>
          <w:jc w:val="center"/>
        </w:trPr>
        <w:tc>
          <w:tcPr>
            <w:tcW w:w="1692" w:type="dxa"/>
            <w:tcBorders>
              <w:top w:val="nil"/>
              <w:bottom w:val="nil"/>
            </w:tcBorders>
            <w:shd w:val="clear" w:color="auto" w:fill="auto"/>
          </w:tcPr>
          <w:p w14:paraId="1ABFC37F" w14:textId="77777777" w:rsidR="000C68ED" w:rsidRPr="000C68ED" w:rsidRDefault="000C68ED" w:rsidP="002B238A">
            <w:pPr>
              <w:pStyle w:val="FL"/>
              <w:spacing w:before="0" w:after="0"/>
              <w:rPr>
                <w:b w:val="0"/>
                <w:bCs/>
                <w:sz w:val="18"/>
                <w:szCs w:val="18"/>
                <w:lang w:val="en-US"/>
              </w:rPr>
            </w:pPr>
          </w:p>
        </w:tc>
        <w:tc>
          <w:tcPr>
            <w:tcW w:w="1548" w:type="dxa"/>
          </w:tcPr>
          <w:p w14:paraId="49BB95D6"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C6FFD26"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2F4F5C7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129A3963"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c>
          <w:tcPr>
            <w:tcW w:w="1440" w:type="dxa"/>
            <w:vAlign w:val="center"/>
          </w:tcPr>
          <w:p w14:paraId="419858BE"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0C68ED" w:rsidRPr="000C68ED" w14:paraId="6F217487" w14:textId="77777777" w:rsidTr="002B238A">
        <w:trPr>
          <w:trHeight w:val="20"/>
          <w:jc w:val="center"/>
        </w:trPr>
        <w:tc>
          <w:tcPr>
            <w:tcW w:w="1692" w:type="dxa"/>
            <w:tcBorders>
              <w:top w:val="nil"/>
              <w:bottom w:val="nil"/>
            </w:tcBorders>
            <w:shd w:val="clear" w:color="auto" w:fill="auto"/>
          </w:tcPr>
          <w:p w14:paraId="3A513038" w14:textId="77777777" w:rsidR="000C68ED" w:rsidRPr="000C68ED" w:rsidRDefault="000C68ED" w:rsidP="002B238A">
            <w:pPr>
              <w:pStyle w:val="FL"/>
              <w:spacing w:before="0" w:after="0"/>
              <w:rPr>
                <w:b w:val="0"/>
                <w:bCs/>
                <w:sz w:val="18"/>
                <w:szCs w:val="18"/>
                <w:lang w:val="en-US"/>
              </w:rPr>
            </w:pPr>
          </w:p>
        </w:tc>
        <w:tc>
          <w:tcPr>
            <w:tcW w:w="1548" w:type="dxa"/>
          </w:tcPr>
          <w:p w14:paraId="57B3B2F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3E60A7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4B2C7BC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95678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72B043AF"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50F9694E" w14:textId="77777777" w:rsidTr="002B238A">
        <w:trPr>
          <w:trHeight w:val="20"/>
          <w:jc w:val="center"/>
        </w:trPr>
        <w:tc>
          <w:tcPr>
            <w:tcW w:w="1692" w:type="dxa"/>
            <w:tcBorders>
              <w:top w:val="nil"/>
              <w:bottom w:val="single" w:sz="4" w:space="0" w:color="auto"/>
            </w:tcBorders>
            <w:shd w:val="clear" w:color="auto" w:fill="auto"/>
          </w:tcPr>
          <w:p w14:paraId="718044DE" w14:textId="77777777" w:rsidR="000C68ED" w:rsidRPr="000C68ED" w:rsidRDefault="000C68ED" w:rsidP="002B238A">
            <w:pPr>
              <w:pStyle w:val="FL"/>
              <w:spacing w:before="0" w:after="0"/>
              <w:rPr>
                <w:b w:val="0"/>
                <w:bCs/>
                <w:sz w:val="18"/>
                <w:szCs w:val="18"/>
                <w:lang w:val="en-US"/>
              </w:rPr>
            </w:pPr>
          </w:p>
        </w:tc>
        <w:tc>
          <w:tcPr>
            <w:tcW w:w="1548" w:type="dxa"/>
          </w:tcPr>
          <w:p w14:paraId="60DEF328"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4231EC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3260523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343F025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70498ED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5E05D0A8" w14:textId="77777777" w:rsidTr="002B238A">
        <w:trPr>
          <w:trHeight w:val="20"/>
          <w:jc w:val="center"/>
        </w:trPr>
        <w:tc>
          <w:tcPr>
            <w:tcW w:w="8910" w:type="dxa"/>
            <w:gridSpan w:val="6"/>
            <w:tcBorders>
              <w:top w:val="nil"/>
            </w:tcBorders>
            <w:shd w:val="clear" w:color="auto" w:fill="auto"/>
          </w:tcPr>
          <w:p w14:paraId="0B49ACC8" w14:textId="77777777" w:rsidR="000C68ED" w:rsidRPr="000C68ED" w:rsidRDefault="000C68ED" w:rsidP="002B238A">
            <w:pPr>
              <w:pStyle w:val="TAN"/>
              <w:rPr>
                <w:lang w:val="en-US"/>
              </w:rPr>
            </w:pPr>
            <w:r w:rsidRPr="000C68ED">
              <w:rPr>
                <w:lang w:val="en-US"/>
              </w:rPr>
              <w:t>NOTE 1: The A-MPR shall apply to all SCS in all active 20 MHz sub-bands contiguously allocated in the channel.</w:t>
            </w:r>
          </w:p>
          <w:p w14:paraId="24762729" w14:textId="77777777" w:rsidR="000C68ED" w:rsidRPr="000C68ED" w:rsidRDefault="000C68ED" w:rsidP="002B238A">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63C913B4" w14:textId="77777777" w:rsidR="000C68ED" w:rsidRPr="000C68ED" w:rsidRDefault="000C68ED" w:rsidP="002B238A">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3405C8FE" w14:textId="6206A1D2" w:rsidR="000C68ED" w:rsidRPr="000C68ED" w:rsidRDefault="000C68ED" w:rsidP="002B238A">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p w14:paraId="5CFC81A0" w14:textId="77777777" w:rsidR="000C68ED" w:rsidRPr="000C68ED" w:rsidRDefault="000C68ED" w:rsidP="002B238A">
            <w:pPr>
              <w:pStyle w:val="TAN"/>
              <w:rPr>
                <w:rFonts w:eastAsia="Malgun Gothic" w:cs="Arial"/>
                <w:b/>
                <w:color w:val="FF0000"/>
                <w:szCs w:val="18"/>
                <w:lang w:val="en-US"/>
              </w:rPr>
            </w:pPr>
            <w:r w:rsidRPr="000C68ED">
              <w:rPr>
                <w:lang w:val="en-US"/>
              </w:rPr>
              <w:t>NOTE 5:  Contiguous outer sub-band configuration and contiguous inner sub-band configuration in Table 2-5 apply.</w:t>
            </w:r>
          </w:p>
        </w:tc>
      </w:tr>
    </w:tbl>
    <w:p w14:paraId="3B14A48B" w14:textId="77777777" w:rsidR="00B70C27" w:rsidRPr="000C68ED" w:rsidRDefault="00B70C27" w:rsidP="00B70C27">
      <w:pPr>
        <w:rPr>
          <w:lang w:val="en-US" w:eastAsia="zh-CN"/>
        </w:rPr>
      </w:pPr>
    </w:p>
    <w:p w14:paraId="2D515F64" w14:textId="77C8A40B" w:rsidR="00B70C27" w:rsidRPr="000C68ED" w:rsidRDefault="00B70C27" w:rsidP="00B70C27">
      <w:pPr>
        <w:pStyle w:val="Heading4"/>
        <w:rPr>
          <w:lang w:val="en-US"/>
        </w:rPr>
      </w:pPr>
      <w:r w:rsidRPr="000C68ED">
        <w:rPr>
          <w:lang w:val="en-US"/>
        </w:rPr>
        <w:lastRenderedPageBreak/>
        <w:t xml:space="preserve">Proposal </w:t>
      </w:r>
      <w:r w:rsidR="00030E05">
        <w:rPr>
          <w:lang w:val="en-US"/>
        </w:rPr>
        <w:t>10</w:t>
      </w:r>
      <w:r w:rsidRPr="000C68ED">
        <w:rPr>
          <w:lang w:val="en-US"/>
        </w:rPr>
        <w:t xml:space="preserve">: </w:t>
      </w:r>
      <w:r w:rsidRPr="000C68ED">
        <w:rPr>
          <w:b w:val="0"/>
          <w:lang w:val="en-US"/>
        </w:rPr>
        <w:t>For NS_60 SL-U PSSCH/PSCCH A-MPR, consider Table 2-17 for SL-U UE power class 5.</w:t>
      </w:r>
      <w:r w:rsidRPr="000C68ED">
        <w:rPr>
          <w:lang w:val="en-US"/>
        </w:rPr>
        <w:t xml:space="preserve"> </w:t>
      </w:r>
    </w:p>
    <w:p w14:paraId="2081E8F5" w14:textId="77777777" w:rsidR="000C68ED" w:rsidRPr="000C68ED" w:rsidRDefault="000C68ED" w:rsidP="000C68ED">
      <w:pPr>
        <w:pStyle w:val="TH"/>
        <w:rPr>
          <w:rFonts w:ascii="Times New Roman" w:hAnsi="Times New Roman"/>
          <w:lang w:val="en-US"/>
        </w:rPr>
      </w:pPr>
      <w:r w:rsidRPr="000C68ED">
        <w:rPr>
          <w:lang w:val="en-US"/>
        </w:rPr>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6774F36" w14:textId="77777777" w:rsidTr="002B238A">
        <w:trPr>
          <w:trHeight w:val="237"/>
          <w:jc w:val="center"/>
        </w:trPr>
        <w:tc>
          <w:tcPr>
            <w:tcW w:w="807" w:type="dxa"/>
            <w:vMerge w:val="restart"/>
            <w:tcBorders>
              <w:top w:val="single" w:sz="4" w:space="0" w:color="auto"/>
            </w:tcBorders>
            <w:shd w:val="clear" w:color="auto" w:fill="auto"/>
          </w:tcPr>
          <w:p w14:paraId="32D2B81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58ED80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A6D844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7D0276B3" w14:textId="77777777" w:rsidTr="002B238A">
        <w:trPr>
          <w:trHeight w:val="237"/>
          <w:jc w:val="center"/>
        </w:trPr>
        <w:tc>
          <w:tcPr>
            <w:tcW w:w="807" w:type="dxa"/>
            <w:vMerge/>
            <w:shd w:val="clear" w:color="auto" w:fill="auto"/>
          </w:tcPr>
          <w:p w14:paraId="6A269ACA" w14:textId="77777777" w:rsidR="000C68ED" w:rsidRPr="000C68ED" w:rsidRDefault="000C68ED" w:rsidP="002B238A">
            <w:pPr>
              <w:pStyle w:val="TAH"/>
              <w:rPr>
                <w:lang w:val="en-US"/>
              </w:rPr>
            </w:pPr>
          </w:p>
        </w:tc>
        <w:tc>
          <w:tcPr>
            <w:tcW w:w="1177" w:type="dxa"/>
            <w:vMerge/>
            <w:shd w:val="clear" w:color="auto" w:fill="auto"/>
          </w:tcPr>
          <w:p w14:paraId="660D1EDB" w14:textId="77777777" w:rsidR="000C68ED" w:rsidRPr="000C68ED" w:rsidRDefault="000C68ED" w:rsidP="002B238A">
            <w:pPr>
              <w:pStyle w:val="TAH"/>
              <w:rPr>
                <w:lang w:val="en-US"/>
              </w:rPr>
            </w:pPr>
          </w:p>
        </w:tc>
        <w:tc>
          <w:tcPr>
            <w:tcW w:w="1532" w:type="dxa"/>
            <w:gridSpan w:val="2"/>
          </w:tcPr>
          <w:p w14:paraId="2065B1D8" w14:textId="77777777" w:rsidR="000C68ED" w:rsidRPr="000C68ED" w:rsidRDefault="000C68ED" w:rsidP="002B238A">
            <w:pPr>
              <w:pStyle w:val="TAH"/>
              <w:rPr>
                <w:lang w:val="en-US"/>
              </w:rPr>
            </w:pPr>
            <w:r w:rsidRPr="000C68ED">
              <w:rPr>
                <w:rFonts w:eastAsiaTheme="minorEastAsia"/>
                <w:lang w:val="en-US" w:eastAsia="ko-KR"/>
              </w:rPr>
              <w:t>20MHz</w:t>
            </w:r>
          </w:p>
        </w:tc>
        <w:tc>
          <w:tcPr>
            <w:tcW w:w="1499" w:type="dxa"/>
            <w:gridSpan w:val="2"/>
          </w:tcPr>
          <w:p w14:paraId="78646FBA" w14:textId="77777777" w:rsidR="000C68ED" w:rsidRPr="000C68ED" w:rsidRDefault="000C68ED" w:rsidP="002B238A">
            <w:pPr>
              <w:pStyle w:val="TAH"/>
              <w:rPr>
                <w:lang w:val="en-US"/>
              </w:rPr>
            </w:pPr>
            <w:r w:rsidRPr="000C68ED">
              <w:rPr>
                <w:rFonts w:eastAsiaTheme="minorEastAsia"/>
                <w:lang w:val="en-US" w:eastAsia="ko-KR"/>
              </w:rPr>
              <w:t>40MHz</w:t>
            </w:r>
          </w:p>
        </w:tc>
        <w:tc>
          <w:tcPr>
            <w:tcW w:w="1532" w:type="dxa"/>
            <w:gridSpan w:val="2"/>
          </w:tcPr>
          <w:p w14:paraId="401F1E9E" w14:textId="77777777" w:rsidR="000C68ED" w:rsidRPr="000C68ED" w:rsidRDefault="000C68ED" w:rsidP="002B238A">
            <w:pPr>
              <w:pStyle w:val="TAH"/>
              <w:rPr>
                <w:lang w:val="en-US"/>
              </w:rPr>
            </w:pPr>
            <w:r w:rsidRPr="000C68ED">
              <w:rPr>
                <w:rFonts w:eastAsiaTheme="minorEastAsia"/>
                <w:lang w:val="en-US" w:eastAsia="ko-KR"/>
              </w:rPr>
              <w:t>60MHz</w:t>
            </w:r>
          </w:p>
        </w:tc>
        <w:tc>
          <w:tcPr>
            <w:tcW w:w="1532" w:type="dxa"/>
            <w:gridSpan w:val="2"/>
          </w:tcPr>
          <w:p w14:paraId="04E66A8B" w14:textId="77777777" w:rsidR="000C68ED" w:rsidRPr="000C68ED" w:rsidRDefault="000C68ED" w:rsidP="002B238A">
            <w:pPr>
              <w:pStyle w:val="TAH"/>
              <w:rPr>
                <w:lang w:val="en-US"/>
              </w:rPr>
            </w:pPr>
            <w:r w:rsidRPr="000C68ED">
              <w:rPr>
                <w:rFonts w:eastAsiaTheme="minorEastAsia"/>
                <w:lang w:val="en-US" w:eastAsia="ko-KR"/>
              </w:rPr>
              <w:t>80MHz</w:t>
            </w:r>
          </w:p>
        </w:tc>
        <w:tc>
          <w:tcPr>
            <w:tcW w:w="1552" w:type="dxa"/>
            <w:gridSpan w:val="2"/>
          </w:tcPr>
          <w:p w14:paraId="1692137E"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05DB7BE5" w14:textId="77777777" w:rsidTr="002B238A">
        <w:trPr>
          <w:trHeight w:val="237"/>
          <w:jc w:val="center"/>
        </w:trPr>
        <w:tc>
          <w:tcPr>
            <w:tcW w:w="807" w:type="dxa"/>
            <w:vMerge/>
            <w:tcBorders>
              <w:bottom w:val="single" w:sz="4" w:space="0" w:color="auto"/>
            </w:tcBorders>
            <w:shd w:val="clear" w:color="auto" w:fill="auto"/>
          </w:tcPr>
          <w:p w14:paraId="6290BE7D" w14:textId="77777777" w:rsidR="000C68ED" w:rsidRPr="000C68ED" w:rsidRDefault="000C68ED" w:rsidP="002B238A">
            <w:pPr>
              <w:pStyle w:val="TAH"/>
              <w:rPr>
                <w:lang w:val="en-US"/>
              </w:rPr>
            </w:pPr>
          </w:p>
        </w:tc>
        <w:tc>
          <w:tcPr>
            <w:tcW w:w="1177" w:type="dxa"/>
            <w:vMerge/>
            <w:shd w:val="clear" w:color="auto" w:fill="auto"/>
          </w:tcPr>
          <w:p w14:paraId="65E8BF36" w14:textId="77777777" w:rsidR="000C68ED" w:rsidRPr="000C68ED" w:rsidRDefault="000C68ED" w:rsidP="002B238A">
            <w:pPr>
              <w:pStyle w:val="TAH"/>
              <w:rPr>
                <w:lang w:val="en-US"/>
              </w:rPr>
            </w:pPr>
          </w:p>
        </w:tc>
        <w:tc>
          <w:tcPr>
            <w:tcW w:w="721" w:type="dxa"/>
          </w:tcPr>
          <w:p w14:paraId="2CFC79D9" w14:textId="77777777" w:rsidR="000C68ED" w:rsidRPr="000C68ED" w:rsidRDefault="000C68ED" w:rsidP="002B238A">
            <w:pPr>
              <w:pStyle w:val="TAH"/>
              <w:rPr>
                <w:lang w:val="en-US"/>
              </w:rPr>
            </w:pPr>
            <w:r w:rsidRPr="000C68ED">
              <w:rPr>
                <w:lang w:val="en-US"/>
              </w:rPr>
              <w:t>Full (dB)</w:t>
            </w:r>
          </w:p>
        </w:tc>
        <w:tc>
          <w:tcPr>
            <w:tcW w:w="811" w:type="dxa"/>
          </w:tcPr>
          <w:p w14:paraId="6CDB3DA4" w14:textId="77777777" w:rsidR="000C68ED" w:rsidRPr="000C68ED" w:rsidRDefault="000C68ED" w:rsidP="002B238A">
            <w:pPr>
              <w:pStyle w:val="TAH"/>
              <w:rPr>
                <w:lang w:val="en-US"/>
              </w:rPr>
            </w:pPr>
            <w:r w:rsidRPr="000C68ED">
              <w:rPr>
                <w:lang w:val="en-US"/>
              </w:rPr>
              <w:t>Partial (dB)</w:t>
            </w:r>
          </w:p>
        </w:tc>
        <w:tc>
          <w:tcPr>
            <w:tcW w:w="688" w:type="dxa"/>
          </w:tcPr>
          <w:p w14:paraId="31D8A52E" w14:textId="77777777" w:rsidR="000C68ED" w:rsidRPr="000C68ED" w:rsidRDefault="000C68ED" w:rsidP="002B238A">
            <w:pPr>
              <w:pStyle w:val="TAH"/>
              <w:rPr>
                <w:lang w:val="en-US"/>
              </w:rPr>
            </w:pPr>
            <w:r w:rsidRPr="000C68ED">
              <w:rPr>
                <w:lang w:val="en-US"/>
              </w:rPr>
              <w:t>Full (dB)</w:t>
            </w:r>
          </w:p>
        </w:tc>
        <w:tc>
          <w:tcPr>
            <w:tcW w:w="811" w:type="dxa"/>
          </w:tcPr>
          <w:p w14:paraId="5F459F10" w14:textId="77777777" w:rsidR="000C68ED" w:rsidRPr="000C68ED" w:rsidRDefault="000C68ED" w:rsidP="002B238A">
            <w:pPr>
              <w:pStyle w:val="TAH"/>
              <w:rPr>
                <w:lang w:val="en-US"/>
              </w:rPr>
            </w:pPr>
            <w:r w:rsidRPr="000C68ED">
              <w:rPr>
                <w:lang w:val="en-US"/>
              </w:rPr>
              <w:t>Partial (dB)</w:t>
            </w:r>
          </w:p>
        </w:tc>
        <w:tc>
          <w:tcPr>
            <w:tcW w:w="721" w:type="dxa"/>
          </w:tcPr>
          <w:p w14:paraId="0CF4225A" w14:textId="77777777" w:rsidR="000C68ED" w:rsidRPr="000C68ED" w:rsidRDefault="000C68ED" w:rsidP="002B238A">
            <w:pPr>
              <w:pStyle w:val="TAH"/>
              <w:rPr>
                <w:lang w:val="en-US"/>
              </w:rPr>
            </w:pPr>
            <w:r w:rsidRPr="000C68ED">
              <w:rPr>
                <w:lang w:val="en-US"/>
              </w:rPr>
              <w:t>Full (dB)</w:t>
            </w:r>
          </w:p>
        </w:tc>
        <w:tc>
          <w:tcPr>
            <w:tcW w:w="811" w:type="dxa"/>
          </w:tcPr>
          <w:p w14:paraId="0CD67BA3" w14:textId="77777777" w:rsidR="000C68ED" w:rsidRPr="000C68ED" w:rsidRDefault="000C68ED" w:rsidP="002B238A">
            <w:pPr>
              <w:pStyle w:val="TAH"/>
              <w:rPr>
                <w:lang w:val="en-US"/>
              </w:rPr>
            </w:pPr>
            <w:r w:rsidRPr="000C68ED">
              <w:rPr>
                <w:lang w:val="en-US"/>
              </w:rPr>
              <w:t>Partial (dB)</w:t>
            </w:r>
          </w:p>
        </w:tc>
        <w:tc>
          <w:tcPr>
            <w:tcW w:w="721" w:type="dxa"/>
          </w:tcPr>
          <w:p w14:paraId="1B51E4BF" w14:textId="77777777" w:rsidR="000C68ED" w:rsidRPr="000C68ED" w:rsidRDefault="000C68ED" w:rsidP="002B238A">
            <w:pPr>
              <w:pStyle w:val="TAH"/>
              <w:rPr>
                <w:lang w:val="en-US"/>
              </w:rPr>
            </w:pPr>
            <w:r w:rsidRPr="000C68ED">
              <w:rPr>
                <w:lang w:val="en-US"/>
              </w:rPr>
              <w:t>Full (dB)</w:t>
            </w:r>
          </w:p>
        </w:tc>
        <w:tc>
          <w:tcPr>
            <w:tcW w:w="811" w:type="dxa"/>
          </w:tcPr>
          <w:p w14:paraId="2FC146A2" w14:textId="77777777" w:rsidR="000C68ED" w:rsidRPr="000C68ED" w:rsidRDefault="000C68ED" w:rsidP="002B238A">
            <w:pPr>
              <w:pStyle w:val="TAH"/>
              <w:rPr>
                <w:lang w:val="en-US"/>
              </w:rPr>
            </w:pPr>
            <w:r w:rsidRPr="000C68ED">
              <w:rPr>
                <w:lang w:val="en-US"/>
              </w:rPr>
              <w:t>Partial (dB)</w:t>
            </w:r>
          </w:p>
        </w:tc>
        <w:tc>
          <w:tcPr>
            <w:tcW w:w="741" w:type="dxa"/>
          </w:tcPr>
          <w:p w14:paraId="24BF8720" w14:textId="77777777" w:rsidR="000C68ED" w:rsidRPr="000C68ED" w:rsidRDefault="000C68ED" w:rsidP="002B238A">
            <w:pPr>
              <w:pStyle w:val="TAH"/>
              <w:rPr>
                <w:lang w:val="en-US"/>
              </w:rPr>
            </w:pPr>
            <w:r w:rsidRPr="000C68ED">
              <w:rPr>
                <w:lang w:val="en-US"/>
              </w:rPr>
              <w:t>Full (dB)</w:t>
            </w:r>
          </w:p>
        </w:tc>
        <w:tc>
          <w:tcPr>
            <w:tcW w:w="811" w:type="dxa"/>
          </w:tcPr>
          <w:p w14:paraId="62AF9B08" w14:textId="77777777" w:rsidR="000C68ED" w:rsidRPr="000C68ED" w:rsidRDefault="000C68ED" w:rsidP="002B238A">
            <w:pPr>
              <w:pStyle w:val="TAH"/>
              <w:rPr>
                <w:lang w:val="en-US"/>
              </w:rPr>
            </w:pPr>
            <w:r w:rsidRPr="000C68ED">
              <w:rPr>
                <w:lang w:val="en-US"/>
              </w:rPr>
              <w:t>Partial (dB)</w:t>
            </w:r>
          </w:p>
        </w:tc>
      </w:tr>
      <w:tr w:rsidR="000C68ED" w:rsidRPr="000C68ED" w14:paraId="10051536" w14:textId="77777777" w:rsidTr="002B238A">
        <w:trPr>
          <w:trHeight w:val="20"/>
          <w:jc w:val="center"/>
        </w:trPr>
        <w:tc>
          <w:tcPr>
            <w:tcW w:w="807" w:type="dxa"/>
            <w:vMerge w:val="restart"/>
            <w:shd w:val="clear" w:color="auto" w:fill="auto"/>
          </w:tcPr>
          <w:p w14:paraId="502CA894"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7" w:type="dxa"/>
          </w:tcPr>
          <w:p w14:paraId="5C4C0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72A55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053CF7EF"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F0047B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8CB302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6036D16"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0C7CB6D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77E30E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F2660D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E5CD81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7AD9C91B"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56FE996" w14:textId="77777777" w:rsidTr="002B238A">
        <w:trPr>
          <w:trHeight w:val="20"/>
          <w:jc w:val="center"/>
        </w:trPr>
        <w:tc>
          <w:tcPr>
            <w:tcW w:w="807" w:type="dxa"/>
            <w:vMerge/>
            <w:shd w:val="clear" w:color="auto" w:fill="auto"/>
          </w:tcPr>
          <w:p w14:paraId="2E0B6A99" w14:textId="77777777" w:rsidR="000C68ED" w:rsidRPr="000C68ED" w:rsidRDefault="000C68ED" w:rsidP="002B238A">
            <w:pPr>
              <w:pStyle w:val="FL"/>
              <w:spacing w:before="0" w:after="0"/>
              <w:rPr>
                <w:b w:val="0"/>
                <w:bCs/>
                <w:sz w:val="18"/>
                <w:szCs w:val="18"/>
                <w:lang w:val="en-US"/>
              </w:rPr>
            </w:pPr>
          </w:p>
        </w:tc>
        <w:tc>
          <w:tcPr>
            <w:tcW w:w="1177" w:type="dxa"/>
          </w:tcPr>
          <w:p w14:paraId="070528F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6C01DDE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EAAD40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9462E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9A36D1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D9D138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2E01F0E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B840B9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3BC62E3"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5D2A748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40C66079"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2D11AD0B" w14:textId="77777777" w:rsidTr="002B238A">
        <w:trPr>
          <w:trHeight w:val="20"/>
          <w:jc w:val="center"/>
        </w:trPr>
        <w:tc>
          <w:tcPr>
            <w:tcW w:w="807" w:type="dxa"/>
            <w:vMerge/>
            <w:shd w:val="clear" w:color="auto" w:fill="auto"/>
          </w:tcPr>
          <w:p w14:paraId="0160DAFD" w14:textId="77777777" w:rsidR="000C68ED" w:rsidRPr="000C68ED" w:rsidRDefault="000C68ED" w:rsidP="002B238A">
            <w:pPr>
              <w:pStyle w:val="FL"/>
              <w:spacing w:before="0" w:after="0"/>
              <w:rPr>
                <w:b w:val="0"/>
                <w:bCs/>
                <w:i/>
                <w:sz w:val="18"/>
                <w:szCs w:val="18"/>
                <w:lang w:val="en-US"/>
              </w:rPr>
            </w:pPr>
          </w:p>
        </w:tc>
        <w:tc>
          <w:tcPr>
            <w:tcW w:w="1177" w:type="dxa"/>
          </w:tcPr>
          <w:p w14:paraId="7BBDD7ED"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D118BE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6530ABAD"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73703B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4970EC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21DB23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4AD95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80FE5B"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1AAA66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ABF745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DE0330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AD3FE37" w14:textId="77777777" w:rsidTr="002B238A">
        <w:trPr>
          <w:trHeight w:val="20"/>
          <w:jc w:val="center"/>
        </w:trPr>
        <w:tc>
          <w:tcPr>
            <w:tcW w:w="807" w:type="dxa"/>
            <w:vMerge/>
            <w:shd w:val="clear" w:color="auto" w:fill="auto"/>
          </w:tcPr>
          <w:p w14:paraId="1A284641" w14:textId="77777777" w:rsidR="000C68ED" w:rsidRPr="000C68ED" w:rsidRDefault="000C68ED" w:rsidP="002B238A">
            <w:pPr>
              <w:pStyle w:val="FL"/>
              <w:spacing w:before="0" w:after="0"/>
              <w:rPr>
                <w:b w:val="0"/>
                <w:bCs/>
                <w:sz w:val="18"/>
                <w:szCs w:val="18"/>
                <w:lang w:val="en-US"/>
              </w:rPr>
            </w:pPr>
          </w:p>
        </w:tc>
        <w:tc>
          <w:tcPr>
            <w:tcW w:w="1177" w:type="dxa"/>
          </w:tcPr>
          <w:p w14:paraId="161BFB7D"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A8BB603"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CD2757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60F24BE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A568A66"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5084EB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AC065E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212E56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9F8668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59814FE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0E275F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7F303FB1" w14:textId="77777777" w:rsidTr="002B238A">
        <w:trPr>
          <w:trHeight w:val="20"/>
          <w:jc w:val="center"/>
        </w:trPr>
        <w:tc>
          <w:tcPr>
            <w:tcW w:w="9631" w:type="dxa"/>
            <w:gridSpan w:val="12"/>
            <w:shd w:val="clear" w:color="auto" w:fill="auto"/>
          </w:tcPr>
          <w:p w14:paraId="51CC3F06" w14:textId="77777777" w:rsidR="000C68ED" w:rsidRPr="000C68ED" w:rsidRDefault="000C68ED" w:rsidP="002B238A">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239AA81E" w14:textId="77777777" w:rsidR="000C68ED" w:rsidRPr="000C68ED" w:rsidRDefault="000C68ED" w:rsidP="002B238A">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2E56CC" w14:textId="77777777" w:rsidR="00B70C27" w:rsidRPr="000C68ED" w:rsidRDefault="00B70C27" w:rsidP="00B70C27">
      <w:pPr>
        <w:rPr>
          <w:lang w:val="en-US" w:eastAsia="zh-CN"/>
        </w:rPr>
      </w:pPr>
    </w:p>
    <w:p w14:paraId="25C53B33" w14:textId="251AC59E" w:rsidR="00B70C27" w:rsidRPr="000C68ED" w:rsidRDefault="00B70C27" w:rsidP="00B70C27">
      <w:pPr>
        <w:pStyle w:val="Heading4"/>
        <w:rPr>
          <w:lang w:val="en-US"/>
        </w:rPr>
      </w:pPr>
      <w:r w:rsidRPr="000C68ED">
        <w:rPr>
          <w:lang w:val="en-US"/>
        </w:rPr>
        <w:t xml:space="preserve">Proposal </w:t>
      </w:r>
      <w:r w:rsidR="00030E05" w:rsidRPr="000C68ED">
        <w:rPr>
          <w:lang w:val="en-US"/>
        </w:rPr>
        <w:t>1</w:t>
      </w:r>
      <w:r w:rsidR="00030E05">
        <w:rPr>
          <w:lang w:val="en-US"/>
        </w:rPr>
        <w:t>1</w:t>
      </w:r>
      <w:r w:rsidRPr="000C68ED">
        <w:rPr>
          <w:lang w:val="en-US"/>
        </w:rPr>
        <w:t xml:space="preserve">: </w:t>
      </w:r>
      <w:r w:rsidRPr="000C68ED">
        <w:rPr>
          <w:b w:val="0"/>
          <w:lang w:val="en-US"/>
        </w:rPr>
        <w:t>For NS_61 SL-U PSSCH/PSCCH A-MPR, consider Table 2-20 for SL-U UE power class 5.</w:t>
      </w:r>
      <w:r w:rsidRPr="000C68ED">
        <w:rPr>
          <w:lang w:val="en-US"/>
        </w:rPr>
        <w:t xml:space="preserve"> </w:t>
      </w:r>
    </w:p>
    <w:p w14:paraId="67230113" w14:textId="77777777" w:rsidR="000C68ED" w:rsidRPr="000C68ED" w:rsidRDefault="000C68ED" w:rsidP="000C68ED">
      <w:pPr>
        <w:pStyle w:val="TH"/>
        <w:rPr>
          <w:rFonts w:ascii="Times New Roman" w:hAnsi="Times New Roman"/>
          <w:lang w:val="en-US"/>
        </w:rPr>
      </w:pPr>
      <w:r w:rsidRPr="000C68ED">
        <w:rPr>
          <w:lang w:val="en-US"/>
        </w:rPr>
        <w:t>Table 2-20. NS_61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D2E4271" w14:textId="77777777" w:rsidTr="002B238A">
        <w:trPr>
          <w:trHeight w:val="237"/>
          <w:jc w:val="center"/>
        </w:trPr>
        <w:tc>
          <w:tcPr>
            <w:tcW w:w="806" w:type="dxa"/>
            <w:vMerge w:val="restart"/>
            <w:tcBorders>
              <w:top w:val="single" w:sz="4" w:space="0" w:color="auto"/>
            </w:tcBorders>
            <w:shd w:val="clear" w:color="auto" w:fill="auto"/>
          </w:tcPr>
          <w:p w14:paraId="44ED18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56D7CE4E"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3012680B"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00EA26DA" w14:textId="77777777" w:rsidTr="002B238A">
        <w:trPr>
          <w:trHeight w:val="237"/>
          <w:jc w:val="center"/>
        </w:trPr>
        <w:tc>
          <w:tcPr>
            <w:tcW w:w="806" w:type="dxa"/>
            <w:vMerge/>
            <w:shd w:val="clear" w:color="auto" w:fill="auto"/>
          </w:tcPr>
          <w:p w14:paraId="02B7B7BB" w14:textId="77777777" w:rsidR="000C68ED" w:rsidRPr="000C68ED" w:rsidRDefault="000C68ED" w:rsidP="002B238A">
            <w:pPr>
              <w:pStyle w:val="TAH"/>
              <w:rPr>
                <w:lang w:val="en-US"/>
              </w:rPr>
            </w:pPr>
          </w:p>
        </w:tc>
        <w:tc>
          <w:tcPr>
            <w:tcW w:w="1176" w:type="dxa"/>
            <w:vMerge/>
            <w:shd w:val="clear" w:color="auto" w:fill="auto"/>
          </w:tcPr>
          <w:p w14:paraId="5D1029C5" w14:textId="77777777" w:rsidR="000C68ED" w:rsidRPr="000C68ED" w:rsidRDefault="000C68ED" w:rsidP="002B238A">
            <w:pPr>
              <w:pStyle w:val="TAH"/>
              <w:rPr>
                <w:lang w:val="en-US"/>
              </w:rPr>
            </w:pPr>
          </w:p>
        </w:tc>
        <w:tc>
          <w:tcPr>
            <w:tcW w:w="1700" w:type="dxa"/>
            <w:gridSpan w:val="2"/>
          </w:tcPr>
          <w:p w14:paraId="501F442F" w14:textId="77777777" w:rsidR="000C68ED" w:rsidRPr="000C68ED" w:rsidRDefault="000C68ED" w:rsidP="002B238A">
            <w:pPr>
              <w:pStyle w:val="TAH"/>
              <w:rPr>
                <w:lang w:val="en-US"/>
              </w:rPr>
            </w:pPr>
            <w:r w:rsidRPr="000C68ED">
              <w:rPr>
                <w:rFonts w:eastAsiaTheme="minorEastAsia"/>
                <w:lang w:val="en-US" w:eastAsia="ko-KR"/>
              </w:rPr>
              <w:t>20MHz</w:t>
            </w:r>
          </w:p>
        </w:tc>
        <w:tc>
          <w:tcPr>
            <w:tcW w:w="1637" w:type="dxa"/>
            <w:gridSpan w:val="2"/>
          </w:tcPr>
          <w:p w14:paraId="5A8792D8" w14:textId="77777777" w:rsidR="000C68ED" w:rsidRPr="000C68ED" w:rsidRDefault="000C68ED" w:rsidP="002B238A">
            <w:pPr>
              <w:pStyle w:val="TAH"/>
              <w:rPr>
                <w:lang w:val="en-US"/>
              </w:rPr>
            </w:pPr>
            <w:r w:rsidRPr="000C68ED">
              <w:rPr>
                <w:rFonts w:eastAsiaTheme="minorEastAsia"/>
                <w:lang w:val="en-US" w:eastAsia="ko-KR"/>
              </w:rPr>
              <w:t>40MHz</w:t>
            </w:r>
          </w:p>
        </w:tc>
        <w:tc>
          <w:tcPr>
            <w:tcW w:w="1700" w:type="dxa"/>
            <w:gridSpan w:val="2"/>
          </w:tcPr>
          <w:p w14:paraId="1E194528" w14:textId="77777777" w:rsidR="000C68ED" w:rsidRPr="000C68ED" w:rsidRDefault="000C68ED" w:rsidP="002B238A">
            <w:pPr>
              <w:pStyle w:val="TAH"/>
              <w:rPr>
                <w:lang w:val="en-US"/>
              </w:rPr>
            </w:pPr>
            <w:r w:rsidRPr="000C68ED">
              <w:rPr>
                <w:rFonts w:eastAsiaTheme="minorEastAsia"/>
                <w:lang w:val="en-US" w:eastAsia="ko-KR"/>
              </w:rPr>
              <w:t>60MHz</w:t>
            </w:r>
          </w:p>
        </w:tc>
        <w:tc>
          <w:tcPr>
            <w:tcW w:w="1700" w:type="dxa"/>
            <w:gridSpan w:val="2"/>
          </w:tcPr>
          <w:p w14:paraId="4A7EDD75" w14:textId="77777777" w:rsidR="000C68ED" w:rsidRPr="000C68ED" w:rsidRDefault="000C68ED" w:rsidP="002B238A">
            <w:pPr>
              <w:pStyle w:val="TAH"/>
              <w:rPr>
                <w:lang w:val="en-US"/>
              </w:rPr>
            </w:pPr>
            <w:r w:rsidRPr="000C68ED">
              <w:rPr>
                <w:rFonts w:eastAsiaTheme="minorEastAsia"/>
                <w:lang w:val="en-US" w:eastAsia="ko-KR"/>
              </w:rPr>
              <w:t>80MHz</w:t>
            </w:r>
          </w:p>
        </w:tc>
        <w:tc>
          <w:tcPr>
            <w:tcW w:w="1737" w:type="dxa"/>
            <w:gridSpan w:val="2"/>
          </w:tcPr>
          <w:p w14:paraId="0002A7C0"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18B41426" w14:textId="77777777" w:rsidTr="002B238A">
        <w:trPr>
          <w:trHeight w:val="237"/>
          <w:jc w:val="center"/>
        </w:trPr>
        <w:tc>
          <w:tcPr>
            <w:tcW w:w="806" w:type="dxa"/>
            <w:vMerge/>
            <w:tcBorders>
              <w:bottom w:val="single" w:sz="4" w:space="0" w:color="auto"/>
            </w:tcBorders>
            <w:shd w:val="clear" w:color="auto" w:fill="auto"/>
          </w:tcPr>
          <w:p w14:paraId="31E13238" w14:textId="77777777" w:rsidR="000C68ED" w:rsidRPr="000C68ED" w:rsidRDefault="000C68ED" w:rsidP="002B238A">
            <w:pPr>
              <w:pStyle w:val="TAH"/>
              <w:rPr>
                <w:lang w:val="en-US"/>
              </w:rPr>
            </w:pPr>
          </w:p>
        </w:tc>
        <w:tc>
          <w:tcPr>
            <w:tcW w:w="1176" w:type="dxa"/>
            <w:vMerge/>
            <w:shd w:val="clear" w:color="auto" w:fill="auto"/>
          </w:tcPr>
          <w:p w14:paraId="2750586C" w14:textId="77777777" w:rsidR="000C68ED" w:rsidRPr="000C68ED" w:rsidRDefault="000C68ED" w:rsidP="002B238A">
            <w:pPr>
              <w:pStyle w:val="TAH"/>
              <w:rPr>
                <w:lang w:val="en-US"/>
              </w:rPr>
            </w:pPr>
          </w:p>
        </w:tc>
        <w:tc>
          <w:tcPr>
            <w:tcW w:w="850" w:type="dxa"/>
          </w:tcPr>
          <w:p w14:paraId="505CF772" w14:textId="77777777" w:rsidR="000C68ED" w:rsidRPr="000C68ED" w:rsidRDefault="000C68ED" w:rsidP="002B238A">
            <w:pPr>
              <w:pStyle w:val="TAH"/>
              <w:rPr>
                <w:lang w:val="en-US"/>
              </w:rPr>
            </w:pPr>
            <w:r w:rsidRPr="000C68ED">
              <w:rPr>
                <w:lang w:val="en-US"/>
              </w:rPr>
              <w:t>Full (dB)</w:t>
            </w:r>
          </w:p>
        </w:tc>
        <w:tc>
          <w:tcPr>
            <w:tcW w:w="850" w:type="dxa"/>
          </w:tcPr>
          <w:p w14:paraId="198DA832" w14:textId="77777777" w:rsidR="000C68ED" w:rsidRPr="000C68ED" w:rsidRDefault="000C68ED" w:rsidP="002B238A">
            <w:pPr>
              <w:pStyle w:val="TAH"/>
              <w:rPr>
                <w:lang w:val="en-US"/>
              </w:rPr>
            </w:pPr>
            <w:r w:rsidRPr="000C68ED">
              <w:rPr>
                <w:lang w:val="en-US"/>
              </w:rPr>
              <w:t>Partial (dB)</w:t>
            </w:r>
          </w:p>
        </w:tc>
        <w:tc>
          <w:tcPr>
            <w:tcW w:w="787" w:type="dxa"/>
          </w:tcPr>
          <w:p w14:paraId="6A7A44CD" w14:textId="77777777" w:rsidR="000C68ED" w:rsidRPr="000C68ED" w:rsidRDefault="000C68ED" w:rsidP="002B238A">
            <w:pPr>
              <w:pStyle w:val="TAH"/>
              <w:rPr>
                <w:lang w:val="en-US"/>
              </w:rPr>
            </w:pPr>
            <w:r w:rsidRPr="000C68ED">
              <w:rPr>
                <w:lang w:val="en-US"/>
              </w:rPr>
              <w:t>Full (dB)</w:t>
            </w:r>
          </w:p>
        </w:tc>
        <w:tc>
          <w:tcPr>
            <w:tcW w:w="850" w:type="dxa"/>
          </w:tcPr>
          <w:p w14:paraId="6FAE66FA" w14:textId="77777777" w:rsidR="000C68ED" w:rsidRPr="000C68ED" w:rsidRDefault="000C68ED" w:rsidP="002B238A">
            <w:pPr>
              <w:pStyle w:val="TAH"/>
              <w:rPr>
                <w:lang w:val="en-US"/>
              </w:rPr>
            </w:pPr>
            <w:r w:rsidRPr="000C68ED">
              <w:rPr>
                <w:lang w:val="en-US"/>
              </w:rPr>
              <w:t>Partial (dB)</w:t>
            </w:r>
          </w:p>
        </w:tc>
        <w:tc>
          <w:tcPr>
            <w:tcW w:w="850" w:type="dxa"/>
          </w:tcPr>
          <w:p w14:paraId="10B1845A" w14:textId="77777777" w:rsidR="000C68ED" w:rsidRPr="000C68ED" w:rsidRDefault="000C68ED" w:rsidP="002B238A">
            <w:pPr>
              <w:pStyle w:val="TAH"/>
              <w:rPr>
                <w:lang w:val="en-US"/>
              </w:rPr>
            </w:pPr>
            <w:r w:rsidRPr="000C68ED">
              <w:rPr>
                <w:lang w:val="en-US"/>
              </w:rPr>
              <w:t>Full (dB)</w:t>
            </w:r>
          </w:p>
        </w:tc>
        <w:tc>
          <w:tcPr>
            <w:tcW w:w="850" w:type="dxa"/>
          </w:tcPr>
          <w:p w14:paraId="052F2A2B" w14:textId="77777777" w:rsidR="000C68ED" w:rsidRPr="000C68ED" w:rsidRDefault="000C68ED" w:rsidP="002B238A">
            <w:pPr>
              <w:pStyle w:val="TAH"/>
              <w:rPr>
                <w:lang w:val="en-US"/>
              </w:rPr>
            </w:pPr>
            <w:r w:rsidRPr="000C68ED">
              <w:rPr>
                <w:lang w:val="en-US"/>
              </w:rPr>
              <w:t>Partial (dB)</w:t>
            </w:r>
          </w:p>
        </w:tc>
        <w:tc>
          <w:tcPr>
            <w:tcW w:w="850" w:type="dxa"/>
          </w:tcPr>
          <w:p w14:paraId="7D71734F" w14:textId="77777777" w:rsidR="000C68ED" w:rsidRPr="000C68ED" w:rsidRDefault="000C68ED" w:rsidP="002B238A">
            <w:pPr>
              <w:pStyle w:val="TAH"/>
              <w:rPr>
                <w:lang w:val="en-US"/>
              </w:rPr>
            </w:pPr>
            <w:r w:rsidRPr="000C68ED">
              <w:rPr>
                <w:lang w:val="en-US"/>
              </w:rPr>
              <w:t>Full (dB)</w:t>
            </w:r>
          </w:p>
        </w:tc>
        <w:tc>
          <w:tcPr>
            <w:tcW w:w="850" w:type="dxa"/>
          </w:tcPr>
          <w:p w14:paraId="046186AD" w14:textId="77777777" w:rsidR="000C68ED" w:rsidRPr="000C68ED" w:rsidRDefault="000C68ED" w:rsidP="002B238A">
            <w:pPr>
              <w:pStyle w:val="TAH"/>
              <w:rPr>
                <w:lang w:val="en-US"/>
              </w:rPr>
            </w:pPr>
            <w:r w:rsidRPr="000C68ED">
              <w:rPr>
                <w:lang w:val="en-US"/>
              </w:rPr>
              <w:t>Partial (dB)</w:t>
            </w:r>
          </w:p>
        </w:tc>
        <w:tc>
          <w:tcPr>
            <w:tcW w:w="887" w:type="dxa"/>
          </w:tcPr>
          <w:p w14:paraId="2C7860C2" w14:textId="77777777" w:rsidR="000C68ED" w:rsidRPr="000C68ED" w:rsidRDefault="000C68ED" w:rsidP="002B238A">
            <w:pPr>
              <w:pStyle w:val="TAH"/>
              <w:rPr>
                <w:lang w:val="en-US"/>
              </w:rPr>
            </w:pPr>
            <w:r w:rsidRPr="000C68ED">
              <w:rPr>
                <w:lang w:val="en-US"/>
              </w:rPr>
              <w:t>Full (dB)</w:t>
            </w:r>
          </w:p>
        </w:tc>
        <w:tc>
          <w:tcPr>
            <w:tcW w:w="850" w:type="dxa"/>
          </w:tcPr>
          <w:p w14:paraId="2124B803" w14:textId="77777777" w:rsidR="000C68ED" w:rsidRPr="000C68ED" w:rsidRDefault="000C68ED" w:rsidP="002B238A">
            <w:pPr>
              <w:pStyle w:val="TAH"/>
              <w:rPr>
                <w:lang w:val="en-US"/>
              </w:rPr>
            </w:pPr>
            <w:r w:rsidRPr="000C68ED">
              <w:rPr>
                <w:lang w:val="en-US"/>
              </w:rPr>
              <w:t>Partial (dB)</w:t>
            </w:r>
          </w:p>
        </w:tc>
      </w:tr>
      <w:tr w:rsidR="000C68ED" w:rsidRPr="000C68ED" w14:paraId="24D2733A" w14:textId="77777777" w:rsidTr="002B238A">
        <w:trPr>
          <w:trHeight w:val="20"/>
          <w:jc w:val="center"/>
        </w:trPr>
        <w:tc>
          <w:tcPr>
            <w:tcW w:w="806" w:type="dxa"/>
            <w:vMerge w:val="restart"/>
            <w:shd w:val="clear" w:color="auto" w:fill="auto"/>
          </w:tcPr>
          <w:p w14:paraId="4F75AD1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6" w:type="dxa"/>
          </w:tcPr>
          <w:p w14:paraId="707E9A3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43EFB6D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E45C45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358A624C"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8E9E0E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F655827"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4DF3BB6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A68C266"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FF6791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D8FCCAE"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0AC15F0"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6F067056" w14:textId="77777777" w:rsidTr="002B238A">
        <w:trPr>
          <w:trHeight w:val="20"/>
          <w:jc w:val="center"/>
        </w:trPr>
        <w:tc>
          <w:tcPr>
            <w:tcW w:w="806" w:type="dxa"/>
            <w:vMerge/>
            <w:shd w:val="clear" w:color="auto" w:fill="auto"/>
          </w:tcPr>
          <w:p w14:paraId="389B4625" w14:textId="77777777" w:rsidR="000C68ED" w:rsidRPr="000C68ED" w:rsidRDefault="000C68ED" w:rsidP="002B238A">
            <w:pPr>
              <w:pStyle w:val="FL"/>
              <w:spacing w:before="0" w:after="0"/>
              <w:rPr>
                <w:b w:val="0"/>
                <w:bCs/>
                <w:sz w:val="18"/>
                <w:szCs w:val="18"/>
                <w:lang w:val="en-US"/>
              </w:rPr>
            </w:pPr>
          </w:p>
        </w:tc>
        <w:tc>
          <w:tcPr>
            <w:tcW w:w="1176" w:type="dxa"/>
          </w:tcPr>
          <w:p w14:paraId="37DEDD9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BE8F0F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271AD51"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E12D81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3F7BD4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224E9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D240FCC"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B7EC911"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9F487B7"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5073898"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112F32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23E268AB" w14:textId="77777777" w:rsidTr="002B238A">
        <w:trPr>
          <w:trHeight w:val="20"/>
          <w:jc w:val="center"/>
        </w:trPr>
        <w:tc>
          <w:tcPr>
            <w:tcW w:w="806" w:type="dxa"/>
            <w:vMerge/>
            <w:shd w:val="clear" w:color="auto" w:fill="auto"/>
          </w:tcPr>
          <w:p w14:paraId="65107F49" w14:textId="77777777" w:rsidR="000C68ED" w:rsidRPr="000C68ED" w:rsidRDefault="000C68ED" w:rsidP="002B238A">
            <w:pPr>
              <w:pStyle w:val="FL"/>
              <w:spacing w:before="0" w:after="0"/>
              <w:rPr>
                <w:b w:val="0"/>
                <w:bCs/>
                <w:i/>
                <w:sz w:val="18"/>
                <w:szCs w:val="18"/>
                <w:lang w:val="en-US"/>
              </w:rPr>
            </w:pPr>
          </w:p>
        </w:tc>
        <w:tc>
          <w:tcPr>
            <w:tcW w:w="1176" w:type="dxa"/>
          </w:tcPr>
          <w:p w14:paraId="44F01106"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8C9F68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0703BA11"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505DEE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D458E73"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076AA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37D3FC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703915B"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EEBF30D"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CD80CE5"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773787E"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5C005EEB" w14:textId="77777777" w:rsidTr="002B238A">
        <w:trPr>
          <w:trHeight w:val="20"/>
          <w:jc w:val="center"/>
        </w:trPr>
        <w:tc>
          <w:tcPr>
            <w:tcW w:w="806" w:type="dxa"/>
            <w:vMerge/>
            <w:shd w:val="clear" w:color="auto" w:fill="auto"/>
          </w:tcPr>
          <w:p w14:paraId="3FD63B5E" w14:textId="77777777" w:rsidR="000C68ED" w:rsidRPr="000C68ED" w:rsidRDefault="000C68ED" w:rsidP="002B238A">
            <w:pPr>
              <w:pStyle w:val="FL"/>
              <w:spacing w:before="0" w:after="0"/>
              <w:rPr>
                <w:b w:val="0"/>
                <w:bCs/>
                <w:sz w:val="18"/>
                <w:szCs w:val="18"/>
                <w:lang w:val="en-US"/>
              </w:rPr>
            </w:pPr>
          </w:p>
        </w:tc>
        <w:tc>
          <w:tcPr>
            <w:tcW w:w="1176" w:type="dxa"/>
          </w:tcPr>
          <w:p w14:paraId="18B0576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0168E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C6B239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75401A0F"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3734ADFB"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7B034BD3"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880CF18"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095A5DC"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808B01A"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6058C4B6"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487F703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r>
      <w:tr w:rsidR="000C68ED" w:rsidRPr="000C68ED" w14:paraId="3F0C96D4" w14:textId="77777777" w:rsidTr="002B238A">
        <w:trPr>
          <w:trHeight w:val="20"/>
          <w:jc w:val="center"/>
        </w:trPr>
        <w:tc>
          <w:tcPr>
            <w:tcW w:w="10456" w:type="dxa"/>
            <w:gridSpan w:val="12"/>
            <w:shd w:val="clear" w:color="auto" w:fill="auto"/>
          </w:tcPr>
          <w:p w14:paraId="72971E88" w14:textId="77777777" w:rsidR="00B86F94" w:rsidRPr="000C68ED" w:rsidRDefault="00B86F94" w:rsidP="00B86F94">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49263D4" w14:textId="2A7B29A4" w:rsidR="000C68ED" w:rsidRPr="000C68ED" w:rsidRDefault="00B86F94" w:rsidP="00B86F94">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F9C1BC3" w14:textId="77777777" w:rsidR="00B70C27" w:rsidRPr="000C68ED" w:rsidRDefault="00B70C27" w:rsidP="00B70C27">
      <w:pPr>
        <w:rPr>
          <w:color w:val="000000" w:themeColor="text1"/>
          <w:lang w:val="en-US" w:eastAsia="zh-CN"/>
        </w:rPr>
      </w:pPr>
    </w:p>
    <w:p w14:paraId="13DD8A22" w14:textId="0497765E" w:rsidR="00B70C27" w:rsidRPr="000C68ED" w:rsidRDefault="008E43F8" w:rsidP="00B70C27">
      <w:pPr>
        <w:pStyle w:val="Heading2"/>
        <w:numPr>
          <w:ilvl w:val="0"/>
          <w:numId w:val="0"/>
        </w:numPr>
        <w:ind w:left="851" w:hanging="851"/>
        <w:rPr>
          <w:lang w:val="en-US"/>
        </w:rPr>
      </w:pPr>
      <w:r>
        <w:rPr>
          <w:lang w:val="en-US"/>
        </w:rPr>
        <w:t>SL-U PSFCH MPR</w:t>
      </w:r>
    </w:p>
    <w:p w14:paraId="1161FE0B" w14:textId="0F1BF972" w:rsidR="008E43F8" w:rsidRPr="008E43F8" w:rsidRDefault="008E43F8" w:rsidP="008E43F8">
      <w:pPr>
        <w:pStyle w:val="Heading4"/>
        <w:rPr>
          <w:b w:val="0"/>
          <w:lang w:val="en-US"/>
        </w:rPr>
      </w:pPr>
      <w:r w:rsidRPr="000C68ED">
        <w:rPr>
          <w:lang w:val="en-US"/>
        </w:rPr>
        <w:t xml:space="preserve">Proposal </w:t>
      </w:r>
      <w:r w:rsidR="00030E05">
        <w:rPr>
          <w:lang w:val="en-US"/>
        </w:rPr>
        <w:t>12</w:t>
      </w:r>
      <w:r w:rsidRPr="000C68ED">
        <w:rPr>
          <w:lang w:val="en-US"/>
        </w:rPr>
        <w:t xml:space="preserve">: </w:t>
      </w:r>
      <w:r w:rsidR="009F1C9E" w:rsidRPr="009F1C9E">
        <w:rPr>
          <w:b w:val="0"/>
          <w:lang w:val="en-US"/>
        </w:rPr>
        <w:t>For SL-U PSFCH MPR and A-MPR, consider simulation scenarios in Table 2-22.</w:t>
      </w:r>
    </w:p>
    <w:p w14:paraId="001BCB89" w14:textId="29E300A0" w:rsidR="000C68ED" w:rsidRDefault="000C68ED" w:rsidP="000C68ED">
      <w:pPr>
        <w:pStyle w:val="TH"/>
        <w:rPr>
          <w:rFonts w:ascii="Times New Roman" w:hAnsi="Times New Roman"/>
          <w:lang w:val="en-US"/>
        </w:rPr>
      </w:pPr>
      <w:r w:rsidRPr="000C68ED">
        <w:rPr>
          <w:rFonts w:ascii="Times New Roman" w:hAnsi="Times New Roman"/>
          <w:lang w:val="en-US"/>
        </w:rPr>
        <w:t>Table 2.</w:t>
      </w:r>
      <w:r w:rsidR="008E43F8">
        <w:rPr>
          <w:rFonts w:ascii="Times New Roman" w:hAnsi="Times New Roman"/>
          <w:lang w:val="en-US"/>
        </w:rPr>
        <w:t>22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24"/>
        <w:gridCol w:w="983"/>
        <w:gridCol w:w="1066"/>
        <w:gridCol w:w="4726"/>
        <w:gridCol w:w="1122"/>
      </w:tblGrid>
      <w:tr w:rsidR="008E43F8" w14:paraId="1AD4E49D" w14:textId="77777777" w:rsidTr="00A45633">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1EE03D5" w14:textId="77777777" w:rsidR="008E43F8" w:rsidRPr="007847B0" w:rsidRDefault="008E43F8" w:rsidP="00A45633">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315EA02" w14:textId="77777777" w:rsidR="008E43F8" w:rsidRPr="007847B0" w:rsidRDefault="008E43F8" w:rsidP="00A45633">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BF0A37" w14:textId="77777777" w:rsidR="008E43F8" w:rsidRPr="007847B0" w:rsidRDefault="008E43F8" w:rsidP="00A45633">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DF7E8BB" w14:textId="77777777" w:rsidR="008E43F8" w:rsidRPr="007847B0" w:rsidRDefault="008E43F8" w:rsidP="00A45633">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A80501" w14:textId="77777777" w:rsidR="008E43F8" w:rsidRDefault="008E43F8" w:rsidP="00A45633">
            <w:pPr>
              <w:jc w:val="center"/>
            </w:pPr>
            <w:r>
              <w:t>SCS(kHz)</w:t>
            </w:r>
          </w:p>
        </w:tc>
      </w:tr>
      <w:tr w:rsidR="008E43F8" w14:paraId="71FD448B" w14:textId="77777777" w:rsidTr="00A45633">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530837" w14:textId="77777777" w:rsidR="008E43F8" w:rsidRPr="007847B0" w:rsidRDefault="008E43F8" w:rsidP="00A45633">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F1420" w14:textId="77777777" w:rsidR="008E43F8" w:rsidRPr="007847B0" w:rsidRDefault="008E43F8" w:rsidP="00A45633">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3EA11" w14:textId="77777777" w:rsidR="008E43F8" w:rsidRPr="007847B0" w:rsidRDefault="008E43F8" w:rsidP="00A45633">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174ADF" w14:textId="77777777" w:rsidR="008E43F8" w:rsidRPr="00A45633" w:rsidRDefault="008E43F8" w:rsidP="00A45633">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A00570" w14:textId="77777777" w:rsidR="008E43F8" w:rsidRDefault="008E43F8" w:rsidP="00A45633">
            <w:pPr>
              <w:jc w:val="center"/>
            </w:pPr>
            <w:r>
              <w:t>15</w:t>
            </w:r>
          </w:p>
        </w:tc>
      </w:tr>
      <w:tr w:rsidR="008E43F8" w14:paraId="676236F4" w14:textId="77777777" w:rsidTr="00A45633">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B84CE"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629380" w14:textId="77777777" w:rsidR="008E43F8" w:rsidRPr="007847B0" w:rsidRDefault="008E43F8" w:rsidP="00A45633">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C165FA" w14:textId="77777777" w:rsidR="008E43F8" w:rsidRPr="007847B0" w:rsidRDefault="008E43F8" w:rsidP="00A45633">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71DE72" w14:textId="77777777" w:rsidR="008E43F8" w:rsidRPr="00A45633" w:rsidRDefault="008E43F8" w:rsidP="00A45633">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6F7EDB" w14:textId="77777777" w:rsidR="008E43F8" w:rsidRDefault="008E43F8" w:rsidP="00A45633">
            <w:pPr>
              <w:jc w:val="center"/>
            </w:pPr>
            <w:r>
              <w:t>30</w:t>
            </w:r>
          </w:p>
        </w:tc>
      </w:tr>
      <w:tr w:rsidR="008E43F8" w14:paraId="6F5A6299" w14:textId="77777777" w:rsidTr="00A45633">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30C9A" w14:textId="77777777" w:rsidR="008E43F8" w:rsidRPr="00B34C7D" w:rsidRDefault="008E43F8" w:rsidP="00A45633">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67413E" w14:textId="77777777" w:rsidR="008E43F8" w:rsidRPr="007847B0" w:rsidRDefault="008E43F8" w:rsidP="00A45633">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3EC46E" w14:textId="77777777" w:rsidR="008E43F8" w:rsidRPr="007847B0" w:rsidRDefault="008E43F8" w:rsidP="00A45633">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02B927" w14:textId="77777777" w:rsidR="008E43F8" w:rsidRPr="00A45633" w:rsidRDefault="008E43F8" w:rsidP="00A45633">
            <w:pPr>
              <w:rPr>
                <w:color w:val="000000"/>
                <w:lang w:val="en-US" w:eastAsia="ko-KR"/>
              </w:rPr>
            </w:pPr>
            <w:r w:rsidRPr="00A45633">
              <w:rPr>
                <w:color w:val="000000"/>
                <w:lang w:val="en-US" w:eastAsia="ko-KR"/>
              </w:rPr>
              <w:t>{</w:t>
            </w:r>
            <w:r w:rsidRPr="00A45633">
              <w:rPr>
                <w:rFonts w:eastAsia="Malgun Gothic"/>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85FD7C" w14:textId="77777777" w:rsidR="008E43F8" w:rsidRDefault="008E43F8" w:rsidP="00A45633">
            <w:pPr>
              <w:jc w:val="center"/>
            </w:pPr>
            <w:r>
              <w:t>15</w:t>
            </w:r>
          </w:p>
        </w:tc>
      </w:tr>
      <w:tr w:rsidR="008E43F8" w14:paraId="4A818B13" w14:textId="77777777" w:rsidTr="00A45633">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857EA4"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584B8C" w14:textId="77777777" w:rsidR="008E43F8" w:rsidRPr="007847B0" w:rsidRDefault="008E43F8" w:rsidP="00A45633">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56F7FB" w14:textId="77777777" w:rsidR="008E43F8" w:rsidRPr="007847B0" w:rsidRDefault="008E43F8" w:rsidP="00A45633">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73FB8D" w14:textId="77777777" w:rsidR="008E43F8" w:rsidRPr="00A45633" w:rsidRDefault="008E43F8" w:rsidP="00A45633">
            <w:pPr>
              <w:rPr>
                <w:color w:val="000000"/>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E861FE0" w14:textId="77777777" w:rsidR="008E43F8" w:rsidRDefault="008E43F8" w:rsidP="00A45633">
            <w:pPr>
              <w:jc w:val="center"/>
            </w:pPr>
            <w:r>
              <w:t>15</w:t>
            </w:r>
          </w:p>
        </w:tc>
      </w:tr>
      <w:tr w:rsidR="008E43F8" w14:paraId="2998B32E" w14:textId="77777777" w:rsidTr="00A45633">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66C1224E" w14:textId="77777777" w:rsidR="008E43F8" w:rsidRPr="00B34C7D" w:rsidRDefault="008E43F8" w:rsidP="00A45633">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4DF257" w14:textId="77777777" w:rsidR="008E43F8" w:rsidRPr="007847B0" w:rsidRDefault="008E43F8" w:rsidP="00A45633">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6AB94" w14:textId="77777777" w:rsidR="008E43F8" w:rsidRDefault="008E43F8" w:rsidP="00A45633">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011A8C" w14:textId="77777777" w:rsidR="008E43F8" w:rsidRPr="00A45633" w:rsidRDefault="008E43F8" w:rsidP="00A45633">
            <w:pPr>
              <w:rPr>
                <w:color w:val="000000"/>
                <w:lang w:val="en-US"/>
              </w:rPr>
            </w:pPr>
            <w:r w:rsidRPr="00A45633">
              <w:rPr>
                <w:color w:val="000000"/>
                <w:lang w:val="en-US"/>
              </w:rPr>
              <w:t>{</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40ECD" w14:textId="77777777" w:rsidR="008E43F8" w:rsidRDefault="008E43F8" w:rsidP="00A45633">
            <w:pPr>
              <w:jc w:val="center"/>
            </w:pPr>
            <w:r>
              <w:rPr>
                <w:rFonts w:hint="eastAsia"/>
              </w:rPr>
              <w:t>30</w:t>
            </w:r>
          </w:p>
        </w:tc>
      </w:tr>
      <w:tr w:rsidR="008E43F8" w14:paraId="2CCD4E88"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621EA3FB"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5BDD5" w14:textId="77777777" w:rsidR="008E43F8" w:rsidRPr="007847B0" w:rsidRDefault="008E43F8" w:rsidP="00A45633">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07290" w14:textId="77777777" w:rsidR="008E43F8" w:rsidRDefault="008E43F8" w:rsidP="00A45633">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7E483" w14:textId="77777777" w:rsidR="008E43F8" w:rsidRPr="00A45633" w:rsidRDefault="008E43F8" w:rsidP="00A45633">
            <w:pPr>
              <w:rPr>
                <w:color w:val="000000"/>
                <w:lang w:val="en-US"/>
              </w:rPr>
            </w:pPr>
            <w:r w:rsidRPr="00A45633">
              <w:rPr>
                <w:color w:val="000000"/>
                <w:lang w:val="en-US"/>
              </w:rPr>
              <w:t>{</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66C81" w14:textId="77777777" w:rsidR="008E43F8" w:rsidRDefault="008E43F8" w:rsidP="00A45633">
            <w:pPr>
              <w:jc w:val="center"/>
            </w:pPr>
            <w:r>
              <w:rPr>
                <w:rFonts w:hint="eastAsia"/>
              </w:rPr>
              <w:t>30</w:t>
            </w:r>
          </w:p>
        </w:tc>
      </w:tr>
      <w:tr w:rsidR="008E43F8" w14:paraId="0B9E79C0"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5B4A7DB0"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4B150" w14:textId="77777777" w:rsidR="008E43F8" w:rsidRPr="007847B0" w:rsidRDefault="008E43F8" w:rsidP="00A45633">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324E0" w14:textId="77777777" w:rsidR="008E43F8" w:rsidRDefault="008E43F8" w:rsidP="00A45633">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3A84E9" w14:textId="77777777" w:rsidR="008E43F8" w:rsidRPr="00A45633" w:rsidRDefault="008E43F8" w:rsidP="00A45633">
            <w:pPr>
              <w:rPr>
                <w:color w:val="000000"/>
                <w:lang w:val="en-US"/>
              </w:rPr>
            </w:pPr>
            <w:r w:rsidRPr="00A45633">
              <w:rPr>
                <w:color w:val="000000"/>
                <w:lang w:val="en-US"/>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9A8D4" w14:textId="77777777" w:rsidR="008E43F8" w:rsidRDefault="008E43F8" w:rsidP="00A45633">
            <w:pPr>
              <w:jc w:val="center"/>
            </w:pPr>
            <w:r>
              <w:rPr>
                <w:rFonts w:hint="eastAsia"/>
              </w:rPr>
              <w:t>3</w:t>
            </w:r>
            <w:r>
              <w:t>0</w:t>
            </w:r>
          </w:p>
        </w:tc>
      </w:tr>
      <w:tr w:rsidR="008E43F8" w14:paraId="7ADE66A5"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59B17F15"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53BA6" w14:textId="77777777" w:rsidR="008E43F8" w:rsidRPr="007847B0" w:rsidRDefault="008E43F8" w:rsidP="00A45633">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DFBD1" w14:textId="77777777" w:rsidR="008E43F8" w:rsidRDefault="008E43F8" w:rsidP="00A45633">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A2305B" w14:textId="77777777" w:rsidR="008E43F8" w:rsidRPr="00A45633" w:rsidRDefault="008E43F8" w:rsidP="00A45633">
            <w:pPr>
              <w:rPr>
                <w:color w:val="000000"/>
                <w:lang w:val="en-US"/>
              </w:rPr>
            </w:pPr>
            <w:r w:rsidRPr="00A45633">
              <w:rPr>
                <w:color w:val="000000"/>
                <w:lang w:val="en-US"/>
              </w:rPr>
              <w:t>{</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5EC12" w14:textId="77777777" w:rsidR="008E43F8" w:rsidRDefault="008E43F8" w:rsidP="00A45633">
            <w:pPr>
              <w:jc w:val="center"/>
            </w:pPr>
            <w:r>
              <w:rPr>
                <w:rFonts w:hint="eastAsia"/>
              </w:rPr>
              <w:t>30</w:t>
            </w:r>
          </w:p>
        </w:tc>
      </w:tr>
      <w:tr w:rsidR="008E43F8" w14:paraId="76BCD6DB" w14:textId="77777777" w:rsidTr="00A45633">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4114CEAA"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491A03" w14:textId="77777777" w:rsidR="008E43F8" w:rsidRPr="007847B0" w:rsidRDefault="008E43F8" w:rsidP="00A45633">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7BF27" w14:textId="77777777" w:rsidR="008E43F8" w:rsidRDefault="008E43F8" w:rsidP="00A45633">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D21C0" w14:textId="77777777" w:rsidR="008E43F8" w:rsidRPr="00A45633" w:rsidRDefault="008E43F8" w:rsidP="00A45633">
            <w:pPr>
              <w:rPr>
                <w:color w:val="000000"/>
                <w:lang w:val="en-US"/>
              </w:rPr>
            </w:pPr>
            <w:r w:rsidRPr="00A45633">
              <w:rPr>
                <w:color w:val="000000"/>
                <w:lang w:val="en-US"/>
              </w:rPr>
              <w:t>{</w:t>
            </w:r>
            <w:r w:rsidRPr="00A45633">
              <w:rPr>
                <w:rFonts w:eastAsia="Malgun Gothic"/>
                <w:color w:val="000000"/>
              </w:rPr>
              <w:t xml:space="preserve">0 5 10 15 20 25 30 35 40 45 49 </w:t>
            </w:r>
            <w:r>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46969" w14:textId="77777777" w:rsidR="008E43F8" w:rsidRDefault="008E43F8" w:rsidP="00A45633">
            <w:pPr>
              <w:jc w:val="center"/>
            </w:pPr>
            <w:r>
              <w:rPr>
                <w:rFonts w:hint="eastAsia"/>
              </w:rPr>
              <w:t>30</w:t>
            </w:r>
          </w:p>
        </w:tc>
      </w:tr>
      <w:tr w:rsidR="008E43F8" w14:paraId="3A485E97" w14:textId="77777777" w:rsidTr="00A45633">
        <w:trPr>
          <w:trHeight w:val="250"/>
        </w:trPr>
        <w:tc>
          <w:tcPr>
            <w:tcW w:w="1833" w:type="dxa"/>
            <w:vMerge w:val="restart"/>
            <w:tcBorders>
              <w:left w:val="single" w:sz="4" w:space="0" w:color="auto"/>
              <w:right w:val="single" w:sz="4" w:space="0" w:color="auto"/>
            </w:tcBorders>
            <w:shd w:val="clear" w:color="auto" w:fill="auto"/>
            <w:vAlign w:val="center"/>
          </w:tcPr>
          <w:p w14:paraId="458B772F" w14:textId="77777777" w:rsidR="008E43F8" w:rsidRPr="00B34C7D" w:rsidRDefault="008E43F8" w:rsidP="00A45633">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2802" w14:textId="77777777" w:rsidR="008E43F8" w:rsidRDefault="008E43F8" w:rsidP="00A45633">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397B6" w14:textId="77777777" w:rsidR="008E43F8" w:rsidRDefault="008E43F8" w:rsidP="00A45633">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009CC" w14:textId="77777777" w:rsidR="008E43F8" w:rsidRPr="00A45633" w:rsidRDefault="008E43F8" w:rsidP="00A45633">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348112" w14:textId="77777777" w:rsidR="008E43F8" w:rsidRDefault="008E43F8" w:rsidP="00A45633">
            <w:pPr>
              <w:jc w:val="center"/>
            </w:pPr>
            <w:r>
              <w:rPr>
                <w:rFonts w:hint="eastAsia"/>
              </w:rPr>
              <w:t>30</w:t>
            </w:r>
          </w:p>
        </w:tc>
      </w:tr>
      <w:tr w:rsidR="008E43F8" w14:paraId="023D0C7B"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05619289"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F56C8" w14:textId="77777777" w:rsidR="008E43F8" w:rsidRDefault="008E43F8" w:rsidP="00A45633">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0F54D" w14:textId="77777777" w:rsidR="008E43F8" w:rsidRDefault="008E43F8" w:rsidP="00A45633">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FF38C2"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11D48" w14:textId="77777777" w:rsidR="008E43F8" w:rsidRDefault="008E43F8" w:rsidP="00A45633">
            <w:pPr>
              <w:jc w:val="center"/>
            </w:pPr>
            <w:r>
              <w:rPr>
                <w:rFonts w:hint="eastAsia"/>
              </w:rPr>
              <w:t>3</w:t>
            </w:r>
            <w:r>
              <w:t>0</w:t>
            </w:r>
          </w:p>
        </w:tc>
      </w:tr>
      <w:tr w:rsidR="008E43F8" w14:paraId="782D085C"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7B147C6F"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F69F8B" w14:textId="77777777" w:rsidR="008E43F8" w:rsidRDefault="008E43F8" w:rsidP="00A45633">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537396" w14:textId="77777777" w:rsidR="008E43F8" w:rsidRDefault="008E43F8" w:rsidP="00A45633">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5FE08" w14:textId="77777777" w:rsidR="008E43F8" w:rsidRPr="00A45633" w:rsidRDefault="008E43F8" w:rsidP="00A45633">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 xml:space="preserve">0 5 10 15 20 25 30 35 40 45 49 </w:t>
            </w:r>
            <w:r>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F701E" w14:textId="77777777" w:rsidR="008E43F8" w:rsidRDefault="008E43F8" w:rsidP="00A45633">
            <w:pPr>
              <w:jc w:val="center"/>
            </w:pPr>
            <w:r>
              <w:rPr>
                <w:rFonts w:hint="eastAsia"/>
              </w:rPr>
              <w:t>30</w:t>
            </w:r>
          </w:p>
        </w:tc>
      </w:tr>
      <w:tr w:rsidR="008E43F8" w14:paraId="364F4365"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72A6ACFA"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6E0E3" w14:textId="77777777" w:rsidR="008E43F8" w:rsidRDefault="008E43F8" w:rsidP="00A45633">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E5E39" w14:textId="77777777" w:rsidR="008E43F8" w:rsidRDefault="008E43F8" w:rsidP="00A45633">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190FD"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42369" w14:textId="77777777" w:rsidR="008E43F8" w:rsidRDefault="008E43F8" w:rsidP="00A45633">
            <w:pPr>
              <w:jc w:val="center"/>
            </w:pPr>
            <w:r>
              <w:rPr>
                <w:rFonts w:hint="eastAsia"/>
              </w:rPr>
              <w:t>30</w:t>
            </w:r>
          </w:p>
        </w:tc>
      </w:tr>
      <w:tr w:rsidR="008E43F8" w14:paraId="2CAD18F5"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19D941C6"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D18BB" w14:textId="77777777" w:rsidR="008E43F8" w:rsidRDefault="008E43F8" w:rsidP="00A45633">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A8291" w14:textId="77777777" w:rsidR="008E43F8" w:rsidRDefault="008E43F8" w:rsidP="00A45633">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1FDD33"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5D659" w14:textId="77777777" w:rsidR="008E43F8" w:rsidRDefault="008E43F8" w:rsidP="00A45633">
            <w:pPr>
              <w:jc w:val="center"/>
            </w:pPr>
            <w:r>
              <w:rPr>
                <w:rFonts w:hint="eastAsia"/>
              </w:rPr>
              <w:t>30</w:t>
            </w:r>
          </w:p>
        </w:tc>
      </w:tr>
      <w:tr w:rsidR="008E43F8" w14:paraId="6F2B289F"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07A335F7"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9F8BC" w14:textId="77777777" w:rsidR="008E43F8" w:rsidRDefault="008E43F8" w:rsidP="00A45633">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7FA05" w14:textId="77777777" w:rsidR="008E43F8" w:rsidRDefault="008E43F8" w:rsidP="00A45633">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F74B8"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9DAE0E" w14:textId="77777777" w:rsidR="008E43F8" w:rsidRDefault="008E43F8" w:rsidP="00A45633">
            <w:pPr>
              <w:jc w:val="center"/>
            </w:pPr>
            <w:r>
              <w:rPr>
                <w:rFonts w:hint="eastAsia"/>
              </w:rPr>
              <w:t>30</w:t>
            </w:r>
          </w:p>
        </w:tc>
      </w:tr>
      <w:tr w:rsidR="008E43F8" w14:paraId="34E7194B"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65C25E49"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8008A" w14:textId="77777777" w:rsidR="008E43F8" w:rsidRDefault="008E43F8" w:rsidP="00A45633">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9AF2A" w14:textId="77777777" w:rsidR="008E43F8" w:rsidRDefault="008E43F8" w:rsidP="00A45633">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3189A4"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7A38EF" w14:textId="77777777" w:rsidR="008E43F8" w:rsidRDefault="008E43F8" w:rsidP="00A45633">
            <w:pPr>
              <w:jc w:val="center"/>
            </w:pPr>
            <w:r>
              <w:rPr>
                <w:rFonts w:hint="eastAsia"/>
              </w:rPr>
              <w:t>3</w:t>
            </w:r>
            <w:r>
              <w:t>0</w:t>
            </w:r>
          </w:p>
        </w:tc>
      </w:tr>
      <w:tr w:rsidR="008E43F8" w14:paraId="1559197F"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20C21E60"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41154" w14:textId="77777777" w:rsidR="008E43F8" w:rsidRDefault="008E43F8" w:rsidP="00A45633">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9B627" w14:textId="77777777" w:rsidR="008E43F8" w:rsidRDefault="008E43F8" w:rsidP="00A45633">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DF2ED"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5D3222" w14:textId="77777777" w:rsidR="008E43F8" w:rsidRDefault="008E43F8" w:rsidP="00A45633">
            <w:pPr>
              <w:jc w:val="center"/>
            </w:pPr>
            <w:r>
              <w:rPr>
                <w:rFonts w:hint="eastAsia"/>
              </w:rPr>
              <w:t>30</w:t>
            </w:r>
          </w:p>
        </w:tc>
      </w:tr>
      <w:tr w:rsidR="008E43F8" w14:paraId="0AFB7358" w14:textId="77777777" w:rsidTr="00A45633">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633DA22"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3F848" w14:textId="77777777" w:rsidR="008E43F8" w:rsidRDefault="008E43F8" w:rsidP="00A45633">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C941" w14:textId="77777777" w:rsidR="008E43F8" w:rsidRDefault="008E43F8" w:rsidP="00A45633">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DC06B"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BA1CF" w14:textId="77777777" w:rsidR="008E43F8" w:rsidRDefault="008E43F8" w:rsidP="00A45633">
            <w:pPr>
              <w:jc w:val="center"/>
            </w:pPr>
            <w:r>
              <w:rPr>
                <w:rFonts w:hint="eastAsia"/>
              </w:rPr>
              <w:t>3</w:t>
            </w:r>
            <w:r>
              <w:t>0</w:t>
            </w:r>
          </w:p>
        </w:tc>
      </w:tr>
      <w:tr w:rsidR="008E43F8" w14:paraId="5FF3BB7A" w14:textId="77777777" w:rsidTr="00A45633">
        <w:trPr>
          <w:trHeight w:val="250"/>
        </w:trPr>
        <w:tc>
          <w:tcPr>
            <w:tcW w:w="1833" w:type="dxa"/>
            <w:vMerge w:val="restart"/>
            <w:tcBorders>
              <w:left w:val="single" w:sz="4" w:space="0" w:color="auto"/>
              <w:right w:val="single" w:sz="4" w:space="0" w:color="auto"/>
            </w:tcBorders>
            <w:shd w:val="clear" w:color="auto" w:fill="auto"/>
            <w:vAlign w:val="center"/>
          </w:tcPr>
          <w:p w14:paraId="6B84B53B" w14:textId="77777777" w:rsidR="008E43F8" w:rsidRPr="00B34C7D" w:rsidRDefault="008E43F8" w:rsidP="00A45633">
            <w:pPr>
              <w:jc w:val="center"/>
              <w:rPr>
                <w:rFonts w:eastAsiaTheme="minorEastAsia"/>
              </w:rPr>
            </w:pPr>
            <w:r>
              <w:rPr>
                <w:rFonts w:eastAsiaTheme="minorEastAsia" w:hint="eastAsia"/>
              </w:rPr>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99676" w14:textId="77777777" w:rsidR="008E43F8" w:rsidRDefault="008E43F8" w:rsidP="00A45633">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7E1ACA" w14:textId="77777777" w:rsidR="008E43F8" w:rsidRDefault="008E43F8" w:rsidP="00A45633">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67CC4"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D4CB0" w14:textId="77777777" w:rsidR="008E43F8" w:rsidRDefault="008E43F8" w:rsidP="00A45633">
            <w:pPr>
              <w:jc w:val="center"/>
            </w:pPr>
            <w:r>
              <w:rPr>
                <w:rFonts w:hint="eastAsia"/>
              </w:rPr>
              <w:t>30</w:t>
            </w:r>
          </w:p>
        </w:tc>
      </w:tr>
      <w:tr w:rsidR="008E43F8" w14:paraId="0B442278"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246C125C"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9217F" w14:textId="77777777" w:rsidR="008E43F8" w:rsidRDefault="008E43F8" w:rsidP="00A45633">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56E951" w14:textId="77777777" w:rsidR="008E43F8" w:rsidRDefault="008E43F8" w:rsidP="00A45633">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419CA5"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34613" w14:textId="77777777" w:rsidR="008E43F8" w:rsidRDefault="008E43F8" w:rsidP="00A45633">
            <w:pPr>
              <w:jc w:val="center"/>
            </w:pPr>
            <w:r>
              <w:rPr>
                <w:rFonts w:hint="eastAsia"/>
              </w:rPr>
              <w:t>30</w:t>
            </w:r>
          </w:p>
        </w:tc>
      </w:tr>
      <w:tr w:rsidR="008E43F8" w14:paraId="19AD9E19"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4FEB07B8"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940B8B" w14:textId="77777777" w:rsidR="008E43F8" w:rsidRDefault="008E43F8" w:rsidP="00A45633">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8B83F9" w14:textId="77777777" w:rsidR="008E43F8" w:rsidRDefault="008E43F8" w:rsidP="00A45633">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2D54E"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DCFE6" w14:textId="77777777" w:rsidR="008E43F8" w:rsidRDefault="008E43F8" w:rsidP="00A45633">
            <w:pPr>
              <w:jc w:val="center"/>
            </w:pPr>
            <w:r>
              <w:rPr>
                <w:rFonts w:hint="eastAsia"/>
              </w:rPr>
              <w:t>3</w:t>
            </w:r>
            <w:r>
              <w:t>0</w:t>
            </w:r>
          </w:p>
        </w:tc>
      </w:tr>
      <w:tr w:rsidR="008E43F8" w14:paraId="569D7B29"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3496DC01"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82F1AD" w14:textId="77777777" w:rsidR="008E43F8" w:rsidRDefault="008E43F8" w:rsidP="00A45633">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7E2F20" w14:textId="77777777" w:rsidR="008E43F8" w:rsidRDefault="008E43F8" w:rsidP="00A45633">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297B7"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3576B" w14:textId="77777777" w:rsidR="008E43F8" w:rsidRDefault="008E43F8" w:rsidP="00A45633">
            <w:pPr>
              <w:jc w:val="center"/>
            </w:pPr>
            <w:r>
              <w:rPr>
                <w:rFonts w:hint="eastAsia"/>
              </w:rPr>
              <w:t>30</w:t>
            </w:r>
          </w:p>
        </w:tc>
      </w:tr>
      <w:tr w:rsidR="008E43F8" w14:paraId="1970FA0C"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728AC52F"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BB8E7D" w14:textId="77777777" w:rsidR="008E43F8" w:rsidRDefault="008E43F8" w:rsidP="00A45633">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63956" w14:textId="77777777" w:rsidR="008E43F8" w:rsidRDefault="008E43F8" w:rsidP="00A45633">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26F9B"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08592" w14:textId="77777777" w:rsidR="008E43F8" w:rsidRDefault="008E43F8" w:rsidP="00A45633">
            <w:pPr>
              <w:jc w:val="center"/>
            </w:pPr>
            <w:r>
              <w:rPr>
                <w:rFonts w:hint="eastAsia"/>
              </w:rPr>
              <w:t>3</w:t>
            </w:r>
            <w:r>
              <w:t>0</w:t>
            </w:r>
          </w:p>
        </w:tc>
      </w:tr>
      <w:tr w:rsidR="008E43F8" w14:paraId="0F90D4C2"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1E356731"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48B8F" w14:textId="77777777" w:rsidR="008E43F8" w:rsidRDefault="008E43F8" w:rsidP="00A45633">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AAEBC" w14:textId="77777777" w:rsidR="008E43F8" w:rsidRDefault="008E43F8" w:rsidP="00A45633">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E4E92"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991393" w14:textId="77777777" w:rsidR="008E43F8" w:rsidRDefault="008E43F8" w:rsidP="00A45633">
            <w:pPr>
              <w:jc w:val="center"/>
            </w:pPr>
            <w:r>
              <w:rPr>
                <w:rFonts w:hint="eastAsia"/>
              </w:rPr>
              <w:t>30</w:t>
            </w:r>
          </w:p>
        </w:tc>
      </w:tr>
      <w:tr w:rsidR="008E43F8" w14:paraId="7CAEB9FB"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423ECE99"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9F4A" w14:textId="77777777" w:rsidR="008E43F8" w:rsidRDefault="008E43F8" w:rsidP="00A45633">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3E6AC" w14:textId="77777777" w:rsidR="008E43F8" w:rsidRDefault="008E43F8" w:rsidP="00A45633">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C53A03"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4F63A7" w14:textId="77777777" w:rsidR="008E43F8" w:rsidRDefault="008E43F8" w:rsidP="00A45633">
            <w:pPr>
              <w:jc w:val="center"/>
            </w:pPr>
            <w:r>
              <w:rPr>
                <w:rFonts w:hint="eastAsia"/>
              </w:rPr>
              <w:t>30</w:t>
            </w:r>
          </w:p>
        </w:tc>
      </w:tr>
      <w:tr w:rsidR="008E43F8" w14:paraId="6526E1F1"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5621DADA"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D5C305" w14:textId="77777777" w:rsidR="008E43F8" w:rsidRDefault="008E43F8" w:rsidP="00A45633">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79141" w14:textId="77777777" w:rsidR="008E43F8" w:rsidRDefault="008E43F8" w:rsidP="00A45633">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C1698"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BB6F6" w14:textId="77777777" w:rsidR="008E43F8" w:rsidRDefault="008E43F8" w:rsidP="00A45633">
            <w:pPr>
              <w:jc w:val="center"/>
            </w:pPr>
            <w:r>
              <w:rPr>
                <w:rFonts w:hint="eastAsia"/>
              </w:rPr>
              <w:t>3</w:t>
            </w:r>
            <w:r>
              <w:t>0</w:t>
            </w:r>
          </w:p>
        </w:tc>
      </w:tr>
      <w:tr w:rsidR="008E43F8" w14:paraId="562984AE"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1FB6CDF1"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765E6" w14:textId="77777777" w:rsidR="008E43F8" w:rsidRDefault="008E43F8" w:rsidP="00A45633">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DD101C" w14:textId="77777777" w:rsidR="008E43F8" w:rsidRDefault="008E43F8" w:rsidP="00A45633">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FB6B2"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0B12A" w14:textId="77777777" w:rsidR="008E43F8" w:rsidRDefault="008E43F8" w:rsidP="00A45633">
            <w:pPr>
              <w:jc w:val="center"/>
            </w:pPr>
            <w:r>
              <w:rPr>
                <w:rFonts w:hint="eastAsia"/>
              </w:rPr>
              <w:t>30</w:t>
            </w:r>
          </w:p>
        </w:tc>
      </w:tr>
      <w:tr w:rsidR="008E43F8" w14:paraId="7A10E5E5"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11D3DAC2"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C43" w14:textId="77777777" w:rsidR="008E43F8" w:rsidRDefault="008E43F8" w:rsidP="00A45633">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F1A44" w14:textId="77777777" w:rsidR="008E43F8" w:rsidRDefault="008E43F8" w:rsidP="00A45633">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F77D2"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349A51" w14:textId="77777777" w:rsidR="008E43F8" w:rsidRDefault="008E43F8" w:rsidP="00A45633">
            <w:pPr>
              <w:jc w:val="center"/>
            </w:pPr>
            <w:r>
              <w:rPr>
                <w:rFonts w:hint="eastAsia"/>
              </w:rPr>
              <w:t>3</w:t>
            </w:r>
            <w:r>
              <w:t>0</w:t>
            </w:r>
          </w:p>
        </w:tc>
      </w:tr>
      <w:tr w:rsidR="008E43F8" w14:paraId="4900FA27"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7550858A"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FE902" w14:textId="77777777" w:rsidR="008E43F8" w:rsidRDefault="008E43F8" w:rsidP="00A45633">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ABE87" w14:textId="77777777" w:rsidR="008E43F8" w:rsidRDefault="008E43F8" w:rsidP="00A45633">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AC21DA"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B75BF" w14:textId="77777777" w:rsidR="008E43F8" w:rsidRDefault="008E43F8" w:rsidP="00A45633">
            <w:pPr>
              <w:jc w:val="center"/>
            </w:pPr>
            <w:r>
              <w:rPr>
                <w:rFonts w:hint="eastAsia"/>
              </w:rPr>
              <w:t>30</w:t>
            </w:r>
          </w:p>
        </w:tc>
      </w:tr>
      <w:tr w:rsidR="008E43F8" w14:paraId="554D9792"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458974DF"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56C86" w14:textId="77777777" w:rsidR="008E43F8" w:rsidRDefault="008E43F8" w:rsidP="00A45633">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311E87" w14:textId="77777777" w:rsidR="008E43F8" w:rsidRDefault="008E43F8" w:rsidP="00A45633">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6D16AE"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BF1F2" w14:textId="77777777" w:rsidR="008E43F8" w:rsidRDefault="008E43F8" w:rsidP="00A45633">
            <w:pPr>
              <w:jc w:val="center"/>
            </w:pPr>
            <w:r>
              <w:rPr>
                <w:rFonts w:hint="eastAsia"/>
              </w:rPr>
              <w:t>30</w:t>
            </w:r>
          </w:p>
        </w:tc>
      </w:tr>
      <w:tr w:rsidR="008E43F8" w14:paraId="08AA5D8E"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1CBCA0E5"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753767" w14:textId="77777777" w:rsidR="008E43F8" w:rsidRDefault="008E43F8" w:rsidP="00A45633">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B2577" w14:textId="77777777" w:rsidR="008E43F8" w:rsidRDefault="008E43F8" w:rsidP="00A45633">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38FECD"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3DDA3" w14:textId="77777777" w:rsidR="008E43F8" w:rsidRDefault="008E43F8" w:rsidP="00A45633">
            <w:pPr>
              <w:jc w:val="center"/>
            </w:pPr>
            <w:r>
              <w:rPr>
                <w:rFonts w:hint="eastAsia"/>
              </w:rPr>
              <w:t>3</w:t>
            </w:r>
            <w:r>
              <w:t>0</w:t>
            </w:r>
          </w:p>
        </w:tc>
      </w:tr>
      <w:tr w:rsidR="008E43F8" w14:paraId="68BA4529"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0AD3D1ED"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9338E" w14:textId="77777777" w:rsidR="008E43F8" w:rsidRDefault="008E43F8" w:rsidP="00A45633">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BD335" w14:textId="77777777" w:rsidR="008E43F8" w:rsidRDefault="008E43F8" w:rsidP="00A45633">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28593"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5B32D6" w14:textId="77777777" w:rsidR="008E43F8" w:rsidRDefault="008E43F8" w:rsidP="00A45633">
            <w:pPr>
              <w:jc w:val="center"/>
            </w:pPr>
            <w:r>
              <w:rPr>
                <w:rFonts w:hint="eastAsia"/>
              </w:rPr>
              <w:t>30</w:t>
            </w:r>
          </w:p>
        </w:tc>
      </w:tr>
      <w:tr w:rsidR="008E43F8" w14:paraId="557CC594"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4CFC14D4"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7E82C" w14:textId="77777777" w:rsidR="008E43F8" w:rsidRDefault="008E43F8" w:rsidP="00A45633">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52D40D" w14:textId="77777777" w:rsidR="008E43F8" w:rsidRDefault="008E43F8" w:rsidP="00A45633">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DB822"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DE026" w14:textId="77777777" w:rsidR="008E43F8" w:rsidRDefault="008E43F8" w:rsidP="00A45633">
            <w:pPr>
              <w:jc w:val="center"/>
            </w:pPr>
            <w:r>
              <w:rPr>
                <w:rFonts w:hint="eastAsia"/>
              </w:rPr>
              <w:t>3</w:t>
            </w:r>
            <w:r>
              <w:t>0</w:t>
            </w:r>
          </w:p>
        </w:tc>
      </w:tr>
      <w:tr w:rsidR="008E43F8" w14:paraId="3007E3E6"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2EB4AC50"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341F7" w14:textId="77777777" w:rsidR="008E43F8" w:rsidRDefault="008E43F8" w:rsidP="00A45633">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696D2" w14:textId="77777777" w:rsidR="008E43F8" w:rsidRDefault="008E43F8" w:rsidP="00A45633">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14B3F4"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8844B" w14:textId="77777777" w:rsidR="008E43F8" w:rsidRDefault="008E43F8" w:rsidP="00A45633">
            <w:pPr>
              <w:jc w:val="center"/>
            </w:pPr>
            <w:r>
              <w:rPr>
                <w:rFonts w:hint="eastAsia"/>
              </w:rPr>
              <w:t>30</w:t>
            </w:r>
          </w:p>
        </w:tc>
      </w:tr>
      <w:tr w:rsidR="008E43F8" w14:paraId="3CA76C9D"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39BEC04D"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42A54" w14:textId="77777777" w:rsidR="008E43F8" w:rsidRDefault="008E43F8" w:rsidP="00A45633">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8C8FB" w14:textId="77777777" w:rsidR="008E43F8" w:rsidRDefault="008E43F8" w:rsidP="00A45633">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337AE"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BB04D" w14:textId="77777777" w:rsidR="008E43F8" w:rsidRDefault="008E43F8" w:rsidP="00A45633">
            <w:pPr>
              <w:jc w:val="center"/>
            </w:pPr>
            <w:r>
              <w:rPr>
                <w:rFonts w:hint="eastAsia"/>
              </w:rPr>
              <w:t>30</w:t>
            </w:r>
          </w:p>
        </w:tc>
      </w:tr>
      <w:tr w:rsidR="008E43F8" w14:paraId="128CD0FB" w14:textId="77777777" w:rsidTr="00A45633">
        <w:trPr>
          <w:trHeight w:val="250"/>
        </w:trPr>
        <w:tc>
          <w:tcPr>
            <w:tcW w:w="1833" w:type="dxa"/>
            <w:vMerge/>
            <w:tcBorders>
              <w:left w:val="single" w:sz="4" w:space="0" w:color="auto"/>
              <w:right w:val="single" w:sz="4" w:space="0" w:color="auto"/>
            </w:tcBorders>
            <w:shd w:val="clear" w:color="auto" w:fill="auto"/>
            <w:vAlign w:val="center"/>
          </w:tcPr>
          <w:p w14:paraId="7DFE9993"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5694BD" w14:textId="77777777" w:rsidR="008E43F8" w:rsidRDefault="008E43F8" w:rsidP="00A45633">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4E5B6" w14:textId="77777777" w:rsidR="008E43F8" w:rsidRDefault="008E43F8" w:rsidP="00A45633">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D42CB"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38511F" w14:textId="77777777" w:rsidR="008E43F8" w:rsidRDefault="008E43F8" w:rsidP="00A45633">
            <w:pPr>
              <w:jc w:val="center"/>
            </w:pPr>
            <w:r>
              <w:rPr>
                <w:rFonts w:hint="eastAsia"/>
              </w:rPr>
              <w:t>3</w:t>
            </w:r>
            <w:r>
              <w:t>0</w:t>
            </w:r>
          </w:p>
        </w:tc>
      </w:tr>
      <w:tr w:rsidR="008E43F8" w14:paraId="51985EBE" w14:textId="77777777" w:rsidTr="00A45633">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3F39E1EF" w14:textId="77777777" w:rsidR="008E43F8" w:rsidRPr="007847B0" w:rsidRDefault="008E43F8" w:rsidP="00A45633">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D62DF" w14:textId="77777777" w:rsidR="008E43F8" w:rsidRDefault="008E43F8" w:rsidP="00A45633">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6BEB4" w14:textId="77777777" w:rsidR="008E43F8" w:rsidRDefault="008E43F8" w:rsidP="00A45633">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2EFA5A" w14:textId="77777777" w:rsidR="008E43F8" w:rsidRPr="00A45633" w:rsidRDefault="008E43F8" w:rsidP="00A45633">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70505" w14:textId="77777777" w:rsidR="008E43F8" w:rsidRDefault="008E43F8" w:rsidP="00A45633">
            <w:pPr>
              <w:jc w:val="center"/>
            </w:pPr>
            <w:r>
              <w:rPr>
                <w:rFonts w:hint="eastAsia"/>
              </w:rPr>
              <w:t>30</w:t>
            </w:r>
          </w:p>
        </w:tc>
      </w:tr>
    </w:tbl>
    <w:p w14:paraId="4ADA8E2A" w14:textId="0476846A" w:rsidR="008E43F8" w:rsidRDefault="008E43F8" w:rsidP="008E43F8">
      <w:pPr>
        <w:rPr>
          <w:sz w:val="24"/>
          <w:lang w:val="en-US"/>
        </w:rPr>
      </w:pPr>
    </w:p>
    <w:p w14:paraId="2398DE3A" w14:textId="3F3D42FC" w:rsidR="008E43F8" w:rsidRPr="009F1C9E" w:rsidRDefault="008E43F8" w:rsidP="008E43F8">
      <w:pPr>
        <w:pStyle w:val="Heading4"/>
        <w:rPr>
          <w:b w:val="0"/>
          <w:lang w:val="en-US"/>
        </w:rPr>
      </w:pPr>
      <w:r>
        <w:rPr>
          <w:lang w:val="en-US"/>
        </w:rPr>
        <w:lastRenderedPageBreak/>
        <w:t xml:space="preserve">Proposal </w:t>
      </w:r>
      <w:r w:rsidR="00030E05">
        <w:rPr>
          <w:lang w:val="en-US"/>
        </w:rPr>
        <w:t>13</w:t>
      </w:r>
      <w:r>
        <w:rPr>
          <w:lang w:val="en-US"/>
        </w:rPr>
        <w:t xml:space="preserve">: </w:t>
      </w:r>
      <w:r w:rsidR="009F1C9E" w:rsidRPr="009F1C9E">
        <w:rPr>
          <w:b w:val="0"/>
          <w:lang w:val="en-US"/>
        </w:rPr>
        <w:t>For SL-U PSFCH MPR, consider Table 2-25 or Table 2-26 for SL-U UE power class 5.</w:t>
      </w:r>
    </w:p>
    <w:p w14:paraId="4AA6C3DF"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8E43F8" w:rsidRPr="00A1115A" w14:paraId="775B62F7" w14:textId="77777777" w:rsidTr="00A45633">
        <w:trPr>
          <w:trHeight w:val="237"/>
          <w:jc w:val="center"/>
        </w:trPr>
        <w:tc>
          <w:tcPr>
            <w:tcW w:w="3240" w:type="dxa"/>
            <w:vMerge w:val="restart"/>
            <w:shd w:val="clear" w:color="auto" w:fill="auto"/>
          </w:tcPr>
          <w:p w14:paraId="7AB510FC" w14:textId="77777777" w:rsidR="008E43F8" w:rsidRPr="00A1115A" w:rsidRDefault="008E43F8" w:rsidP="00A45633">
            <w:pPr>
              <w:pStyle w:val="TAH"/>
            </w:pPr>
          </w:p>
        </w:tc>
        <w:tc>
          <w:tcPr>
            <w:tcW w:w="5670" w:type="dxa"/>
            <w:gridSpan w:val="2"/>
          </w:tcPr>
          <w:p w14:paraId="0F597E9F" w14:textId="77777777" w:rsidR="008E43F8" w:rsidRPr="00A1115A" w:rsidRDefault="008E43F8" w:rsidP="00A45633">
            <w:pPr>
              <w:pStyle w:val="TAH"/>
            </w:pPr>
            <w:r w:rsidRPr="00A1115A">
              <w:t>RB Allocation</w:t>
            </w:r>
          </w:p>
        </w:tc>
      </w:tr>
      <w:tr w:rsidR="008E43F8" w:rsidRPr="00A1115A" w14:paraId="4E45E182" w14:textId="77777777" w:rsidTr="00A45633">
        <w:trPr>
          <w:trHeight w:val="237"/>
          <w:jc w:val="center"/>
        </w:trPr>
        <w:tc>
          <w:tcPr>
            <w:tcW w:w="3240" w:type="dxa"/>
            <w:vMerge/>
            <w:shd w:val="clear" w:color="auto" w:fill="auto"/>
          </w:tcPr>
          <w:p w14:paraId="07F08955" w14:textId="77777777" w:rsidR="008E43F8" w:rsidRPr="00A1115A" w:rsidRDefault="008E43F8" w:rsidP="00A45633">
            <w:pPr>
              <w:pStyle w:val="TAH"/>
            </w:pPr>
          </w:p>
        </w:tc>
        <w:tc>
          <w:tcPr>
            <w:tcW w:w="2790" w:type="dxa"/>
          </w:tcPr>
          <w:p w14:paraId="31D12F10" w14:textId="77777777" w:rsidR="008E43F8" w:rsidRPr="00D70CD0" w:rsidRDefault="008E43F8"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1074098" w14:textId="77777777" w:rsidR="008E43F8" w:rsidRPr="00D70CD0" w:rsidRDefault="008E43F8"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5E132128" w14:textId="77777777" w:rsidTr="00A45633">
        <w:trPr>
          <w:trHeight w:val="237"/>
          <w:jc w:val="center"/>
        </w:trPr>
        <w:tc>
          <w:tcPr>
            <w:tcW w:w="3240" w:type="dxa"/>
            <w:shd w:val="clear" w:color="auto" w:fill="auto"/>
          </w:tcPr>
          <w:p w14:paraId="69E90D58" w14:textId="77777777" w:rsidR="008E43F8" w:rsidRPr="00A1115A" w:rsidRDefault="008E43F8" w:rsidP="00A45633">
            <w:pPr>
              <w:pStyle w:val="TAH"/>
            </w:pPr>
            <w:r>
              <w:rPr>
                <w:b w:val="0"/>
                <w:bCs/>
                <w:szCs w:val="18"/>
              </w:rPr>
              <w:t>Contiguous sub-band RB sets</w:t>
            </w:r>
          </w:p>
        </w:tc>
        <w:tc>
          <w:tcPr>
            <w:tcW w:w="2790" w:type="dxa"/>
          </w:tcPr>
          <w:p w14:paraId="2CB1CFFF"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3C853A1C"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3.5</w:t>
            </w:r>
          </w:p>
        </w:tc>
      </w:tr>
      <w:tr w:rsidR="008E43F8" w:rsidRPr="00A1115A" w14:paraId="3F4659A5" w14:textId="77777777" w:rsidTr="00A45633">
        <w:trPr>
          <w:trHeight w:val="237"/>
          <w:jc w:val="center"/>
        </w:trPr>
        <w:tc>
          <w:tcPr>
            <w:tcW w:w="3240" w:type="dxa"/>
            <w:shd w:val="clear" w:color="auto" w:fill="auto"/>
          </w:tcPr>
          <w:p w14:paraId="1EEBE555" w14:textId="77777777" w:rsidR="008E43F8" w:rsidRPr="00A1115A" w:rsidRDefault="008E43F8" w:rsidP="00A45633">
            <w:pPr>
              <w:pStyle w:val="TAH"/>
            </w:pPr>
            <w:r>
              <w:rPr>
                <w:b w:val="0"/>
                <w:bCs/>
                <w:szCs w:val="18"/>
              </w:rPr>
              <w:t>Non-contiguous sub-band RB sets</w:t>
            </w:r>
          </w:p>
        </w:tc>
        <w:tc>
          <w:tcPr>
            <w:tcW w:w="2790" w:type="dxa"/>
          </w:tcPr>
          <w:p w14:paraId="5AC9B3A3"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06FD522E"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8E43F8" w:rsidRPr="00A1115A" w14:paraId="44D6EF6C" w14:textId="77777777" w:rsidTr="00A45633">
        <w:trPr>
          <w:trHeight w:val="20"/>
          <w:jc w:val="center"/>
        </w:trPr>
        <w:tc>
          <w:tcPr>
            <w:tcW w:w="8910" w:type="dxa"/>
            <w:gridSpan w:val="3"/>
          </w:tcPr>
          <w:p w14:paraId="08E9EBDB" w14:textId="77777777" w:rsidR="008E43F8" w:rsidRDefault="008E43F8"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109ED07" w14:textId="77777777" w:rsidR="008E43F8" w:rsidRPr="00A1115A" w:rsidRDefault="008E43F8" w:rsidP="00A45633">
            <w:pPr>
              <w:pStyle w:val="TAN"/>
            </w:pPr>
            <w:r>
              <w:t>NOTE 2:  Outer sub-band configuration and inner sub-band configuration in Table 2-5 apply.</w:t>
            </w:r>
          </w:p>
        </w:tc>
      </w:tr>
    </w:tbl>
    <w:p w14:paraId="04ABDFD3" w14:textId="77777777" w:rsidR="008E43F8" w:rsidRDefault="008E43F8" w:rsidP="008E43F8">
      <w:pPr>
        <w:pStyle w:val="TH"/>
        <w:rPr>
          <w:lang w:val="en-GB"/>
        </w:rPr>
      </w:pPr>
    </w:p>
    <w:p w14:paraId="50B6501B"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8E43F8" w:rsidRPr="00A1115A" w14:paraId="3578AFCF" w14:textId="77777777" w:rsidTr="00A45633">
        <w:trPr>
          <w:trHeight w:val="237"/>
          <w:jc w:val="center"/>
        </w:trPr>
        <w:tc>
          <w:tcPr>
            <w:tcW w:w="3240" w:type="dxa"/>
            <w:vMerge w:val="restart"/>
            <w:shd w:val="clear" w:color="auto" w:fill="auto"/>
          </w:tcPr>
          <w:p w14:paraId="7D2C0D52" w14:textId="77777777" w:rsidR="008E43F8" w:rsidRPr="00A1115A" w:rsidRDefault="008E43F8" w:rsidP="00A45633">
            <w:pPr>
              <w:pStyle w:val="TAH"/>
            </w:pPr>
          </w:p>
        </w:tc>
        <w:tc>
          <w:tcPr>
            <w:tcW w:w="5670" w:type="dxa"/>
            <w:gridSpan w:val="2"/>
          </w:tcPr>
          <w:p w14:paraId="1E080A1D" w14:textId="77777777" w:rsidR="008E43F8" w:rsidRPr="00A1115A" w:rsidRDefault="008E43F8" w:rsidP="00A45633">
            <w:pPr>
              <w:pStyle w:val="TAH"/>
            </w:pPr>
            <w:r w:rsidRPr="00A1115A">
              <w:t>RB Allocation</w:t>
            </w:r>
          </w:p>
        </w:tc>
      </w:tr>
      <w:tr w:rsidR="008E43F8" w:rsidRPr="00A1115A" w14:paraId="7ED4A4DF" w14:textId="77777777" w:rsidTr="00A45633">
        <w:trPr>
          <w:trHeight w:val="237"/>
          <w:jc w:val="center"/>
        </w:trPr>
        <w:tc>
          <w:tcPr>
            <w:tcW w:w="3240" w:type="dxa"/>
            <w:vMerge/>
            <w:shd w:val="clear" w:color="auto" w:fill="auto"/>
          </w:tcPr>
          <w:p w14:paraId="71FD77A8" w14:textId="77777777" w:rsidR="008E43F8" w:rsidRPr="00A1115A" w:rsidRDefault="008E43F8" w:rsidP="00A45633">
            <w:pPr>
              <w:pStyle w:val="TAH"/>
            </w:pPr>
          </w:p>
        </w:tc>
        <w:tc>
          <w:tcPr>
            <w:tcW w:w="2790" w:type="dxa"/>
          </w:tcPr>
          <w:p w14:paraId="23E4519B" w14:textId="77777777" w:rsidR="008E43F8" w:rsidRPr="00D70CD0" w:rsidRDefault="008E43F8"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91B7E9B" w14:textId="77777777" w:rsidR="008E43F8" w:rsidRPr="00D70CD0" w:rsidRDefault="008E43F8"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3D2FF442" w14:textId="77777777" w:rsidTr="00A45633">
        <w:trPr>
          <w:trHeight w:val="237"/>
          <w:jc w:val="center"/>
        </w:trPr>
        <w:tc>
          <w:tcPr>
            <w:tcW w:w="3240" w:type="dxa"/>
            <w:shd w:val="clear" w:color="auto" w:fill="auto"/>
          </w:tcPr>
          <w:p w14:paraId="3EC5F16D" w14:textId="77777777" w:rsidR="008E43F8" w:rsidRPr="00A1115A" w:rsidRDefault="008E43F8" w:rsidP="00A45633">
            <w:pPr>
              <w:pStyle w:val="TAH"/>
            </w:pPr>
            <w:r>
              <w:rPr>
                <w:b w:val="0"/>
                <w:bCs/>
                <w:szCs w:val="18"/>
              </w:rPr>
              <w:t>Contiguous/Non-contiguous sub-band RB sets</w:t>
            </w:r>
          </w:p>
        </w:tc>
        <w:tc>
          <w:tcPr>
            <w:tcW w:w="2790" w:type="dxa"/>
          </w:tcPr>
          <w:p w14:paraId="4ACBCA86"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07254E0D" w14:textId="77777777" w:rsidR="008E43F8" w:rsidRDefault="008E43F8"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8E43F8" w:rsidRPr="00A1115A" w14:paraId="6994CB2D" w14:textId="77777777" w:rsidTr="00A45633">
        <w:trPr>
          <w:trHeight w:val="20"/>
          <w:jc w:val="center"/>
        </w:trPr>
        <w:tc>
          <w:tcPr>
            <w:tcW w:w="8910" w:type="dxa"/>
            <w:gridSpan w:val="3"/>
          </w:tcPr>
          <w:p w14:paraId="73BA4FE8" w14:textId="77777777" w:rsidR="008E43F8" w:rsidRDefault="008E43F8"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985F82" w14:textId="77777777" w:rsidR="008E43F8" w:rsidRPr="00A1115A" w:rsidRDefault="008E43F8" w:rsidP="00A45633">
            <w:pPr>
              <w:pStyle w:val="TAN"/>
            </w:pPr>
            <w:r>
              <w:t>NOTE 2:  Outer sub-band configuration and inner sub-band configuration in Table 2-5 apply.</w:t>
            </w:r>
          </w:p>
        </w:tc>
      </w:tr>
    </w:tbl>
    <w:p w14:paraId="0C436C18" w14:textId="77777777" w:rsidR="008E43F8" w:rsidRPr="000C68ED" w:rsidRDefault="008E43F8" w:rsidP="008E43F8">
      <w:pPr>
        <w:pStyle w:val="BodyText"/>
        <w:rPr>
          <w:lang w:val="en-US"/>
        </w:rPr>
      </w:pPr>
    </w:p>
    <w:p w14:paraId="2CFC32D1" w14:textId="59BE8F4A" w:rsidR="00763891" w:rsidRPr="000C68ED" w:rsidRDefault="00763891" w:rsidP="00763891">
      <w:pPr>
        <w:pStyle w:val="Heading2"/>
        <w:numPr>
          <w:ilvl w:val="0"/>
          <w:numId w:val="0"/>
        </w:numPr>
        <w:ind w:left="851" w:hanging="851"/>
        <w:rPr>
          <w:lang w:val="en-US"/>
        </w:rPr>
      </w:pPr>
      <w:r>
        <w:rPr>
          <w:lang w:val="en-US"/>
        </w:rPr>
        <w:t>SL-U PSFCH A-MPR</w:t>
      </w:r>
    </w:p>
    <w:p w14:paraId="56C04C7C" w14:textId="2C3F9CB5" w:rsidR="00763891" w:rsidRPr="009F1C9E" w:rsidRDefault="00763891" w:rsidP="00763891">
      <w:pPr>
        <w:pStyle w:val="Heading4"/>
        <w:rPr>
          <w:b w:val="0"/>
          <w:lang w:val="en-US"/>
        </w:rPr>
      </w:pPr>
      <w:r>
        <w:rPr>
          <w:lang w:val="en-US"/>
        </w:rPr>
        <w:t xml:space="preserve">Proposal </w:t>
      </w:r>
      <w:r w:rsidR="00030E05">
        <w:rPr>
          <w:lang w:val="en-US"/>
        </w:rPr>
        <w:t>14</w:t>
      </w:r>
      <w:r>
        <w:rPr>
          <w:lang w:val="en-US"/>
        </w:rPr>
        <w:t xml:space="preserve">: </w:t>
      </w:r>
      <w:r w:rsidR="009F1C9E" w:rsidRPr="009F1C9E">
        <w:rPr>
          <w:b w:val="0"/>
          <w:lang w:val="en-US"/>
        </w:rPr>
        <w:t>For SL-U NS_31 PSFCH A-MPR, consider Table 2-29 or Table 2-30 for SL-U UE power class 5.</w:t>
      </w:r>
    </w:p>
    <w:p w14:paraId="39860CFC"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2-2</w:t>
      </w:r>
      <w:r>
        <w:rPr>
          <w:rFonts w:ascii="Times New Roman" w:hAnsi="Times New Roman"/>
          <w:lang w:val="en-US"/>
        </w:rPr>
        <w:t>9</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63891" w:rsidRPr="00A1115A" w14:paraId="379141C2" w14:textId="77777777" w:rsidTr="00A45633">
        <w:trPr>
          <w:trHeight w:val="237"/>
          <w:jc w:val="center"/>
        </w:trPr>
        <w:tc>
          <w:tcPr>
            <w:tcW w:w="3240" w:type="dxa"/>
            <w:vMerge w:val="restart"/>
            <w:shd w:val="clear" w:color="auto" w:fill="auto"/>
          </w:tcPr>
          <w:p w14:paraId="66ACF1BE" w14:textId="77777777" w:rsidR="00763891" w:rsidRPr="00A1115A" w:rsidRDefault="00763891" w:rsidP="00A45633">
            <w:pPr>
              <w:pStyle w:val="TAH"/>
            </w:pPr>
          </w:p>
        </w:tc>
        <w:tc>
          <w:tcPr>
            <w:tcW w:w="5670" w:type="dxa"/>
            <w:gridSpan w:val="2"/>
          </w:tcPr>
          <w:p w14:paraId="13C2E9D5" w14:textId="77777777" w:rsidR="00763891" w:rsidRPr="00A1115A" w:rsidRDefault="00763891" w:rsidP="00A45633">
            <w:pPr>
              <w:pStyle w:val="TAH"/>
            </w:pPr>
            <w:r w:rsidRPr="00A1115A">
              <w:t>RB Allocation</w:t>
            </w:r>
          </w:p>
        </w:tc>
      </w:tr>
      <w:tr w:rsidR="00763891" w:rsidRPr="00A1115A" w14:paraId="27824329" w14:textId="77777777" w:rsidTr="00A45633">
        <w:trPr>
          <w:trHeight w:val="237"/>
          <w:jc w:val="center"/>
        </w:trPr>
        <w:tc>
          <w:tcPr>
            <w:tcW w:w="3240" w:type="dxa"/>
            <w:vMerge/>
            <w:shd w:val="clear" w:color="auto" w:fill="auto"/>
          </w:tcPr>
          <w:p w14:paraId="5A947DDA" w14:textId="77777777" w:rsidR="00763891" w:rsidRPr="00A1115A" w:rsidRDefault="00763891" w:rsidP="00A45633">
            <w:pPr>
              <w:pStyle w:val="TAH"/>
            </w:pPr>
          </w:p>
        </w:tc>
        <w:tc>
          <w:tcPr>
            <w:tcW w:w="2790" w:type="dxa"/>
          </w:tcPr>
          <w:p w14:paraId="0DACEDE3" w14:textId="77777777" w:rsidR="00763891" w:rsidRPr="00D70CD0" w:rsidRDefault="00763891"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3E2EE133" w14:textId="77777777" w:rsidR="00763891" w:rsidRPr="00D70CD0" w:rsidRDefault="00763891"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63A116D0" w14:textId="77777777" w:rsidTr="00A45633">
        <w:trPr>
          <w:trHeight w:val="237"/>
          <w:jc w:val="center"/>
        </w:trPr>
        <w:tc>
          <w:tcPr>
            <w:tcW w:w="3240" w:type="dxa"/>
            <w:shd w:val="clear" w:color="auto" w:fill="auto"/>
          </w:tcPr>
          <w:p w14:paraId="4B57495F" w14:textId="77777777" w:rsidR="00763891" w:rsidRPr="00A1115A" w:rsidRDefault="00763891" w:rsidP="00A45633">
            <w:pPr>
              <w:pStyle w:val="TAH"/>
            </w:pPr>
            <w:r>
              <w:rPr>
                <w:b w:val="0"/>
                <w:bCs/>
                <w:szCs w:val="18"/>
              </w:rPr>
              <w:t>Contiguous sub-band RB sets</w:t>
            </w:r>
          </w:p>
        </w:tc>
        <w:tc>
          <w:tcPr>
            <w:tcW w:w="2790" w:type="dxa"/>
          </w:tcPr>
          <w:p w14:paraId="6EA6944E"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w:t>
            </w:r>
            <w:r w:rsidRPr="00A1115A">
              <w:rPr>
                <w:b w:val="0"/>
                <w:bCs/>
                <w:szCs w:val="18"/>
              </w:rPr>
              <w:t>.5</w:t>
            </w:r>
          </w:p>
        </w:tc>
        <w:tc>
          <w:tcPr>
            <w:tcW w:w="2880" w:type="dxa"/>
          </w:tcPr>
          <w:p w14:paraId="07946987"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r>
      <w:tr w:rsidR="00763891" w:rsidRPr="00A1115A" w14:paraId="1474C585" w14:textId="77777777" w:rsidTr="00A45633">
        <w:trPr>
          <w:trHeight w:val="237"/>
          <w:jc w:val="center"/>
        </w:trPr>
        <w:tc>
          <w:tcPr>
            <w:tcW w:w="3240" w:type="dxa"/>
            <w:shd w:val="clear" w:color="auto" w:fill="auto"/>
          </w:tcPr>
          <w:p w14:paraId="35F5214D" w14:textId="77777777" w:rsidR="00763891" w:rsidRPr="00A1115A" w:rsidRDefault="00763891" w:rsidP="00A45633">
            <w:pPr>
              <w:pStyle w:val="TAH"/>
            </w:pPr>
            <w:r>
              <w:rPr>
                <w:b w:val="0"/>
                <w:bCs/>
                <w:szCs w:val="18"/>
              </w:rPr>
              <w:t>Non-contiguous sub-band RB sets</w:t>
            </w:r>
          </w:p>
        </w:tc>
        <w:tc>
          <w:tcPr>
            <w:tcW w:w="2790" w:type="dxa"/>
          </w:tcPr>
          <w:p w14:paraId="180B447E"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5.5</w:t>
            </w:r>
          </w:p>
        </w:tc>
        <w:tc>
          <w:tcPr>
            <w:tcW w:w="2880" w:type="dxa"/>
          </w:tcPr>
          <w:p w14:paraId="034F4E20"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r>
      <w:tr w:rsidR="00763891" w:rsidRPr="00A1115A" w14:paraId="2D1E27C9" w14:textId="77777777" w:rsidTr="00A45633">
        <w:trPr>
          <w:trHeight w:val="20"/>
          <w:jc w:val="center"/>
        </w:trPr>
        <w:tc>
          <w:tcPr>
            <w:tcW w:w="8910" w:type="dxa"/>
            <w:gridSpan w:val="3"/>
          </w:tcPr>
          <w:p w14:paraId="5ECA3305" w14:textId="77777777" w:rsidR="00763891" w:rsidRDefault="00763891"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E141E09" w14:textId="77777777" w:rsidR="00763891" w:rsidRDefault="00763891" w:rsidP="00A45633">
            <w:pPr>
              <w:pStyle w:val="TAN"/>
            </w:pPr>
            <w:r>
              <w:t>NOTE 2:  Outer sub-band configuration and inner sub-band configuration in Table 2-5 apply.</w:t>
            </w:r>
          </w:p>
          <w:p w14:paraId="34D1033B" w14:textId="77777777" w:rsidR="00763891" w:rsidRPr="000C68ED" w:rsidRDefault="00763891" w:rsidP="00A45633">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5175BE9B" w14:textId="77777777" w:rsidR="00763891" w:rsidRPr="00A1115A" w:rsidRDefault="00763891" w:rsidP="00A45633">
            <w:pPr>
              <w:pStyle w:val="TAN"/>
            </w:pPr>
            <w:r w:rsidRPr="000C68ED">
              <w:rPr>
                <w:lang w:val="en-US"/>
              </w:rPr>
              <w:t>NOTE 4: Applicable for all valid channels and bandwidths other than those enumerated in NOTE 3.</w:t>
            </w:r>
          </w:p>
        </w:tc>
      </w:tr>
    </w:tbl>
    <w:p w14:paraId="78E91DF0" w14:textId="77777777" w:rsidR="00763891" w:rsidRDefault="00763891" w:rsidP="00763891">
      <w:pPr>
        <w:pStyle w:val="TH"/>
        <w:rPr>
          <w:lang w:val="en-GB"/>
        </w:rPr>
      </w:pPr>
    </w:p>
    <w:p w14:paraId="222E6AD0"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30</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63891" w:rsidRPr="00A1115A" w14:paraId="103C0D0D" w14:textId="77777777" w:rsidTr="00A45633">
        <w:trPr>
          <w:trHeight w:val="237"/>
          <w:jc w:val="center"/>
        </w:trPr>
        <w:tc>
          <w:tcPr>
            <w:tcW w:w="3240" w:type="dxa"/>
            <w:vMerge w:val="restart"/>
            <w:shd w:val="clear" w:color="auto" w:fill="auto"/>
          </w:tcPr>
          <w:p w14:paraId="69C47352" w14:textId="77777777" w:rsidR="00763891" w:rsidRPr="00A1115A" w:rsidRDefault="00763891" w:rsidP="00A45633">
            <w:pPr>
              <w:pStyle w:val="TAH"/>
            </w:pPr>
          </w:p>
        </w:tc>
        <w:tc>
          <w:tcPr>
            <w:tcW w:w="5670" w:type="dxa"/>
            <w:gridSpan w:val="2"/>
          </w:tcPr>
          <w:p w14:paraId="3088EEC0" w14:textId="77777777" w:rsidR="00763891" w:rsidRPr="00A1115A" w:rsidRDefault="00763891" w:rsidP="00A45633">
            <w:pPr>
              <w:pStyle w:val="TAH"/>
            </w:pPr>
            <w:r w:rsidRPr="00A1115A">
              <w:t>RB Allocation</w:t>
            </w:r>
          </w:p>
        </w:tc>
      </w:tr>
      <w:tr w:rsidR="00763891" w:rsidRPr="00A1115A" w14:paraId="40D4A7C8" w14:textId="77777777" w:rsidTr="00A45633">
        <w:trPr>
          <w:trHeight w:val="237"/>
          <w:jc w:val="center"/>
        </w:trPr>
        <w:tc>
          <w:tcPr>
            <w:tcW w:w="3240" w:type="dxa"/>
            <w:vMerge/>
            <w:shd w:val="clear" w:color="auto" w:fill="auto"/>
          </w:tcPr>
          <w:p w14:paraId="6ACD6245" w14:textId="77777777" w:rsidR="00763891" w:rsidRPr="00A1115A" w:rsidRDefault="00763891" w:rsidP="00A45633">
            <w:pPr>
              <w:pStyle w:val="TAH"/>
            </w:pPr>
          </w:p>
        </w:tc>
        <w:tc>
          <w:tcPr>
            <w:tcW w:w="2790" w:type="dxa"/>
          </w:tcPr>
          <w:p w14:paraId="643FD3E5" w14:textId="77777777" w:rsidR="00763891" w:rsidRPr="00D70CD0" w:rsidRDefault="00763891"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7FB0E881" w14:textId="77777777" w:rsidR="00763891" w:rsidRPr="00D70CD0" w:rsidRDefault="00763891"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162B4EC0" w14:textId="77777777" w:rsidTr="00A45633">
        <w:trPr>
          <w:trHeight w:val="237"/>
          <w:jc w:val="center"/>
        </w:trPr>
        <w:tc>
          <w:tcPr>
            <w:tcW w:w="3240" w:type="dxa"/>
            <w:shd w:val="clear" w:color="auto" w:fill="auto"/>
          </w:tcPr>
          <w:p w14:paraId="39357481" w14:textId="77777777" w:rsidR="00763891" w:rsidRPr="00A1115A" w:rsidRDefault="00763891" w:rsidP="00A45633">
            <w:pPr>
              <w:pStyle w:val="TAH"/>
            </w:pPr>
            <w:r>
              <w:rPr>
                <w:b w:val="0"/>
                <w:bCs/>
                <w:szCs w:val="18"/>
              </w:rPr>
              <w:t>Contiguous/Non-contiguous sub-band RB sets</w:t>
            </w:r>
          </w:p>
        </w:tc>
        <w:tc>
          <w:tcPr>
            <w:tcW w:w="2790" w:type="dxa"/>
          </w:tcPr>
          <w:p w14:paraId="52C35254"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c>
          <w:tcPr>
            <w:tcW w:w="2880" w:type="dxa"/>
          </w:tcPr>
          <w:p w14:paraId="2A3A35B6" w14:textId="77777777" w:rsidR="00763891" w:rsidRDefault="00763891"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r>
      <w:tr w:rsidR="00763891" w:rsidRPr="00A1115A" w14:paraId="212D218F" w14:textId="77777777" w:rsidTr="00A45633">
        <w:trPr>
          <w:trHeight w:val="20"/>
          <w:jc w:val="center"/>
        </w:trPr>
        <w:tc>
          <w:tcPr>
            <w:tcW w:w="8910" w:type="dxa"/>
            <w:gridSpan w:val="3"/>
          </w:tcPr>
          <w:p w14:paraId="1678E81B" w14:textId="77777777" w:rsidR="00763891" w:rsidRDefault="00763891"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76D0ACF" w14:textId="77777777" w:rsidR="00763891" w:rsidRDefault="00763891" w:rsidP="00A45633">
            <w:pPr>
              <w:pStyle w:val="TAN"/>
            </w:pPr>
            <w:r>
              <w:t>NOTE 2:  Outer sub-band configuration and inner sub-band configuration in Table 2-5 apply.</w:t>
            </w:r>
          </w:p>
          <w:p w14:paraId="6D44671C" w14:textId="77777777" w:rsidR="00763891" w:rsidRPr="000C68ED" w:rsidRDefault="00763891" w:rsidP="00A45633">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74349B0C" w14:textId="77777777" w:rsidR="00763891" w:rsidRPr="00A1115A" w:rsidRDefault="00763891" w:rsidP="00A45633">
            <w:pPr>
              <w:pStyle w:val="TAN"/>
            </w:pPr>
            <w:r w:rsidRPr="000C68ED">
              <w:rPr>
                <w:lang w:val="en-US"/>
              </w:rPr>
              <w:t>NOTE 4: Applicable for all valid channels and bandwidths other than those enumerated in NOTE 3.</w:t>
            </w:r>
          </w:p>
        </w:tc>
      </w:tr>
    </w:tbl>
    <w:p w14:paraId="5B6D2AB6" w14:textId="77777777" w:rsidR="00763891" w:rsidRPr="000C68ED" w:rsidRDefault="00763891" w:rsidP="00763891">
      <w:pPr>
        <w:pStyle w:val="BodyText"/>
        <w:rPr>
          <w:lang w:val="en-US"/>
        </w:rPr>
      </w:pPr>
    </w:p>
    <w:p w14:paraId="145F65CC" w14:textId="7DEADED7" w:rsidR="009F1C9E" w:rsidRPr="009F1C9E" w:rsidRDefault="009F1C9E" w:rsidP="009F1C9E">
      <w:pPr>
        <w:pStyle w:val="Heading4"/>
        <w:rPr>
          <w:b w:val="0"/>
          <w:lang w:val="en-US"/>
        </w:rPr>
      </w:pPr>
      <w:r>
        <w:rPr>
          <w:lang w:val="en-US"/>
        </w:rPr>
        <w:lastRenderedPageBreak/>
        <w:t xml:space="preserve">Proposal </w:t>
      </w:r>
      <w:r w:rsidR="00030E05">
        <w:rPr>
          <w:lang w:val="en-US"/>
        </w:rPr>
        <w:t>15</w:t>
      </w:r>
      <w:r>
        <w:rPr>
          <w:lang w:val="en-US"/>
        </w:rPr>
        <w:t xml:space="preserve">: </w:t>
      </w:r>
      <w:r w:rsidRPr="009F1C9E">
        <w:rPr>
          <w:b w:val="0"/>
          <w:lang w:val="en-US"/>
        </w:rPr>
        <w:t>For SL-U NS_</w:t>
      </w:r>
      <w:r w:rsidR="00D42330" w:rsidRPr="009F1C9E">
        <w:rPr>
          <w:b w:val="0"/>
          <w:lang w:val="en-US"/>
        </w:rPr>
        <w:t>5</w:t>
      </w:r>
      <w:r w:rsidR="00D42330">
        <w:rPr>
          <w:b w:val="0"/>
          <w:lang w:val="en-US"/>
        </w:rPr>
        <w:t>3</w:t>
      </w:r>
      <w:r w:rsidR="00D42330" w:rsidRPr="009F1C9E">
        <w:rPr>
          <w:b w:val="0"/>
          <w:lang w:val="en-US"/>
        </w:rPr>
        <w:t xml:space="preserve"> </w:t>
      </w:r>
      <w:r w:rsidRPr="009F1C9E">
        <w:rPr>
          <w:b w:val="0"/>
          <w:lang w:val="en-US"/>
        </w:rPr>
        <w:t xml:space="preserve">PSFCH A-MPR, consider Table 2-33 or Table 2-34 for SL-U UE power class 5. </w:t>
      </w:r>
    </w:p>
    <w:p w14:paraId="0209A5D8"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33</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7AAED3A7" w14:textId="77777777" w:rsidTr="00A45633">
        <w:trPr>
          <w:trHeight w:val="237"/>
          <w:jc w:val="center"/>
        </w:trPr>
        <w:tc>
          <w:tcPr>
            <w:tcW w:w="1797" w:type="dxa"/>
            <w:vMerge w:val="restart"/>
            <w:tcBorders>
              <w:top w:val="single" w:sz="4" w:space="0" w:color="auto"/>
            </w:tcBorders>
            <w:shd w:val="clear" w:color="auto" w:fill="auto"/>
          </w:tcPr>
          <w:p w14:paraId="472BFB01"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D4928CA"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BACEECB" w14:textId="77777777" w:rsidTr="00A45633">
        <w:trPr>
          <w:trHeight w:val="237"/>
          <w:jc w:val="center"/>
        </w:trPr>
        <w:tc>
          <w:tcPr>
            <w:tcW w:w="1797" w:type="dxa"/>
            <w:vMerge/>
            <w:shd w:val="clear" w:color="auto" w:fill="auto"/>
          </w:tcPr>
          <w:p w14:paraId="1FFA9AB1" w14:textId="77777777" w:rsidR="009F1C9E" w:rsidRPr="00A1115A" w:rsidRDefault="009F1C9E" w:rsidP="00A45633">
            <w:pPr>
              <w:pStyle w:val="TAH"/>
            </w:pPr>
          </w:p>
        </w:tc>
        <w:tc>
          <w:tcPr>
            <w:tcW w:w="1700" w:type="dxa"/>
          </w:tcPr>
          <w:p w14:paraId="6C0D36DD"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637" w:type="dxa"/>
          </w:tcPr>
          <w:p w14:paraId="51FEAFD3" w14:textId="77777777" w:rsidR="009F1C9E" w:rsidRPr="00A1115A" w:rsidRDefault="009F1C9E" w:rsidP="00A45633">
            <w:pPr>
              <w:pStyle w:val="TAH"/>
            </w:pPr>
            <w:r>
              <w:rPr>
                <w:rFonts w:eastAsiaTheme="minorEastAsia" w:hint="eastAsia"/>
                <w:lang w:eastAsia="ko-KR"/>
              </w:rPr>
              <w:t>40MHz</w:t>
            </w:r>
          </w:p>
        </w:tc>
        <w:tc>
          <w:tcPr>
            <w:tcW w:w="1700" w:type="dxa"/>
          </w:tcPr>
          <w:p w14:paraId="32AC0F17" w14:textId="77777777" w:rsidR="009F1C9E" w:rsidRPr="00A1115A" w:rsidRDefault="009F1C9E" w:rsidP="00A45633">
            <w:pPr>
              <w:pStyle w:val="TAH"/>
            </w:pPr>
            <w:r>
              <w:rPr>
                <w:rFonts w:eastAsiaTheme="minorEastAsia" w:hint="eastAsia"/>
                <w:lang w:eastAsia="ko-KR"/>
              </w:rPr>
              <w:t>60MHz</w:t>
            </w:r>
          </w:p>
        </w:tc>
        <w:tc>
          <w:tcPr>
            <w:tcW w:w="1700" w:type="dxa"/>
          </w:tcPr>
          <w:p w14:paraId="0DCBAC3E" w14:textId="77777777" w:rsidR="009F1C9E" w:rsidRPr="00A1115A" w:rsidRDefault="009F1C9E" w:rsidP="00A45633">
            <w:pPr>
              <w:pStyle w:val="TAH"/>
            </w:pPr>
            <w:r>
              <w:rPr>
                <w:rFonts w:eastAsiaTheme="minorEastAsia" w:hint="eastAsia"/>
                <w:lang w:eastAsia="ko-KR"/>
              </w:rPr>
              <w:t>80MHz</w:t>
            </w:r>
          </w:p>
        </w:tc>
        <w:tc>
          <w:tcPr>
            <w:tcW w:w="1737" w:type="dxa"/>
          </w:tcPr>
          <w:p w14:paraId="599B738E"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431B4AC0" w14:textId="77777777" w:rsidTr="00A45633">
        <w:trPr>
          <w:trHeight w:val="237"/>
          <w:jc w:val="center"/>
        </w:trPr>
        <w:tc>
          <w:tcPr>
            <w:tcW w:w="1797" w:type="dxa"/>
            <w:shd w:val="clear" w:color="auto" w:fill="auto"/>
          </w:tcPr>
          <w:p w14:paraId="7451C446" w14:textId="77777777" w:rsidR="009F1C9E" w:rsidRPr="00A1115A" w:rsidRDefault="009F1C9E" w:rsidP="00A45633">
            <w:pPr>
              <w:pStyle w:val="TAH"/>
            </w:pPr>
            <w:r>
              <w:rPr>
                <w:b w:val="0"/>
                <w:bCs/>
                <w:szCs w:val="18"/>
              </w:rPr>
              <w:t>Contiguous</w:t>
            </w:r>
          </w:p>
        </w:tc>
        <w:tc>
          <w:tcPr>
            <w:tcW w:w="1700" w:type="dxa"/>
          </w:tcPr>
          <w:p w14:paraId="7FE3AC29" w14:textId="77777777" w:rsidR="009F1C9E" w:rsidRDefault="009F1C9E" w:rsidP="00A45633">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5C508F1D" w14:textId="77777777" w:rsidR="009F1C9E" w:rsidRDefault="009F1C9E" w:rsidP="00A45633">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198F2CDF"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24B9189E"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6BF22250"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9F1C9E" w:rsidRPr="00A1115A" w14:paraId="59E28F5D" w14:textId="77777777" w:rsidTr="00A45633">
        <w:trPr>
          <w:trHeight w:val="237"/>
          <w:jc w:val="center"/>
        </w:trPr>
        <w:tc>
          <w:tcPr>
            <w:tcW w:w="1797" w:type="dxa"/>
            <w:shd w:val="clear" w:color="auto" w:fill="auto"/>
          </w:tcPr>
          <w:p w14:paraId="090F92FA" w14:textId="77777777" w:rsidR="009F1C9E" w:rsidRPr="00A1115A" w:rsidRDefault="009F1C9E" w:rsidP="00A45633">
            <w:pPr>
              <w:pStyle w:val="TAH"/>
            </w:pPr>
            <w:r>
              <w:rPr>
                <w:b w:val="0"/>
                <w:bCs/>
                <w:szCs w:val="18"/>
              </w:rPr>
              <w:t>Non-contiguous</w:t>
            </w:r>
          </w:p>
        </w:tc>
        <w:tc>
          <w:tcPr>
            <w:tcW w:w="1700" w:type="dxa"/>
          </w:tcPr>
          <w:p w14:paraId="35863186" w14:textId="77777777" w:rsidR="009F1C9E" w:rsidRDefault="009F1C9E" w:rsidP="00A45633">
            <w:pPr>
              <w:pStyle w:val="TAH"/>
              <w:rPr>
                <w:rFonts w:eastAsiaTheme="minorEastAsia"/>
                <w:lang w:eastAsia="ko-KR"/>
              </w:rPr>
            </w:pPr>
            <w:r w:rsidRPr="00565D70">
              <w:rPr>
                <w:b w:val="0"/>
                <w:bCs/>
                <w:szCs w:val="18"/>
              </w:rPr>
              <w:t>N/A</w:t>
            </w:r>
          </w:p>
        </w:tc>
        <w:tc>
          <w:tcPr>
            <w:tcW w:w="1637" w:type="dxa"/>
          </w:tcPr>
          <w:p w14:paraId="7826BE10" w14:textId="77777777" w:rsidR="009F1C9E" w:rsidRDefault="009F1C9E" w:rsidP="00A45633">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01566A98"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6B440994"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2C307418" w14:textId="77777777" w:rsidR="009F1C9E" w:rsidRDefault="009F1C9E" w:rsidP="00A45633">
            <w:pPr>
              <w:pStyle w:val="TAH"/>
              <w:rPr>
                <w:rFonts w:eastAsiaTheme="minorEastAsia"/>
                <w:lang w:eastAsia="ko-KR"/>
              </w:rPr>
            </w:pPr>
            <w:r w:rsidRPr="00565D70">
              <w:rPr>
                <w:b w:val="0"/>
                <w:bCs/>
                <w:szCs w:val="18"/>
              </w:rPr>
              <w:t>N/A</w:t>
            </w:r>
          </w:p>
        </w:tc>
      </w:tr>
      <w:tr w:rsidR="009F1C9E" w:rsidRPr="00765700" w14:paraId="772DA0A5" w14:textId="77777777" w:rsidTr="00A45633">
        <w:trPr>
          <w:trHeight w:val="20"/>
          <w:jc w:val="center"/>
        </w:trPr>
        <w:tc>
          <w:tcPr>
            <w:tcW w:w="10271" w:type="dxa"/>
            <w:gridSpan w:val="6"/>
          </w:tcPr>
          <w:p w14:paraId="63A2CA09"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78D0EE" w14:textId="77777777" w:rsidR="009F1C9E" w:rsidRDefault="009F1C9E" w:rsidP="009F1C9E">
      <w:pPr>
        <w:pStyle w:val="BodyText"/>
      </w:pPr>
    </w:p>
    <w:p w14:paraId="31F3FF06" w14:textId="12A376CC"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2E9BCF98" w14:textId="77777777" w:rsidTr="00A45633">
        <w:trPr>
          <w:trHeight w:val="237"/>
          <w:jc w:val="center"/>
        </w:trPr>
        <w:tc>
          <w:tcPr>
            <w:tcW w:w="1766" w:type="dxa"/>
            <w:vMerge w:val="restart"/>
            <w:tcBorders>
              <w:top w:val="single" w:sz="4" w:space="0" w:color="auto"/>
            </w:tcBorders>
            <w:shd w:val="clear" w:color="auto" w:fill="auto"/>
          </w:tcPr>
          <w:p w14:paraId="788B445F"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1CADD63"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FD5BB99" w14:textId="77777777" w:rsidTr="00A45633">
        <w:trPr>
          <w:trHeight w:val="237"/>
          <w:jc w:val="center"/>
        </w:trPr>
        <w:tc>
          <w:tcPr>
            <w:tcW w:w="1766" w:type="dxa"/>
            <w:vMerge/>
            <w:shd w:val="clear" w:color="auto" w:fill="auto"/>
          </w:tcPr>
          <w:p w14:paraId="2A77CFA3" w14:textId="77777777" w:rsidR="009F1C9E" w:rsidRPr="00A1115A" w:rsidRDefault="009F1C9E" w:rsidP="00A45633">
            <w:pPr>
              <w:pStyle w:val="TAH"/>
            </w:pPr>
          </w:p>
        </w:tc>
        <w:tc>
          <w:tcPr>
            <w:tcW w:w="1575" w:type="dxa"/>
          </w:tcPr>
          <w:p w14:paraId="51657CC0"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520" w:type="dxa"/>
          </w:tcPr>
          <w:p w14:paraId="3D6FB81A" w14:textId="77777777" w:rsidR="009F1C9E" w:rsidRPr="00A1115A" w:rsidRDefault="009F1C9E" w:rsidP="00A45633">
            <w:pPr>
              <w:pStyle w:val="TAH"/>
            </w:pPr>
            <w:r>
              <w:rPr>
                <w:rFonts w:eastAsiaTheme="minorEastAsia" w:hint="eastAsia"/>
                <w:lang w:eastAsia="ko-KR"/>
              </w:rPr>
              <w:t>40MHz</w:t>
            </w:r>
          </w:p>
        </w:tc>
        <w:tc>
          <w:tcPr>
            <w:tcW w:w="1575" w:type="dxa"/>
          </w:tcPr>
          <w:p w14:paraId="01F69BEF" w14:textId="77777777" w:rsidR="009F1C9E" w:rsidRPr="00A1115A" w:rsidRDefault="009F1C9E" w:rsidP="00A45633">
            <w:pPr>
              <w:pStyle w:val="TAH"/>
            </w:pPr>
            <w:r>
              <w:rPr>
                <w:rFonts w:eastAsiaTheme="minorEastAsia" w:hint="eastAsia"/>
                <w:lang w:eastAsia="ko-KR"/>
              </w:rPr>
              <w:t>60MHz</w:t>
            </w:r>
          </w:p>
        </w:tc>
        <w:tc>
          <w:tcPr>
            <w:tcW w:w="1575" w:type="dxa"/>
          </w:tcPr>
          <w:p w14:paraId="6CC8D52C" w14:textId="77777777" w:rsidR="009F1C9E" w:rsidRPr="00A1115A" w:rsidRDefault="009F1C9E" w:rsidP="00A45633">
            <w:pPr>
              <w:pStyle w:val="TAH"/>
            </w:pPr>
            <w:r>
              <w:rPr>
                <w:rFonts w:eastAsiaTheme="minorEastAsia" w:hint="eastAsia"/>
                <w:lang w:eastAsia="ko-KR"/>
              </w:rPr>
              <w:t>80MHz</w:t>
            </w:r>
          </w:p>
        </w:tc>
        <w:tc>
          <w:tcPr>
            <w:tcW w:w="1620" w:type="dxa"/>
          </w:tcPr>
          <w:p w14:paraId="6FA6DF69"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0B116AFC" w14:textId="77777777" w:rsidTr="00A45633">
        <w:trPr>
          <w:trHeight w:val="237"/>
          <w:jc w:val="center"/>
        </w:trPr>
        <w:tc>
          <w:tcPr>
            <w:tcW w:w="1766" w:type="dxa"/>
            <w:shd w:val="clear" w:color="auto" w:fill="auto"/>
          </w:tcPr>
          <w:p w14:paraId="758AD18B" w14:textId="77777777" w:rsidR="009F1C9E" w:rsidRPr="00A1115A" w:rsidRDefault="009F1C9E" w:rsidP="00A45633">
            <w:pPr>
              <w:pStyle w:val="TAH"/>
            </w:pPr>
            <w:r>
              <w:rPr>
                <w:b w:val="0"/>
                <w:bCs/>
                <w:szCs w:val="18"/>
              </w:rPr>
              <w:t>Contiguous/Non-contiguous</w:t>
            </w:r>
          </w:p>
        </w:tc>
        <w:tc>
          <w:tcPr>
            <w:tcW w:w="1575" w:type="dxa"/>
          </w:tcPr>
          <w:p w14:paraId="6995B02A" w14:textId="77777777" w:rsidR="009F1C9E" w:rsidRDefault="009F1C9E" w:rsidP="00A45633">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2E94200A" w14:textId="77777777" w:rsidR="009F1C9E" w:rsidRDefault="009F1C9E" w:rsidP="00A45633">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575" w:type="dxa"/>
          </w:tcPr>
          <w:p w14:paraId="039DDEE0"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8.0</w:t>
            </w:r>
          </w:p>
        </w:tc>
        <w:tc>
          <w:tcPr>
            <w:tcW w:w="1575" w:type="dxa"/>
          </w:tcPr>
          <w:p w14:paraId="5A7BF68A"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6.5</w:t>
            </w:r>
          </w:p>
        </w:tc>
        <w:tc>
          <w:tcPr>
            <w:tcW w:w="1620" w:type="dxa"/>
          </w:tcPr>
          <w:p w14:paraId="60ADEAB1" w14:textId="77777777" w:rsidR="009F1C9E" w:rsidRDefault="009F1C9E" w:rsidP="00A45633">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9F1C9E" w:rsidRPr="00765700" w14:paraId="1D3FFE3D" w14:textId="77777777" w:rsidTr="00A45633">
        <w:trPr>
          <w:trHeight w:val="20"/>
          <w:jc w:val="center"/>
        </w:trPr>
        <w:tc>
          <w:tcPr>
            <w:tcW w:w="9631" w:type="dxa"/>
            <w:gridSpan w:val="6"/>
          </w:tcPr>
          <w:p w14:paraId="3642017E"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B093E3B" w14:textId="77777777" w:rsidR="009F1C9E" w:rsidRDefault="009F1C9E" w:rsidP="009F1C9E">
      <w:pPr>
        <w:rPr>
          <w:lang w:val="en-US"/>
        </w:rPr>
      </w:pPr>
    </w:p>
    <w:p w14:paraId="38DA71B8" w14:textId="24113DE3" w:rsidR="009F1C9E" w:rsidRPr="009F1C9E" w:rsidRDefault="009F1C9E" w:rsidP="009F1C9E">
      <w:pPr>
        <w:pStyle w:val="Heading4"/>
        <w:rPr>
          <w:b w:val="0"/>
          <w:lang w:val="en-US"/>
        </w:rPr>
      </w:pPr>
      <w:r>
        <w:rPr>
          <w:lang w:val="en-US"/>
        </w:rPr>
        <w:t xml:space="preserve">Proposal </w:t>
      </w:r>
      <w:r w:rsidR="00030E05">
        <w:rPr>
          <w:lang w:val="en-US"/>
        </w:rPr>
        <w:t>16</w:t>
      </w:r>
      <w:r>
        <w:rPr>
          <w:lang w:val="en-US"/>
        </w:rPr>
        <w:t xml:space="preserve">: </w:t>
      </w:r>
      <w:r w:rsidRPr="009F1C9E">
        <w:rPr>
          <w:b w:val="0"/>
          <w:lang w:val="en-US"/>
        </w:rPr>
        <w:t xml:space="preserve">For SL-U NS_58 PSFCH A-MPR, consider Table 2-37 or Table 2-38 for SL-U UE power class 5. </w:t>
      </w:r>
    </w:p>
    <w:p w14:paraId="4DC3E8F4"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F1C9E" w:rsidRPr="00A1115A" w14:paraId="6B77A73A" w14:textId="77777777" w:rsidTr="00A45633">
        <w:trPr>
          <w:trHeight w:val="237"/>
          <w:jc w:val="center"/>
        </w:trPr>
        <w:tc>
          <w:tcPr>
            <w:tcW w:w="3240" w:type="dxa"/>
            <w:vMerge w:val="restart"/>
            <w:shd w:val="clear" w:color="auto" w:fill="auto"/>
          </w:tcPr>
          <w:p w14:paraId="6FCCB8D9" w14:textId="77777777" w:rsidR="009F1C9E" w:rsidRPr="00A1115A" w:rsidRDefault="009F1C9E" w:rsidP="00A45633">
            <w:pPr>
              <w:pStyle w:val="TAH"/>
            </w:pPr>
          </w:p>
        </w:tc>
        <w:tc>
          <w:tcPr>
            <w:tcW w:w="5670" w:type="dxa"/>
            <w:gridSpan w:val="2"/>
          </w:tcPr>
          <w:p w14:paraId="1BDC3F5E" w14:textId="77777777" w:rsidR="009F1C9E" w:rsidRPr="00A1115A" w:rsidRDefault="009F1C9E" w:rsidP="00A45633">
            <w:pPr>
              <w:pStyle w:val="TAH"/>
            </w:pPr>
            <w:r w:rsidRPr="00A1115A">
              <w:t>RB Allocation</w:t>
            </w:r>
          </w:p>
        </w:tc>
      </w:tr>
      <w:tr w:rsidR="009F1C9E" w:rsidRPr="00A1115A" w14:paraId="66CCDEAF" w14:textId="77777777" w:rsidTr="00A45633">
        <w:trPr>
          <w:trHeight w:val="237"/>
          <w:jc w:val="center"/>
        </w:trPr>
        <w:tc>
          <w:tcPr>
            <w:tcW w:w="3240" w:type="dxa"/>
            <w:vMerge/>
            <w:shd w:val="clear" w:color="auto" w:fill="auto"/>
          </w:tcPr>
          <w:p w14:paraId="6857511B" w14:textId="77777777" w:rsidR="009F1C9E" w:rsidRPr="00A1115A" w:rsidRDefault="009F1C9E" w:rsidP="00A45633">
            <w:pPr>
              <w:pStyle w:val="TAH"/>
            </w:pPr>
          </w:p>
        </w:tc>
        <w:tc>
          <w:tcPr>
            <w:tcW w:w="2790" w:type="dxa"/>
          </w:tcPr>
          <w:p w14:paraId="78CF6E85" w14:textId="77777777" w:rsidR="009F1C9E" w:rsidRPr="00D70CD0" w:rsidRDefault="009F1C9E"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8CFCBDE" w14:textId="77777777" w:rsidR="009F1C9E" w:rsidRPr="00D70CD0" w:rsidRDefault="009F1C9E"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0ADFE2A8" w14:textId="77777777" w:rsidTr="00A45633">
        <w:trPr>
          <w:trHeight w:val="237"/>
          <w:jc w:val="center"/>
        </w:trPr>
        <w:tc>
          <w:tcPr>
            <w:tcW w:w="3240" w:type="dxa"/>
            <w:shd w:val="clear" w:color="auto" w:fill="auto"/>
          </w:tcPr>
          <w:p w14:paraId="5C87D403" w14:textId="77777777" w:rsidR="009F1C9E" w:rsidRPr="00A1115A" w:rsidRDefault="009F1C9E" w:rsidP="00A45633">
            <w:pPr>
              <w:pStyle w:val="TAH"/>
            </w:pPr>
            <w:r>
              <w:rPr>
                <w:b w:val="0"/>
                <w:bCs/>
                <w:szCs w:val="18"/>
              </w:rPr>
              <w:t>Contiguous sub-band RB sets</w:t>
            </w:r>
          </w:p>
        </w:tc>
        <w:tc>
          <w:tcPr>
            <w:tcW w:w="2790" w:type="dxa"/>
          </w:tcPr>
          <w:p w14:paraId="61DD5B44"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04033A4A"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2.5</w:t>
            </w:r>
          </w:p>
        </w:tc>
      </w:tr>
      <w:tr w:rsidR="009F1C9E" w:rsidRPr="00A1115A" w14:paraId="1906E4CE" w14:textId="77777777" w:rsidTr="00A45633">
        <w:trPr>
          <w:trHeight w:val="237"/>
          <w:jc w:val="center"/>
        </w:trPr>
        <w:tc>
          <w:tcPr>
            <w:tcW w:w="3240" w:type="dxa"/>
            <w:shd w:val="clear" w:color="auto" w:fill="auto"/>
          </w:tcPr>
          <w:p w14:paraId="4A06FC3B" w14:textId="77777777" w:rsidR="009F1C9E" w:rsidRPr="00A1115A" w:rsidRDefault="009F1C9E" w:rsidP="00A45633">
            <w:pPr>
              <w:pStyle w:val="TAH"/>
            </w:pPr>
            <w:r>
              <w:rPr>
                <w:b w:val="0"/>
                <w:bCs/>
                <w:szCs w:val="18"/>
              </w:rPr>
              <w:t>Non-contiguous sub-band RB sets</w:t>
            </w:r>
          </w:p>
        </w:tc>
        <w:tc>
          <w:tcPr>
            <w:tcW w:w="2790" w:type="dxa"/>
          </w:tcPr>
          <w:p w14:paraId="09073BED"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7592BA6D"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9F1C9E" w:rsidRPr="00A1115A" w14:paraId="6885B180" w14:textId="77777777" w:rsidTr="00A45633">
        <w:trPr>
          <w:trHeight w:val="20"/>
          <w:jc w:val="center"/>
        </w:trPr>
        <w:tc>
          <w:tcPr>
            <w:tcW w:w="8910" w:type="dxa"/>
            <w:gridSpan w:val="3"/>
          </w:tcPr>
          <w:p w14:paraId="38847A65" w14:textId="77777777" w:rsidR="009F1C9E" w:rsidRDefault="009F1C9E"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583A13" w14:textId="77777777" w:rsidR="009F1C9E" w:rsidRDefault="009F1C9E" w:rsidP="00A45633">
            <w:pPr>
              <w:pStyle w:val="TAN"/>
            </w:pPr>
            <w:r>
              <w:t>NOTE 2:  Outer sub-band configuration and inner sub-band configuration in Table 2-5 apply.</w:t>
            </w:r>
          </w:p>
          <w:p w14:paraId="4CB8CC62" w14:textId="77777777" w:rsidR="009F1C9E" w:rsidRPr="00A1115A" w:rsidRDefault="009F1C9E" w:rsidP="00A45633">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6BF77CE6" w14:textId="77777777" w:rsidR="009F1C9E" w:rsidRDefault="009F1C9E" w:rsidP="009F1C9E">
      <w:pPr>
        <w:pStyle w:val="TH"/>
        <w:rPr>
          <w:lang w:val="en-GB"/>
        </w:rPr>
      </w:pPr>
    </w:p>
    <w:p w14:paraId="107F77FF"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F1C9E" w:rsidRPr="00A1115A" w14:paraId="4F400256" w14:textId="77777777" w:rsidTr="00A45633">
        <w:trPr>
          <w:trHeight w:val="237"/>
          <w:jc w:val="center"/>
        </w:trPr>
        <w:tc>
          <w:tcPr>
            <w:tcW w:w="3240" w:type="dxa"/>
            <w:vMerge w:val="restart"/>
            <w:shd w:val="clear" w:color="auto" w:fill="auto"/>
          </w:tcPr>
          <w:p w14:paraId="052B2F9B" w14:textId="77777777" w:rsidR="009F1C9E" w:rsidRPr="00A1115A" w:rsidRDefault="009F1C9E" w:rsidP="00A45633">
            <w:pPr>
              <w:pStyle w:val="TAH"/>
            </w:pPr>
          </w:p>
        </w:tc>
        <w:tc>
          <w:tcPr>
            <w:tcW w:w="5670" w:type="dxa"/>
            <w:gridSpan w:val="2"/>
          </w:tcPr>
          <w:p w14:paraId="64CE0919" w14:textId="77777777" w:rsidR="009F1C9E" w:rsidRPr="00A1115A" w:rsidRDefault="009F1C9E" w:rsidP="00A45633">
            <w:pPr>
              <w:pStyle w:val="TAH"/>
            </w:pPr>
            <w:r w:rsidRPr="00A1115A">
              <w:t>RB Allocation</w:t>
            </w:r>
          </w:p>
        </w:tc>
      </w:tr>
      <w:tr w:rsidR="009F1C9E" w:rsidRPr="00A1115A" w14:paraId="6E9B4DB3" w14:textId="77777777" w:rsidTr="00A45633">
        <w:trPr>
          <w:trHeight w:val="237"/>
          <w:jc w:val="center"/>
        </w:trPr>
        <w:tc>
          <w:tcPr>
            <w:tcW w:w="3240" w:type="dxa"/>
            <w:vMerge/>
            <w:shd w:val="clear" w:color="auto" w:fill="auto"/>
          </w:tcPr>
          <w:p w14:paraId="65A6798D" w14:textId="77777777" w:rsidR="009F1C9E" w:rsidRPr="00A1115A" w:rsidRDefault="009F1C9E" w:rsidP="00A45633">
            <w:pPr>
              <w:pStyle w:val="TAH"/>
            </w:pPr>
          </w:p>
        </w:tc>
        <w:tc>
          <w:tcPr>
            <w:tcW w:w="2790" w:type="dxa"/>
          </w:tcPr>
          <w:p w14:paraId="3E920E09" w14:textId="77777777" w:rsidR="009F1C9E" w:rsidRPr="00D70CD0" w:rsidRDefault="009F1C9E"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43133C2" w14:textId="77777777" w:rsidR="009F1C9E" w:rsidRPr="00D70CD0" w:rsidRDefault="009F1C9E"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23DCB798" w14:textId="77777777" w:rsidTr="00A45633">
        <w:trPr>
          <w:trHeight w:val="237"/>
          <w:jc w:val="center"/>
        </w:trPr>
        <w:tc>
          <w:tcPr>
            <w:tcW w:w="3240" w:type="dxa"/>
            <w:shd w:val="clear" w:color="auto" w:fill="auto"/>
          </w:tcPr>
          <w:p w14:paraId="5700BD05" w14:textId="77777777" w:rsidR="009F1C9E" w:rsidRPr="00A1115A" w:rsidRDefault="009F1C9E" w:rsidP="00A45633">
            <w:pPr>
              <w:pStyle w:val="TAH"/>
            </w:pPr>
            <w:r>
              <w:rPr>
                <w:b w:val="0"/>
                <w:bCs/>
                <w:szCs w:val="18"/>
              </w:rPr>
              <w:t>Contiguous/Non-contiguous sub-band RB sets</w:t>
            </w:r>
          </w:p>
        </w:tc>
        <w:tc>
          <w:tcPr>
            <w:tcW w:w="2790" w:type="dxa"/>
          </w:tcPr>
          <w:p w14:paraId="52603F5C"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516B7E65" w14:textId="77777777" w:rsidR="009F1C9E" w:rsidRDefault="009F1C9E" w:rsidP="00A45633">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9F1C9E" w:rsidRPr="00A1115A" w14:paraId="471903DB" w14:textId="77777777" w:rsidTr="00A45633">
        <w:trPr>
          <w:trHeight w:val="20"/>
          <w:jc w:val="center"/>
        </w:trPr>
        <w:tc>
          <w:tcPr>
            <w:tcW w:w="8910" w:type="dxa"/>
            <w:gridSpan w:val="3"/>
          </w:tcPr>
          <w:p w14:paraId="657BFFF5" w14:textId="77777777" w:rsidR="009F1C9E" w:rsidRDefault="009F1C9E" w:rsidP="00A45633">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61174D9E" w14:textId="77777777" w:rsidR="009F1C9E" w:rsidRDefault="009F1C9E" w:rsidP="00A45633">
            <w:pPr>
              <w:pStyle w:val="TAN"/>
            </w:pPr>
            <w:r>
              <w:t>NOTE 2:  Outer sub-band configuration and inner sub-band configuration in Table 2-5 apply.</w:t>
            </w:r>
          </w:p>
          <w:p w14:paraId="56098AA7" w14:textId="77777777" w:rsidR="009F1C9E" w:rsidRPr="00A1115A" w:rsidRDefault="009F1C9E" w:rsidP="00A45633">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25B5C493" w14:textId="77777777" w:rsidR="009F1C9E" w:rsidRPr="000C68ED" w:rsidRDefault="009F1C9E" w:rsidP="009F1C9E">
      <w:pPr>
        <w:pStyle w:val="BodyText"/>
        <w:rPr>
          <w:lang w:val="en-US"/>
        </w:rPr>
      </w:pPr>
    </w:p>
    <w:p w14:paraId="730ADEF9" w14:textId="447FF5C5" w:rsidR="009F1C9E" w:rsidRPr="009F1C9E" w:rsidRDefault="009F1C9E" w:rsidP="009F1C9E">
      <w:pPr>
        <w:pStyle w:val="Heading4"/>
        <w:rPr>
          <w:b w:val="0"/>
          <w:lang w:val="en-US"/>
        </w:rPr>
      </w:pPr>
      <w:r>
        <w:rPr>
          <w:lang w:val="en-US"/>
        </w:rPr>
        <w:lastRenderedPageBreak/>
        <w:t xml:space="preserve">Proposal </w:t>
      </w:r>
      <w:r w:rsidR="00030E05">
        <w:rPr>
          <w:lang w:val="en-US"/>
        </w:rPr>
        <w:t>17</w:t>
      </w:r>
      <w:r>
        <w:rPr>
          <w:lang w:val="en-US"/>
        </w:rPr>
        <w:t xml:space="preserve">: </w:t>
      </w:r>
      <w:r w:rsidRPr="009F1C9E">
        <w:rPr>
          <w:b w:val="0"/>
          <w:lang w:val="en-US"/>
        </w:rPr>
        <w:t xml:space="preserve">For SL-U NS_60 PSFCH A-MPR, consider Table 2-41 or Table 2-42 for SL-U UE power class 5. </w:t>
      </w:r>
    </w:p>
    <w:p w14:paraId="6EF7132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41</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46EFFB7" w14:textId="77777777" w:rsidTr="00A45633">
        <w:trPr>
          <w:trHeight w:val="237"/>
          <w:jc w:val="center"/>
        </w:trPr>
        <w:tc>
          <w:tcPr>
            <w:tcW w:w="1741" w:type="dxa"/>
            <w:vMerge w:val="restart"/>
            <w:tcBorders>
              <w:top w:val="single" w:sz="4" w:space="0" w:color="auto"/>
            </w:tcBorders>
            <w:shd w:val="clear" w:color="auto" w:fill="auto"/>
          </w:tcPr>
          <w:p w14:paraId="17A7A2C8"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51C9439"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A3291CC" w14:textId="77777777" w:rsidTr="00A45633">
        <w:trPr>
          <w:trHeight w:val="237"/>
          <w:jc w:val="center"/>
        </w:trPr>
        <w:tc>
          <w:tcPr>
            <w:tcW w:w="1741" w:type="dxa"/>
            <w:vMerge/>
            <w:shd w:val="clear" w:color="auto" w:fill="auto"/>
          </w:tcPr>
          <w:p w14:paraId="3154BB04" w14:textId="77777777" w:rsidR="009F1C9E" w:rsidRPr="00A1115A" w:rsidRDefault="009F1C9E" w:rsidP="00A45633">
            <w:pPr>
              <w:pStyle w:val="TAH"/>
            </w:pPr>
          </w:p>
        </w:tc>
        <w:tc>
          <w:tcPr>
            <w:tcW w:w="1580" w:type="dxa"/>
          </w:tcPr>
          <w:p w14:paraId="1A975063"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525" w:type="dxa"/>
          </w:tcPr>
          <w:p w14:paraId="39F3A7D4" w14:textId="77777777" w:rsidR="009F1C9E" w:rsidRPr="00A1115A" w:rsidRDefault="009F1C9E" w:rsidP="00A45633">
            <w:pPr>
              <w:pStyle w:val="TAH"/>
            </w:pPr>
            <w:r>
              <w:rPr>
                <w:rFonts w:eastAsiaTheme="minorEastAsia" w:hint="eastAsia"/>
                <w:lang w:eastAsia="ko-KR"/>
              </w:rPr>
              <w:t>40MHz</w:t>
            </w:r>
          </w:p>
        </w:tc>
        <w:tc>
          <w:tcPr>
            <w:tcW w:w="1580" w:type="dxa"/>
          </w:tcPr>
          <w:p w14:paraId="537A3CE4" w14:textId="77777777" w:rsidR="009F1C9E" w:rsidRPr="00A1115A" w:rsidRDefault="009F1C9E" w:rsidP="00A45633">
            <w:pPr>
              <w:pStyle w:val="TAH"/>
            </w:pPr>
            <w:r>
              <w:rPr>
                <w:rFonts w:eastAsiaTheme="minorEastAsia" w:hint="eastAsia"/>
                <w:lang w:eastAsia="ko-KR"/>
              </w:rPr>
              <w:t>60MHz</w:t>
            </w:r>
          </w:p>
        </w:tc>
        <w:tc>
          <w:tcPr>
            <w:tcW w:w="1580" w:type="dxa"/>
          </w:tcPr>
          <w:p w14:paraId="137EDE9B" w14:textId="77777777" w:rsidR="009F1C9E" w:rsidRPr="00A1115A" w:rsidRDefault="009F1C9E" w:rsidP="00A45633">
            <w:pPr>
              <w:pStyle w:val="TAH"/>
            </w:pPr>
            <w:r>
              <w:rPr>
                <w:rFonts w:eastAsiaTheme="minorEastAsia" w:hint="eastAsia"/>
                <w:lang w:eastAsia="ko-KR"/>
              </w:rPr>
              <w:t>80MHz</w:t>
            </w:r>
          </w:p>
        </w:tc>
        <w:tc>
          <w:tcPr>
            <w:tcW w:w="1625" w:type="dxa"/>
          </w:tcPr>
          <w:p w14:paraId="052EA9BE"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173B509A" w14:textId="77777777" w:rsidTr="00A45633">
        <w:trPr>
          <w:trHeight w:val="237"/>
          <w:jc w:val="center"/>
        </w:trPr>
        <w:tc>
          <w:tcPr>
            <w:tcW w:w="1741" w:type="dxa"/>
            <w:shd w:val="clear" w:color="auto" w:fill="auto"/>
          </w:tcPr>
          <w:p w14:paraId="31102CA8" w14:textId="77777777" w:rsidR="009F1C9E" w:rsidRPr="00A1115A" w:rsidRDefault="009F1C9E" w:rsidP="00A45633">
            <w:pPr>
              <w:pStyle w:val="TAH"/>
            </w:pPr>
            <w:r>
              <w:rPr>
                <w:b w:val="0"/>
                <w:bCs/>
                <w:szCs w:val="18"/>
              </w:rPr>
              <w:t>Contiguous</w:t>
            </w:r>
          </w:p>
        </w:tc>
        <w:tc>
          <w:tcPr>
            <w:tcW w:w="1580" w:type="dxa"/>
            <w:vAlign w:val="center"/>
          </w:tcPr>
          <w:p w14:paraId="548DF1F0"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5" w:type="dxa"/>
            <w:vAlign w:val="center"/>
          </w:tcPr>
          <w:p w14:paraId="648753E9"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36AAF5AD"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579FB421"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5.5</w:t>
            </w:r>
          </w:p>
        </w:tc>
        <w:tc>
          <w:tcPr>
            <w:tcW w:w="1625" w:type="dxa"/>
            <w:vAlign w:val="center"/>
          </w:tcPr>
          <w:p w14:paraId="24CE3E5E"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5.5</w:t>
            </w:r>
          </w:p>
        </w:tc>
      </w:tr>
      <w:tr w:rsidR="009F1C9E" w:rsidRPr="00A1115A" w14:paraId="40BE97A0" w14:textId="77777777" w:rsidTr="00A45633">
        <w:trPr>
          <w:trHeight w:val="237"/>
          <w:jc w:val="center"/>
        </w:trPr>
        <w:tc>
          <w:tcPr>
            <w:tcW w:w="1741" w:type="dxa"/>
            <w:shd w:val="clear" w:color="auto" w:fill="auto"/>
          </w:tcPr>
          <w:p w14:paraId="598FDD1D" w14:textId="77777777" w:rsidR="009F1C9E" w:rsidRPr="00A1115A" w:rsidRDefault="009F1C9E" w:rsidP="00A45633">
            <w:pPr>
              <w:pStyle w:val="TAH"/>
            </w:pPr>
            <w:r>
              <w:rPr>
                <w:b w:val="0"/>
                <w:bCs/>
                <w:szCs w:val="18"/>
              </w:rPr>
              <w:t>Non-contiguous</w:t>
            </w:r>
          </w:p>
        </w:tc>
        <w:tc>
          <w:tcPr>
            <w:tcW w:w="1580" w:type="dxa"/>
            <w:vAlign w:val="center"/>
          </w:tcPr>
          <w:p w14:paraId="7F229213" w14:textId="77777777" w:rsidR="009F1C9E" w:rsidRDefault="009F1C9E" w:rsidP="00A45633">
            <w:pPr>
              <w:pStyle w:val="TAH"/>
              <w:rPr>
                <w:rFonts w:eastAsiaTheme="minorEastAsia"/>
                <w:lang w:eastAsia="ko-KR"/>
              </w:rPr>
            </w:pPr>
            <w:r w:rsidRPr="00565D70">
              <w:rPr>
                <w:b w:val="0"/>
                <w:bCs/>
                <w:szCs w:val="18"/>
              </w:rPr>
              <w:t>N/A</w:t>
            </w:r>
          </w:p>
        </w:tc>
        <w:tc>
          <w:tcPr>
            <w:tcW w:w="1525" w:type="dxa"/>
            <w:vAlign w:val="center"/>
          </w:tcPr>
          <w:p w14:paraId="6C4ADC5C"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0EF4A033"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59B271DC"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5.0</w:t>
            </w:r>
          </w:p>
        </w:tc>
        <w:tc>
          <w:tcPr>
            <w:tcW w:w="1625" w:type="dxa"/>
            <w:vAlign w:val="center"/>
          </w:tcPr>
          <w:p w14:paraId="2DC6DAA4" w14:textId="77777777" w:rsidR="009F1C9E" w:rsidRDefault="009F1C9E" w:rsidP="00A45633">
            <w:pPr>
              <w:pStyle w:val="TAH"/>
              <w:rPr>
                <w:rFonts w:eastAsiaTheme="minorEastAsia"/>
                <w:lang w:eastAsia="ko-KR"/>
              </w:rPr>
            </w:pPr>
            <w:r w:rsidRPr="00565D70">
              <w:rPr>
                <w:b w:val="0"/>
                <w:bCs/>
                <w:szCs w:val="18"/>
              </w:rPr>
              <w:t>N/A</w:t>
            </w:r>
          </w:p>
        </w:tc>
      </w:tr>
      <w:tr w:rsidR="009F1C9E" w:rsidRPr="00765700" w14:paraId="226BB242" w14:textId="77777777" w:rsidTr="00A45633">
        <w:trPr>
          <w:trHeight w:val="20"/>
          <w:jc w:val="center"/>
        </w:trPr>
        <w:tc>
          <w:tcPr>
            <w:tcW w:w="9631" w:type="dxa"/>
            <w:gridSpan w:val="6"/>
          </w:tcPr>
          <w:p w14:paraId="6ACBAAFE"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8A25BAE" w14:textId="77777777" w:rsidR="009F1C9E" w:rsidRDefault="009F1C9E" w:rsidP="009F1C9E">
      <w:pPr>
        <w:pStyle w:val="BodyText"/>
      </w:pPr>
    </w:p>
    <w:p w14:paraId="27A3E38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42</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5D87DD8C" w14:textId="77777777" w:rsidTr="00A45633">
        <w:trPr>
          <w:trHeight w:val="237"/>
          <w:jc w:val="center"/>
        </w:trPr>
        <w:tc>
          <w:tcPr>
            <w:tcW w:w="1766" w:type="dxa"/>
            <w:vMerge w:val="restart"/>
            <w:tcBorders>
              <w:top w:val="single" w:sz="4" w:space="0" w:color="auto"/>
            </w:tcBorders>
            <w:shd w:val="clear" w:color="auto" w:fill="auto"/>
          </w:tcPr>
          <w:p w14:paraId="555D5AAF"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796CC9D5"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225EF230" w14:textId="77777777" w:rsidTr="00A45633">
        <w:trPr>
          <w:trHeight w:val="237"/>
          <w:jc w:val="center"/>
        </w:trPr>
        <w:tc>
          <w:tcPr>
            <w:tcW w:w="1766" w:type="dxa"/>
            <w:vMerge/>
            <w:shd w:val="clear" w:color="auto" w:fill="auto"/>
          </w:tcPr>
          <w:p w14:paraId="404B36BA" w14:textId="77777777" w:rsidR="009F1C9E" w:rsidRPr="00A1115A" w:rsidRDefault="009F1C9E" w:rsidP="00A45633">
            <w:pPr>
              <w:pStyle w:val="TAH"/>
            </w:pPr>
          </w:p>
        </w:tc>
        <w:tc>
          <w:tcPr>
            <w:tcW w:w="1575" w:type="dxa"/>
          </w:tcPr>
          <w:p w14:paraId="207F4282"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520" w:type="dxa"/>
          </w:tcPr>
          <w:p w14:paraId="4D272CE6" w14:textId="77777777" w:rsidR="009F1C9E" w:rsidRPr="00A1115A" w:rsidRDefault="009F1C9E" w:rsidP="00A45633">
            <w:pPr>
              <w:pStyle w:val="TAH"/>
            </w:pPr>
            <w:r>
              <w:rPr>
                <w:rFonts w:eastAsiaTheme="minorEastAsia" w:hint="eastAsia"/>
                <w:lang w:eastAsia="ko-KR"/>
              </w:rPr>
              <w:t>40MHz</w:t>
            </w:r>
          </w:p>
        </w:tc>
        <w:tc>
          <w:tcPr>
            <w:tcW w:w="1575" w:type="dxa"/>
          </w:tcPr>
          <w:p w14:paraId="72F24BD1" w14:textId="77777777" w:rsidR="009F1C9E" w:rsidRPr="00A1115A" w:rsidRDefault="009F1C9E" w:rsidP="00A45633">
            <w:pPr>
              <w:pStyle w:val="TAH"/>
            </w:pPr>
            <w:r>
              <w:rPr>
                <w:rFonts w:eastAsiaTheme="minorEastAsia" w:hint="eastAsia"/>
                <w:lang w:eastAsia="ko-KR"/>
              </w:rPr>
              <w:t>60MHz</w:t>
            </w:r>
          </w:p>
        </w:tc>
        <w:tc>
          <w:tcPr>
            <w:tcW w:w="1575" w:type="dxa"/>
          </w:tcPr>
          <w:p w14:paraId="54539014" w14:textId="77777777" w:rsidR="009F1C9E" w:rsidRPr="00A1115A" w:rsidRDefault="009F1C9E" w:rsidP="00A45633">
            <w:pPr>
              <w:pStyle w:val="TAH"/>
            </w:pPr>
            <w:r>
              <w:rPr>
                <w:rFonts w:eastAsiaTheme="minorEastAsia" w:hint="eastAsia"/>
                <w:lang w:eastAsia="ko-KR"/>
              </w:rPr>
              <w:t>80MHz</w:t>
            </w:r>
          </w:p>
        </w:tc>
        <w:tc>
          <w:tcPr>
            <w:tcW w:w="1620" w:type="dxa"/>
          </w:tcPr>
          <w:p w14:paraId="24CB328C"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099A80EF" w14:textId="77777777" w:rsidTr="00A45633">
        <w:trPr>
          <w:trHeight w:val="237"/>
          <w:jc w:val="center"/>
        </w:trPr>
        <w:tc>
          <w:tcPr>
            <w:tcW w:w="1766" w:type="dxa"/>
            <w:shd w:val="clear" w:color="auto" w:fill="auto"/>
          </w:tcPr>
          <w:p w14:paraId="2F7DE04C" w14:textId="77777777" w:rsidR="009F1C9E" w:rsidRPr="00A1115A" w:rsidRDefault="009F1C9E" w:rsidP="00A45633">
            <w:pPr>
              <w:pStyle w:val="TAH"/>
            </w:pPr>
            <w:r>
              <w:rPr>
                <w:b w:val="0"/>
                <w:bCs/>
                <w:szCs w:val="18"/>
              </w:rPr>
              <w:t>Contiguous/Non-contiguous</w:t>
            </w:r>
          </w:p>
        </w:tc>
        <w:tc>
          <w:tcPr>
            <w:tcW w:w="1575" w:type="dxa"/>
          </w:tcPr>
          <w:p w14:paraId="0B129AAE"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0" w:type="dxa"/>
          </w:tcPr>
          <w:p w14:paraId="63C4BB3B"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75" w:type="dxa"/>
          </w:tcPr>
          <w:p w14:paraId="0D4FC537"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6.0</w:t>
            </w:r>
          </w:p>
        </w:tc>
        <w:tc>
          <w:tcPr>
            <w:tcW w:w="1575" w:type="dxa"/>
          </w:tcPr>
          <w:p w14:paraId="484D8F58"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5</w:t>
            </w:r>
            <w:r w:rsidRPr="00565D70">
              <w:rPr>
                <w:b w:val="0"/>
                <w:bCs/>
                <w:szCs w:val="18"/>
              </w:rPr>
              <w:t>.</w:t>
            </w:r>
            <w:r>
              <w:rPr>
                <w:b w:val="0"/>
                <w:bCs/>
                <w:szCs w:val="18"/>
              </w:rPr>
              <w:t>5</w:t>
            </w:r>
          </w:p>
        </w:tc>
        <w:tc>
          <w:tcPr>
            <w:tcW w:w="1620" w:type="dxa"/>
          </w:tcPr>
          <w:p w14:paraId="6280FDEE" w14:textId="77777777" w:rsidR="009F1C9E" w:rsidRDefault="009F1C9E" w:rsidP="00A45633">
            <w:pPr>
              <w:pStyle w:val="TAH"/>
              <w:rPr>
                <w:rFonts w:eastAsiaTheme="minorEastAsia"/>
                <w:lang w:eastAsia="ko-KR"/>
              </w:rPr>
            </w:pPr>
            <w:r w:rsidRPr="00A1115A">
              <w:rPr>
                <w:rFonts w:cs="Arial"/>
                <w:b w:val="0"/>
                <w:bCs/>
                <w:szCs w:val="18"/>
              </w:rPr>
              <w:t>≤</w:t>
            </w:r>
            <w:r w:rsidRPr="00565D70">
              <w:rPr>
                <w:rFonts w:hint="eastAsia"/>
                <w:b w:val="0"/>
                <w:bCs/>
                <w:szCs w:val="18"/>
              </w:rPr>
              <w:t>5.</w:t>
            </w:r>
            <w:r>
              <w:rPr>
                <w:b w:val="0"/>
                <w:bCs/>
                <w:szCs w:val="18"/>
              </w:rPr>
              <w:t>5</w:t>
            </w:r>
          </w:p>
        </w:tc>
      </w:tr>
      <w:tr w:rsidR="009F1C9E" w:rsidRPr="00765700" w14:paraId="4C4996AF" w14:textId="77777777" w:rsidTr="00A45633">
        <w:trPr>
          <w:trHeight w:val="20"/>
          <w:jc w:val="center"/>
        </w:trPr>
        <w:tc>
          <w:tcPr>
            <w:tcW w:w="9631" w:type="dxa"/>
            <w:gridSpan w:val="6"/>
          </w:tcPr>
          <w:p w14:paraId="075112C4"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E269B3B" w14:textId="77777777" w:rsidR="009F1C9E" w:rsidRDefault="009F1C9E" w:rsidP="009F1C9E">
      <w:pPr>
        <w:rPr>
          <w:lang w:val="en-US"/>
        </w:rPr>
      </w:pPr>
    </w:p>
    <w:p w14:paraId="5B2663AB" w14:textId="7C046B44" w:rsidR="009F1C9E" w:rsidRPr="009F1C9E" w:rsidRDefault="009F1C9E" w:rsidP="009F1C9E">
      <w:pPr>
        <w:pStyle w:val="Heading4"/>
        <w:rPr>
          <w:b w:val="0"/>
          <w:lang w:val="en-US"/>
        </w:rPr>
      </w:pPr>
      <w:r>
        <w:rPr>
          <w:lang w:val="en-US"/>
        </w:rPr>
        <w:t xml:space="preserve">Proposal </w:t>
      </w:r>
      <w:r w:rsidR="00030E05">
        <w:rPr>
          <w:lang w:val="en-US"/>
        </w:rPr>
        <w:t>18</w:t>
      </w:r>
      <w:r w:rsidRPr="009F1C9E">
        <w:rPr>
          <w:b w:val="0"/>
          <w:lang w:val="en-US"/>
        </w:rPr>
        <w:t xml:space="preserve">: For SL-U NS_61 PSFCH A-MPR, consider Table 2-45 or Table 2-46 for SL-U UE power class 5. </w:t>
      </w:r>
    </w:p>
    <w:p w14:paraId="5F1BA55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BE444C9" w14:textId="77777777" w:rsidTr="00A45633">
        <w:trPr>
          <w:trHeight w:val="237"/>
          <w:jc w:val="center"/>
        </w:trPr>
        <w:tc>
          <w:tcPr>
            <w:tcW w:w="1741" w:type="dxa"/>
            <w:vMerge w:val="restart"/>
            <w:tcBorders>
              <w:top w:val="single" w:sz="4" w:space="0" w:color="auto"/>
            </w:tcBorders>
            <w:shd w:val="clear" w:color="auto" w:fill="auto"/>
          </w:tcPr>
          <w:p w14:paraId="42A3BD2C"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E9D1967"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4EF0B3F8" w14:textId="77777777" w:rsidTr="00A45633">
        <w:trPr>
          <w:trHeight w:val="237"/>
          <w:jc w:val="center"/>
        </w:trPr>
        <w:tc>
          <w:tcPr>
            <w:tcW w:w="1741" w:type="dxa"/>
            <w:vMerge/>
            <w:shd w:val="clear" w:color="auto" w:fill="auto"/>
          </w:tcPr>
          <w:p w14:paraId="4F2F879E" w14:textId="77777777" w:rsidR="009F1C9E" w:rsidRPr="00A1115A" w:rsidRDefault="009F1C9E" w:rsidP="00A45633">
            <w:pPr>
              <w:pStyle w:val="TAH"/>
            </w:pPr>
          </w:p>
        </w:tc>
        <w:tc>
          <w:tcPr>
            <w:tcW w:w="1580" w:type="dxa"/>
          </w:tcPr>
          <w:p w14:paraId="6D72A5DE"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525" w:type="dxa"/>
          </w:tcPr>
          <w:p w14:paraId="62521DF2" w14:textId="77777777" w:rsidR="009F1C9E" w:rsidRPr="00A1115A" w:rsidRDefault="009F1C9E" w:rsidP="00A45633">
            <w:pPr>
              <w:pStyle w:val="TAH"/>
            </w:pPr>
            <w:r>
              <w:rPr>
                <w:rFonts w:eastAsiaTheme="minorEastAsia" w:hint="eastAsia"/>
                <w:lang w:eastAsia="ko-KR"/>
              </w:rPr>
              <w:t>40MHz</w:t>
            </w:r>
          </w:p>
        </w:tc>
        <w:tc>
          <w:tcPr>
            <w:tcW w:w="1580" w:type="dxa"/>
          </w:tcPr>
          <w:p w14:paraId="0353C720" w14:textId="77777777" w:rsidR="009F1C9E" w:rsidRPr="00A1115A" w:rsidRDefault="009F1C9E" w:rsidP="00A45633">
            <w:pPr>
              <w:pStyle w:val="TAH"/>
            </w:pPr>
            <w:r>
              <w:rPr>
                <w:rFonts w:eastAsiaTheme="minorEastAsia" w:hint="eastAsia"/>
                <w:lang w:eastAsia="ko-KR"/>
              </w:rPr>
              <w:t>60MHz</w:t>
            </w:r>
          </w:p>
        </w:tc>
        <w:tc>
          <w:tcPr>
            <w:tcW w:w="1580" w:type="dxa"/>
          </w:tcPr>
          <w:p w14:paraId="400AD3EB" w14:textId="77777777" w:rsidR="009F1C9E" w:rsidRPr="00A1115A" w:rsidRDefault="009F1C9E" w:rsidP="00A45633">
            <w:pPr>
              <w:pStyle w:val="TAH"/>
            </w:pPr>
            <w:r>
              <w:rPr>
                <w:rFonts w:eastAsiaTheme="minorEastAsia" w:hint="eastAsia"/>
                <w:lang w:eastAsia="ko-KR"/>
              </w:rPr>
              <w:t>80MHz</w:t>
            </w:r>
          </w:p>
        </w:tc>
        <w:tc>
          <w:tcPr>
            <w:tcW w:w="1625" w:type="dxa"/>
          </w:tcPr>
          <w:p w14:paraId="7A70A82D"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2325CD7D" w14:textId="77777777" w:rsidTr="00A45633">
        <w:trPr>
          <w:trHeight w:val="237"/>
          <w:jc w:val="center"/>
        </w:trPr>
        <w:tc>
          <w:tcPr>
            <w:tcW w:w="1741" w:type="dxa"/>
            <w:shd w:val="clear" w:color="auto" w:fill="auto"/>
          </w:tcPr>
          <w:p w14:paraId="0335010C" w14:textId="77777777" w:rsidR="009F1C9E" w:rsidRPr="00A1115A" w:rsidRDefault="009F1C9E" w:rsidP="00A45633">
            <w:pPr>
              <w:pStyle w:val="TAH"/>
            </w:pPr>
            <w:r>
              <w:rPr>
                <w:b w:val="0"/>
                <w:bCs/>
                <w:szCs w:val="18"/>
              </w:rPr>
              <w:t>Contiguous</w:t>
            </w:r>
          </w:p>
        </w:tc>
        <w:tc>
          <w:tcPr>
            <w:tcW w:w="1580" w:type="dxa"/>
            <w:vAlign w:val="center"/>
          </w:tcPr>
          <w:p w14:paraId="2375D592"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5" w:type="dxa"/>
            <w:vAlign w:val="center"/>
          </w:tcPr>
          <w:p w14:paraId="7A8EFBF5"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5A64E681"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6.5</w:t>
            </w:r>
          </w:p>
        </w:tc>
        <w:tc>
          <w:tcPr>
            <w:tcW w:w="1580" w:type="dxa"/>
            <w:vAlign w:val="center"/>
          </w:tcPr>
          <w:p w14:paraId="6BEBD07B"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50A9F4EB"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9F1C9E" w:rsidRPr="00A1115A" w14:paraId="266B674B" w14:textId="77777777" w:rsidTr="00A45633">
        <w:trPr>
          <w:trHeight w:val="237"/>
          <w:jc w:val="center"/>
        </w:trPr>
        <w:tc>
          <w:tcPr>
            <w:tcW w:w="1741" w:type="dxa"/>
            <w:shd w:val="clear" w:color="auto" w:fill="auto"/>
          </w:tcPr>
          <w:p w14:paraId="7C490062" w14:textId="77777777" w:rsidR="009F1C9E" w:rsidRPr="00A1115A" w:rsidRDefault="009F1C9E" w:rsidP="00A45633">
            <w:pPr>
              <w:pStyle w:val="TAH"/>
            </w:pPr>
            <w:r>
              <w:rPr>
                <w:b w:val="0"/>
                <w:bCs/>
                <w:szCs w:val="18"/>
              </w:rPr>
              <w:t>Non-contiguous</w:t>
            </w:r>
          </w:p>
        </w:tc>
        <w:tc>
          <w:tcPr>
            <w:tcW w:w="1580" w:type="dxa"/>
            <w:vAlign w:val="center"/>
          </w:tcPr>
          <w:p w14:paraId="17A0B6DA" w14:textId="77777777" w:rsidR="009F1C9E" w:rsidRDefault="009F1C9E" w:rsidP="00A45633">
            <w:pPr>
              <w:pStyle w:val="TAH"/>
              <w:rPr>
                <w:rFonts w:eastAsiaTheme="minorEastAsia"/>
                <w:lang w:eastAsia="ko-KR"/>
              </w:rPr>
            </w:pPr>
            <w:r w:rsidRPr="00565D70">
              <w:rPr>
                <w:b w:val="0"/>
                <w:bCs/>
                <w:szCs w:val="18"/>
              </w:rPr>
              <w:t>N/A</w:t>
            </w:r>
          </w:p>
        </w:tc>
        <w:tc>
          <w:tcPr>
            <w:tcW w:w="1525" w:type="dxa"/>
            <w:vAlign w:val="center"/>
          </w:tcPr>
          <w:p w14:paraId="0B93776E"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33596D36"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.5</w:t>
            </w:r>
          </w:p>
        </w:tc>
        <w:tc>
          <w:tcPr>
            <w:tcW w:w="1580" w:type="dxa"/>
            <w:vAlign w:val="center"/>
          </w:tcPr>
          <w:p w14:paraId="08BF7794"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345B1CC4" w14:textId="77777777" w:rsidR="009F1C9E" w:rsidRDefault="009F1C9E" w:rsidP="00A45633">
            <w:pPr>
              <w:pStyle w:val="TAH"/>
              <w:rPr>
                <w:rFonts w:eastAsiaTheme="minorEastAsia"/>
                <w:lang w:eastAsia="ko-KR"/>
              </w:rPr>
            </w:pPr>
            <w:r w:rsidRPr="00565D70">
              <w:rPr>
                <w:rFonts w:hint="eastAsia"/>
                <w:b w:val="0"/>
                <w:bCs/>
                <w:szCs w:val="18"/>
              </w:rPr>
              <w:t>N/A</w:t>
            </w:r>
          </w:p>
        </w:tc>
      </w:tr>
      <w:tr w:rsidR="009F1C9E" w:rsidRPr="00765700" w14:paraId="50356A3B" w14:textId="77777777" w:rsidTr="00A45633">
        <w:trPr>
          <w:trHeight w:val="20"/>
          <w:jc w:val="center"/>
        </w:trPr>
        <w:tc>
          <w:tcPr>
            <w:tcW w:w="9631" w:type="dxa"/>
            <w:gridSpan w:val="6"/>
          </w:tcPr>
          <w:p w14:paraId="016664CB"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3932E7" w14:textId="77777777" w:rsidR="009F1C9E" w:rsidRDefault="009F1C9E" w:rsidP="009F1C9E">
      <w:pPr>
        <w:pStyle w:val="BodyText"/>
      </w:pPr>
    </w:p>
    <w:p w14:paraId="29628237"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31E00F07" w14:textId="77777777" w:rsidTr="00A45633">
        <w:trPr>
          <w:trHeight w:val="237"/>
          <w:jc w:val="center"/>
        </w:trPr>
        <w:tc>
          <w:tcPr>
            <w:tcW w:w="1766" w:type="dxa"/>
            <w:vMerge w:val="restart"/>
            <w:tcBorders>
              <w:top w:val="single" w:sz="4" w:space="0" w:color="auto"/>
            </w:tcBorders>
            <w:shd w:val="clear" w:color="auto" w:fill="auto"/>
          </w:tcPr>
          <w:p w14:paraId="432A3798" w14:textId="77777777" w:rsidR="009F1C9E" w:rsidRPr="007961D7" w:rsidRDefault="009F1C9E"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45A3A43A" w14:textId="77777777" w:rsidR="009F1C9E" w:rsidRDefault="009F1C9E" w:rsidP="00A45633">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E024131" w14:textId="77777777" w:rsidTr="00A45633">
        <w:trPr>
          <w:trHeight w:val="237"/>
          <w:jc w:val="center"/>
        </w:trPr>
        <w:tc>
          <w:tcPr>
            <w:tcW w:w="1766" w:type="dxa"/>
            <w:vMerge/>
            <w:shd w:val="clear" w:color="auto" w:fill="auto"/>
          </w:tcPr>
          <w:p w14:paraId="7BAD3DBB" w14:textId="77777777" w:rsidR="009F1C9E" w:rsidRPr="00A1115A" w:rsidRDefault="009F1C9E" w:rsidP="00A45633">
            <w:pPr>
              <w:pStyle w:val="TAH"/>
            </w:pPr>
          </w:p>
        </w:tc>
        <w:tc>
          <w:tcPr>
            <w:tcW w:w="1575" w:type="dxa"/>
          </w:tcPr>
          <w:p w14:paraId="402625FF" w14:textId="77777777" w:rsidR="009F1C9E" w:rsidRPr="00A1115A" w:rsidRDefault="009F1C9E" w:rsidP="00A45633">
            <w:pPr>
              <w:pStyle w:val="TAH"/>
            </w:pPr>
            <w:r>
              <w:rPr>
                <w:rFonts w:eastAsiaTheme="minorEastAsia" w:hint="eastAsia"/>
                <w:lang w:eastAsia="ko-KR"/>
              </w:rPr>
              <w:t>2</w:t>
            </w:r>
            <w:r>
              <w:rPr>
                <w:rFonts w:eastAsiaTheme="minorEastAsia"/>
                <w:lang w:eastAsia="ko-KR"/>
              </w:rPr>
              <w:t>0MHz</w:t>
            </w:r>
          </w:p>
        </w:tc>
        <w:tc>
          <w:tcPr>
            <w:tcW w:w="1520" w:type="dxa"/>
          </w:tcPr>
          <w:p w14:paraId="128C733E" w14:textId="77777777" w:rsidR="009F1C9E" w:rsidRPr="00A1115A" w:rsidRDefault="009F1C9E" w:rsidP="00A45633">
            <w:pPr>
              <w:pStyle w:val="TAH"/>
            </w:pPr>
            <w:r>
              <w:rPr>
                <w:rFonts w:eastAsiaTheme="minorEastAsia" w:hint="eastAsia"/>
                <w:lang w:eastAsia="ko-KR"/>
              </w:rPr>
              <w:t>40MHz</w:t>
            </w:r>
          </w:p>
        </w:tc>
        <w:tc>
          <w:tcPr>
            <w:tcW w:w="1575" w:type="dxa"/>
          </w:tcPr>
          <w:p w14:paraId="312DCF91" w14:textId="77777777" w:rsidR="009F1C9E" w:rsidRPr="00A1115A" w:rsidRDefault="009F1C9E" w:rsidP="00A45633">
            <w:pPr>
              <w:pStyle w:val="TAH"/>
            </w:pPr>
            <w:r>
              <w:rPr>
                <w:rFonts w:eastAsiaTheme="minorEastAsia" w:hint="eastAsia"/>
                <w:lang w:eastAsia="ko-KR"/>
              </w:rPr>
              <w:t>60MHz</w:t>
            </w:r>
          </w:p>
        </w:tc>
        <w:tc>
          <w:tcPr>
            <w:tcW w:w="1575" w:type="dxa"/>
          </w:tcPr>
          <w:p w14:paraId="4580B070" w14:textId="77777777" w:rsidR="009F1C9E" w:rsidRPr="00A1115A" w:rsidRDefault="009F1C9E" w:rsidP="00A45633">
            <w:pPr>
              <w:pStyle w:val="TAH"/>
            </w:pPr>
            <w:r>
              <w:rPr>
                <w:rFonts w:eastAsiaTheme="minorEastAsia" w:hint="eastAsia"/>
                <w:lang w:eastAsia="ko-KR"/>
              </w:rPr>
              <w:t>80MHz</w:t>
            </w:r>
          </w:p>
        </w:tc>
        <w:tc>
          <w:tcPr>
            <w:tcW w:w="1620" w:type="dxa"/>
          </w:tcPr>
          <w:p w14:paraId="74FD8C74" w14:textId="77777777" w:rsidR="009F1C9E" w:rsidRPr="00A1115A" w:rsidRDefault="009F1C9E" w:rsidP="00A45633">
            <w:pPr>
              <w:pStyle w:val="TAH"/>
            </w:pPr>
            <w:r>
              <w:rPr>
                <w:rFonts w:eastAsiaTheme="minorEastAsia" w:hint="eastAsia"/>
                <w:lang w:eastAsia="ko-KR"/>
              </w:rPr>
              <w:t>100M</w:t>
            </w:r>
            <w:r>
              <w:rPr>
                <w:rFonts w:eastAsiaTheme="minorEastAsia"/>
                <w:lang w:eastAsia="ko-KR"/>
              </w:rPr>
              <w:t>Hz</w:t>
            </w:r>
          </w:p>
        </w:tc>
      </w:tr>
      <w:tr w:rsidR="009F1C9E" w:rsidRPr="00A1115A" w14:paraId="04C4DDDC" w14:textId="77777777" w:rsidTr="00A45633">
        <w:trPr>
          <w:trHeight w:val="237"/>
          <w:jc w:val="center"/>
        </w:trPr>
        <w:tc>
          <w:tcPr>
            <w:tcW w:w="1766" w:type="dxa"/>
            <w:shd w:val="clear" w:color="auto" w:fill="auto"/>
          </w:tcPr>
          <w:p w14:paraId="778BC2CC" w14:textId="77777777" w:rsidR="009F1C9E" w:rsidRPr="00A1115A" w:rsidRDefault="009F1C9E" w:rsidP="00A45633">
            <w:pPr>
              <w:pStyle w:val="TAH"/>
            </w:pPr>
            <w:r>
              <w:rPr>
                <w:b w:val="0"/>
                <w:bCs/>
                <w:szCs w:val="18"/>
              </w:rPr>
              <w:t>Contiguous/Non-contiguous</w:t>
            </w:r>
          </w:p>
        </w:tc>
        <w:tc>
          <w:tcPr>
            <w:tcW w:w="1575" w:type="dxa"/>
          </w:tcPr>
          <w:p w14:paraId="47BD0FAF"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0" w:type="dxa"/>
          </w:tcPr>
          <w:p w14:paraId="3B0F84EA"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75" w:type="dxa"/>
          </w:tcPr>
          <w:p w14:paraId="5D6AE4C4"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6.5</w:t>
            </w:r>
          </w:p>
        </w:tc>
        <w:tc>
          <w:tcPr>
            <w:tcW w:w="1575" w:type="dxa"/>
          </w:tcPr>
          <w:p w14:paraId="68D71249"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0" w:type="dxa"/>
          </w:tcPr>
          <w:p w14:paraId="1DE5679E" w14:textId="77777777" w:rsidR="009F1C9E" w:rsidRDefault="009F1C9E" w:rsidP="00A45633">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9F1C9E" w:rsidRPr="00765700" w14:paraId="3D004582" w14:textId="77777777" w:rsidTr="00A45633">
        <w:trPr>
          <w:trHeight w:val="20"/>
          <w:jc w:val="center"/>
        </w:trPr>
        <w:tc>
          <w:tcPr>
            <w:tcW w:w="9631" w:type="dxa"/>
            <w:gridSpan w:val="6"/>
          </w:tcPr>
          <w:p w14:paraId="0F800303" w14:textId="77777777" w:rsidR="009F1C9E" w:rsidRPr="00565D70" w:rsidRDefault="009F1C9E"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4E7767A3" w14:textId="77777777" w:rsidR="009F1C9E" w:rsidRDefault="009F1C9E" w:rsidP="009F1C9E">
      <w:pPr>
        <w:rPr>
          <w:lang w:val="en-US"/>
        </w:rPr>
      </w:pPr>
    </w:p>
    <w:p w14:paraId="09253264" w14:textId="77777777" w:rsidR="009F1C9E" w:rsidRDefault="009F1C9E" w:rsidP="008E43F8">
      <w:pPr>
        <w:rPr>
          <w:sz w:val="24"/>
          <w:lang w:val="en-US"/>
        </w:rPr>
      </w:pPr>
    </w:p>
    <w:p w14:paraId="07EBEBC4" w14:textId="52CF434E" w:rsidR="00B70C27" w:rsidRPr="000C68ED" w:rsidRDefault="00B70C27" w:rsidP="00B70C27">
      <w:pPr>
        <w:pStyle w:val="Heading2"/>
        <w:numPr>
          <w:ilvl w:val="0"/>
          <w:numId w:val="0"/>
        </w:numPr>
        <w:ind w:left="851" w:hanging="851"/>
        <w:rPr>
          <w:sz w:val="24"/>
          <w:lang w:val="en-US"/>
        </w:rPr>
      </w:pPr>
      <w:r w:rsidRPr="000C68ED">
        <w:rPr>
          <w:sz w:val="24"/>
          <w:lang w:val="en-US"/>
        </w:rPr>
        <w:t>SL-U S-SSB MPR</w:t>
      </w:r>
    </w:p>
    <w:p w14:paraId="145767C8" w14:textId="5BEB00C0" w:rsidR="009F1C9E" w:rsidRPr="009F1C9E" w:rsidRDefault="009F1C9E" w:rsidP="009F1C9E">
      <w:pPr>
        <w:pStyle w:val="Heading4"/>
        <w:rPr>
          <w:b w:val="0"/>
          <w:lang w:val="en-US"/>
        </w:rPr>
      </w:pPr>
      <w:r w:rsidRPr="000C68ED">
        <w:rPr>
          <w:lang w:val="en-US"/>
        </w:rPr>
        <w:t xml:space="preserve">Proposal </w:t>
      </w:r>
      <w:r w:rsidR="00030E05" w:rsidRPr="000C68ED">
        <w:rPr>
          <w:lang w:val="en-US"/>
        </w:rPr>
        <w:t>1</w:t>
      </w:r>
      <w:r w:rsidR="00030E05">
        <w:rPr>
          <w:lang w:val="en-US"/>
        </w:rPr>
        <w:t>9</w:t>
      </w:r>
      <w:r w:rsidRPr="000C68ED">
        <w:rPr>
          <w:lang w:val="en-US"/>
        </w:rPr>
        <w:t xml:space="preserve">: </w:t>
      </w:r>
      <w:r w:rsidRPr="009F1C9E">
        <w:rPr>
          <w:b w:val="0"/>
          <w:lang w:val="en-US"/>
        </w:rPr>
        <w:t>For SL-U S-SSB MPR and A-MPR, consider simulation scenarios in Table 2-47.</w:t>
      </w:r>
    </w:p>
    <w:p w14:paraId="0E65EAF9" w14:textId="0B5E07F9" w:rsidR="00000A35" w:rsidRDefault="00000A35" w:rsidP="00000A35">
      <w:pPr>
        <w:pStyle w:val="TH"/>
        <w:rPr>
          <w:rFonts w:ascii="Times New Roman" w:hAnsi="Times New Roman"/>
          <w:lang w:val="en-US"/>
        </w:rPr>
      </w:pPr>
      <w:r w:rsidRPr="000C68ED">
        <w:rPr>
          <w:rFonts w:ascii="Times New Roman" w:hAnsi="Times New Roman"/>
          <w:lang w:val="en-US"/>
        </w:rPr>
        <w:t>Table 2-</w:t>
      </w:r>
      <w:r w:rsidR="009F1C9E">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578"/>
        <w:gridCol w:w="921"/>
        <w:gridCol w:w="1010"/>
        <w:gridCol w:w="4072"/>
        <w:gridCol w:w="995"/>
        <w:gridCol w:w="1045"/>
      </w:tblGrid>
      <w:tr w:rsidR="009F1C9E" w14:paraId="160C83F8" w14:textId="77777777" w:rsidTr="00A45633">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3EFBD4FB" w14:textId="77777777" w:rsidR="009F1C9E" w:rsidRPr="007847B0" w:rsidRDefault="009F1C9E" w:rsidP="00A45633">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5E26696A" w14:textId="77777777" w:rsidR="009F1C9E" w:rsidRPr="007847B0" w:rsidRDefault="009F1C9E" w:rsidP="00A45633">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2A6E53F" w14:textId="77777777" w:rsidR="009F1C9E" w:rsidRPr="007847B0" w:rsidRDefault="009F1C9E" w:rsidP="00A45633">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57B55E47" w14:textId="77777777" w:rsidR="009F1C9E" w:rsidRPr="007847B0" w:rsidRDefault="009F1C9E" w:rsidP="00A45633">
            <w:pPr>
              <w:jc w:val="center"/>
            </w:pPr>
            <w:r>
              <w:t>S-SSB {11RBs}</w:t>
            </w:r>
            <w:proofErr w:type="spellStart"/>
            <w:r>
              <w:t>xN</w:t>
            </w:r>
            <w:proofErr w:type="spellEnd"/>
            <w:r>
              <w:t xml:space="preserve"> repeated RB location index</w:t>
            </w:r>
          </w:p>
        </w:tc>
        <w:tc>
          <w:tcPr>
            <w:tcW w:w="997" w:type="dxa"/>
            <w:tcBorders>
              <w:top w:val="single" w:sz="4" w:space="0" w:color="auto"/>
              <w:left w:val="single" w:sz="4" w:space="0" w:color="auto"/>
              <w:bottom w:val="single" w:sz="4" w:space="0" w:color="auto"/>
              <w:right w:val="single" w:sz="4" w:space="0" w:color="auto"/>
            </w:tcBorders>
          </w:tcPr>
          <w:p w14:paraId="63EEB311" w14:textId="77777777" w:rsidR="009F1C9E" w:rsidRDefault="009F1C9E" w:rsidP="00A45633">
            <w:pPr>
              <w:jc w:val="center"/>
            </w:pPr>
            <w:r>
              <w:rPr>
                <w:rFonts w:hint="eastAsia"/>
              </w:rPr>
              <w:t>N</w:t>
            </w:r>
          </w:p>
          <w:p w14:paraId="57588BE2" w14:textId="77777777" w:rsidR="009F1C9E" w:rsidRDefault="009F1C9E" w:rsidP="00A45633">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7AFB4ED7" w14:textId="77777777" w:rsidR="009F1C9E" w:rsidRDefault="009F1C9E" w:rsidP="00A45633">
            <w:pPr>
              <w:jc w:val="center"/>
            </w:pPr>
            <w:r>
              <w:t>SCS(kHz)</w:t>
            </w:r>
          </w:p>
        </w:tc>
      </w:tr>
      <w:tr w:rsidR="009F1C9E" w14:paraId="5C06A386" w14:textId="77777777" w:rsidTr="00A45633">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2F904A" w14:textId="77777777" w:rsidR="009F1C9E" w:rsidRPr="007847B0" w:rsidRDefault="009F1C9E" w:rsidP="00A45633">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BF66DD" w14:textId="77777777" w:rsidR="009F1C9E" w:rsidRPr="007847B0" w:rsidRDefault="009F1C9E" w:rsidP="00A45633">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D9E90D" w14:textId="77777777" w:rsidR="009F1C9E" w:rsidRPr="007847B0" w:rsidRDefault="009F1C9E" w:rsidP="00A45633">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CE7D79" w14:textId="77777777" w:rsidR="009F1C9E" w:rsidRPr="00AA45B3" w:rsidRDefault="009F1C9E" w:rsidP="00A45633">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7B07E6C" w14:textId="77777777" w:rsidR="009F1C9E" w:rsidRDefault="009F1C9E" w:rsidP="00A45633">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EECBA0" w14:textId="77777777" w:rsidR="009F1C9E" w:rsidRDefault="009F1C9E" w:rsidP="00A45633">
            <w:pPr>
              <w:jc w:val="center"/>
            </w:pPr>
            <w:r>
              <w:t>15</w:t>
            </w:r>
          </w:p>
        </w:tc>
      </w:tr>
      <w:tr w:rsidR="009F1C9E" w14:paraId="44DCBCD3"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C22D3"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90B5A5" w14:textId="77777777" w:rsidR="009F1C9E" w:rsidRPr="007847B0" w:rsidRDefault="009F1C9E" w:rsidP="00A45633">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954F3C" w14:textId="77777777" w:rsidR="009F1C9E" w:rsidRPr="007847B0" w:rsidRDefault="009F1C9E" w:rsidP="00A45633">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0D97E6" w14:textId="77777777" w:rsidR="009F1C9E" w:rsidRPr="00AA45B3" w:rsidRDefault="009F1C9E" w:rsidP="00A45633">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7E8929FE" w14:textId="77777777" w:rsidR="009F1C9E" w:rsidRDefault="009F1C9E" w:rsidP="00A45633">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1CF480" w14:textId="77777777" w:rsidR="009F1C9E" w:rsidRDefault="009F1C9E" w:rsidP="00A45633">
            <w:pPr>
              <w:jc w:val="center"/>
            </w:pPr>
            <w:r>
              <w:rPr>
                <w:rFonts w:hint="eastAsia"/>
              </w:rPr>
              <w:t>15</w:t>
            </w:r>
          </w:p>
        </w:tc>
      </w:tr>
      <w:tr w:rsidR="009F1C9E" w14:paraId="304684C8"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4BAE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2F7FF" w14:textId="77777777" w:rsidR="009F1C9E" w:rsidRPr="007847B0" w:rsidRDefault="009F1C9E" w:rsidP="00A45633">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0E7CC" w14:textId="77777777" w:rsidR="009F1C9E" w:rsidRDefault="009F1C9E" w:rsidP="00A45633">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9681C" w14:textId="77777777" w:rsidR="009F1C9E" w:rsidRPr="00AA45B3" w:rsidRDefault="009F1C9E" w:rsidP="00A45633">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24DBBC56"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4F1A2" w14:textId="77777777" w:rsidR="009F1C9E" w:rsidRDefault="009F1C9E" w:rsidP="00A45633">
            <w:pPr>
              <w:jc w:val="center"/>
            </w:pPr>
            <w:r>
              <w:rPr>
                <w:rFonts w:hint="eastAsia"/>
              </w:rPr>
              <w:t>15</w:t>
            </w:r>
          </w:p>
        </w:tc>
      </w:tr>
      <w:tr w:rsidR="009F1C9E" w14:paraId="27B085AD"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60B79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FC18B" w14:textId="77777777" w:rsidR="009F1C9E" w:rsidRPr="007847B0" w:rsidRDefault="009F1C9E" w:rsidP="00A45633">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0D958" w14:textId="77777777" w:rsidR="009F1C9E" w:rsidRDefault="009F1C9E" w:rsidP="00A45633">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FBBA" w14:textId="77777777" w:rsidR="009F1C9E" w:rsidRPr="00AA45B3" w:rsidRDefault="009F1C9E" w:rsidP="00A45633">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B8C0B08" w14:textId="77777777" w:rsidR="009F1C9E" w:rsidRDefault="009F1C9E" w:rsidP="00A45633">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FDA25" w14:textId="77777777" w:rsidR="009F1C9E" w:rsidRDefault="009F1C9E" w:rsidP="00A45633">
            <w:pPr>
              <w:jc w:val="center"/>
            </w:pPr>
            <w:r>
              <w:t>30</w:t>
            </w:r>
          </w:p>
        </w:tc>
      </w:tr>
      <w:tr w:rsidR="009F1C9E" w14:paraId="620461A9"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4F538"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04819" w14:textId="77777777" w:rsidR="009F1C9E" w:rsidRDefault="009F1C9E" w:rsidP="00A45633">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AD05C" w14:textId="77777777" w:rsidR="009F1C9E" w:rsidRDefault="009F1C9E" w:rsidP="00A45633">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B814D7" w14:textId="77777777" w:rsidR="009F1C9E" w:rsidRPr="00AA45B3" w:rsidRDefault="009F1C9E" w:rsidP="00A45633">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70045784"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9E53DE" w14:textId="77777777" w:rsidR="009F1C9E" w:rsidRDefault="009F1C9E" w:rsidP="00A45633">
            <w:pPr>
              <w:jc w:val="center"/>
            </w:pPr>
            <w:r>
              <w:t>30</w:t>
            </w:r>
          </w:p>
        </w:tc>
      </w:tr>
      <w:tr w:rsidR="009F1C9E" w14:paraId="33562EE7" w14:textId="77777777" w:rsidTr="00A45633">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36D87" w14:textId="77777777" w:rsidR="009F1C9E" w:rsidRPr="00B34C7D" w:rsidRDefault="009F1C9E" w:rsidP="00A45633">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2DCBC8" w14:textId="77777777" w:rsidR="009F1C9E" w:rsidRPr="007847B0" w:rsidRDefault="009F1C9E" w:rsidP="00A45633">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EF752B" w14:textId="77777777" w:rsidR="009F1C9E" w:rsidRPr="007847B0" w:rsidRDefault="009F1C9E" w:rsidP="00A45633">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6EF7B2" w14:textId="77777777" w:rsidR="009F1C9E" w:rsidRPr="00713468" w:rsidRDefault="009F1C9E" w:rsidP="00A45633">
            <w:pPr>
              <w:rPr>
                <w:rFonts w:ascii="Consolas" w:eastAsia="Gulim" w:hAnsi="Consolas" w:cs="Gulim"/>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132131EC" w14:textId="77777777" w:rsidR="009F1C9E" w:rsidRDefault="009F1C9E" w:rsidP="00A45633">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84DE6E" w14:textId="77777777" w:rsidR="009F1C9E" w:rsidRDefault="009F1C9E" w:rsidP="00A45633">
            <w:pPr>
              <w:jc w:val="center"/>
            </w:pPr>
            <w:r>
              <w:t>15</w:t>
            </w:r>
          </w:p>
        </w:tc>
      </w:tr>
      <w:tr w:rsidR="009F1C9E" w14:paraId="470985EF"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522106"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99322" w14:textId="77777777" w:rsidR="009F1C9E" w:rsidRDefault="009F1C9E" w:rsidP="00A45633">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1E62C8" w14:textId="77777777" w:rsidR="009F1C9E" w:rsidRDefault="009F1C9E" w:rsidP="00A45633">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06DEB" w14:textId="77777777" w:rsidR="009F1C9E" w:rsidRPr="00AA45B3" w:rsidRDefault="009F1C9E" w:rsidP="00A45633">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2245B35A" w14:textId="77777777" w:rsidR="009F1C9E" w:rsidRDefault="009F1C9E" w:rsidP="00A45633">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E5B82" w14:textId="77777777" w:rsidR="009F1C9E" w:rsidRDefault="009F1C9E" w:rsidP="00A45633">
            <w:pPr>
              <w:jc w:val="center"/>
            </w:pPr>
            <w:r>
              <w:rPr>
                <w:rFonts w:hint="eastAsia"/>
              </w:rPr>
              <w:t>15</w:t>
            </w:r>
          </w:p>
        </w:tc>
      </w:tr>
      <w:tr w:rsidR="009F1C9E" w14:paraId="5CC3F30B"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63F764"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16A1CD" w14:textId="77777777" w:rsidR="009F1C9E" w:rsidRDefault="009F1C9E" w:rsidP="00A45633">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A1396" w14:textId="77777777" w:rsidR="009F1C9E" w:rsidRDefault="009F1C9E" w:rsidP="00A45633">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E1A5D" w14:textId="77777777" w:rsidR="009F1C9E" w:rsidRPr="00AA45B3" w:rsidRDefault="009F1C9E" w:rsidP="00A45633">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2FA63675"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3E3B9" w14:textId="77777777" w:rsidR="009F1C9E" w:rsidRDefault="009F1C9E" w:rsidP="00A45633">
            <w:pPr>
              <w:jc w:val="center"/>
            </w:pPr>
            <w:r>
              <w:rPr>
                <w:rFonts w:hint="eastAsia"/>
              </w:rPr>
              <w:t>15</w:t>
            </w:r>
          </w:p>
        </w:tc>
      </w:tr>
      <w:tr w:rsidR="009F1C9E" w14:paraId="635254FF"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4FC7BB"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AE4FDC" w14:textId="77777777" w:rsidR="009F1C9E" w:rsidRDefault="009F1C9E" w:rsidP="00A45633">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A9F96" w14:textId="77777777" w:rsidR="009F1C9E" w:rsidRDefault="009F1C9E" w:rsidP="00A45633">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91037" w14:textId="77777777" w:rsidR="009F1C9E" w:rsidRPr="00AA45B3" w:rsidRDefault="009F1C9E" w:rsidP="00A45633">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3BFD5D6" w14:textId="77777777" w:rsidR="009F1C9E" w:rsidRDefault="009F1C9E" w:rsidP="00A45633">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B5400" w14:textId="77777777" w:rsidR="009F1C9E" w:rsidRDefault="009F1C9E" w:rsidP="00A45633">
            <w:pPr>
              <w:jc w:val="center"/>
            </w:pPr>
            <w:r>
              <w:rPr>
                <w:rFonts w:hint="eastAsia"/>
              </w:rPr>
              <w:t>15</w:t>
            </w:r>
          </w:p>
        </w:tc>
      </w:tr>
      <w:tr w:rsidR="009F1C9E" w14:paraId="5C960F55"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3A209"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C2697" w14:textId="77777777" w:rsidR="009F1C9E" w:rsidRDefault="009F1C9E" w:rsidP="00A45633">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110E0" w14:textId="77777777" w:rsidR="009F1C9E" w:rsidRDefault="009F1C9E" w:rsidP="00A45633">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9126B0" w14:textId="77777777" w:rsidR="009F1C9E" w:rsidRPr="00AA45B3" w:rsidRDefault="009F1C9E" w:rsidP="00A45633">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4D85F915" w14:textId="77777777" w:rsidR="009F1C9E" w:rsidRDefault="009F1C9E" w:rsidP="00A45633">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B16C57" w14:textId="77777777" w:rsidR="009F1C9E" w:rsidRDefault="009F1C9E" w:rsidP="00A45633">
            <w:pPr>
              <w:jc w:val="center"/>
            </w:pPr>
            <w:r>
              <w:rPr>
                <w:rFonts w:hint="eastAsia"/>
              </w:rPr>
              <w:t>1</w:t>
            </w:r>
            <w:r>
              <w:t>5</w:t>
            </w:r>
          </w:p>
        </w:tc>
      </w:tr>
      <w:tr w:rsidR="009F1C9E" w14:paraId="285D6F63"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725E5"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578E3" w14:textId="77777777" w:rsidR="009F1C9E" w:rsidRDefault="009F1C9E" w:rsidP="00A45633">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B8D3B" w14:textId="77777777" w:rsidR="009F1C9E" w:rsidRDefault="009F1C9E" w:rsidP="00A45633">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5F882" w14:textId="77777777" w:rsidR="009F1C9E" w:rsidRPr="00AA45B3" w:rsidRDefault="009F1C9E" w:rsidP="00A45633">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570B789A"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EA2EE" w14:textId="77777777" w:rsidR="009F1C9E" w:rsidRDefault="009F1C9E" w:rsidP="00A45633">
            <w:pPr>
              <w:jc w:val="center"/>
            </w:pPr>
            <w:r>
              <w:rPr>
                <w:rFonts w:hint="eastAsia"/>
              </w:rPr>
              <w:t>1</w:t>
            </w:r>
            <w:r>
              <w:t>5</w:t>
            </w:r>
          </w:p>
        </w:tc>
      </w:tr>
      <w:tr w:rsidR="009F1C9E" w14:paraId="4A3D6F7E" w14:textId="77777777" w:rsidTr="00A45633">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86E43C" w14:textId="77777777" w:rsidR="009F1C9E" w:rsidRPr="00B34C7D" w:rsidRDefault="009F1C9E" w:rsidP="00A45633">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9F47" w14:textId="77777777" w:rsidR="009F1C9E" w:rsidRPr="007847B0" w:rsidRDefault="009F1C9E" w:rsidP="00A45633">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1133A" w14:textId="77777777" w:rsidR="009F1C9E" w:rsidRDefault="009F1C9E" w:rsidP="00A45633">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B66E5" w14:textId="77777777" w:rsidR="009F1C9E" w:rsidRPr="002C03BF" w:rsidRDefault="009F1C9E" w:rsidP="00A45633">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74173C53"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233E3" w14:textId="77777777" w:rsidR="009F1C9E" w:rsidRDefault="009F1C9E" w:rsidP="00A45633">
            <w:pPr>
              <w:jc w:val="center"/>
            </w:pPr>
            <w:r>
              <w:rPr>
                <w:rFonts w:hint="eastAsia"/>
              </w:rPr>
              <w:t>30</w:t>
            </w:r>
          </w:p>
        </w:tc>
      </w:tr>
      <w:tr w:rsidR="009F1C9E" w14:paraId="68906C58"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EB216C"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DEE40" w14:textId="77777777" w:rsidR="009F1C9E" w:rsidRDefault="009F1C9E" w:rsidP="00A45633">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9C1B4" w14:textId="77777777" w:rsidR="009F1C9E" w:rsidRDefault="009F1C9E" w:rsidP="00A45633">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68CF90" w14:textId="77777777" w:rsidR="009F1C9E" w:rsidRPr="002C03BF" w:rsidRDefault="009F1C9E" w:rsidP="00A45633">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DEF917E"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D61DE" w14:textId="77777777" w:rsidR="009F1C9E" w:rsidRDefault="009F1C9E" w:rsidP="00A45633">
            <w:pPr>
              <w:jc w:val="center"/>
            </w:pPr>
            <w:r>
              <w:rPr>
                <w:rFonts w:hint="eastAsia"/>
              </w:rPr>
              <w:t>30</w:t>
            </w:r>
          </w:p>
        </w:tc>
      </w:tr>
      <w:tr w:rsidR="009F1C9E" w14:paraId="364A3D5C"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95EFD"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DBC6B" w14:textId="77777777" w:rsidR="009F1C9E" w:rsidRDefault="009F1C9E" w:rsidP="00A45633">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922AAA" w14:textId="77777777" w:rsidR="009F1C9E" w:rsidRDefault="009F1C9E" w:rsidP="00A45633">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7B94C6" w14:textId="77777777" w:rsidR="009F1C9E" w:rsidRPr="002C03BF" w:rsidRDefault="009F1C9E" w:rsidP="00A45633">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C0741AD"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6A34" w14:textId="77777777" w:rsidR="009F1C9E" w:rsidRDefault="009F1C9E" w:rsidP="00A45633">
            <w:pPr>
              <w:jc w:val="center"/>
            </w:pPr>
            <w:r>
              <w:rPr>
                <w:rFonts w:hint="eastAsia"/>
              </w:rPr>
              <w:t>30</w:t>
            </w:r>
          </w:p>
        </w:tc>
      </w:tr>
      <w:tr w:rsidR="009F1C9E" w14:paraId="080BCEAE"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0BE9F"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3DCF8C" w14:textId="77777777" w:rsidR="009F1C9E" w:rsidRDefault="009F1C9E" w:rsidP="00A45633">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501C61" w14:textId="77777777" w:rsidR="009F1C9E" w:rsidRDefault="009F1C9E" w:rsidP="00A45633">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D8C01" w14:textId="77777777" w:rsidR="009F1C9E" w:rsidRPr="002C03BF" w:rsidRDefault="009F1C9E" w:rsidP="00A45633">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51D0E93D"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0B20F" w14:textId="77777777" w:rsidR="009F1C9E" w:rsidRDefault="009F1C9E" w:rsidP="00A45633">
            <w:pPr>
              <w:jc w:val="center"/>
            </w:pPr>
            <w:r>
              <w:rPr>
                <w:rFonts w:hint="eastAsia"/>
              </w:rPr>
              <w:t>3</w:t>
            </w:r>
            <w:r>
              <w:t>0</w:t>
            </w:r>
          </w:p>
        </w:tc>
      </w:tr>
      <w:tr w:rsidR="009F1C9E" w14:paraId="3479B4DD"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04ABE6"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43635A" w14:textId="77777777" w:rsidR="009F1C9E" w:rsidRDefault="009F1C9E" w:rsidP="00A45633">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77ADE" w14:textId="77777777" w:rsidR="009F1C9E" w:rsidRDefault="009F1C9E" w:rsidP="00A45633">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16433" w14:textId="77777777" w:rsidR="009F1C9E" w:rsidRDefault="009F1C9E" w:rsidP="00A45633">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76ADD24A"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951F4" w14:textId="77777777" w:rsidR="009F1C9E" w:rsidRDefault="009F1C9E" w:rsidP="00A45633">
            <w:pPr>
              <w:jc w:val="center"/>
            </w:pPr>
            <w:r>
              <w:rPr>
                <w:rFonts w:hint="eastAsia"/>
              </w:rPr>
              <w:t>30</w:t>
            </w:r>
          </w:p>
        </w:tc>
      </w:tr>
      <w:tr w:rsidR="009F1C9E" w14:paraId="29EA26EA"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1C571B"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4671F7" w14:textId="77777777" w:rsidR="009F1C9E" w:rsidRDefault="009F1C9E" w:rsidP="00A45633">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8ECB52" w14:textId="77777777" w:rsidR="009F1C9E" w:rsidRDefault="009F1C9E" w:rsidP="00A45633">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B0AA4" w14:textId="77777777" w:rsidR="009F1C9E" w:rsidRPr="00AA45B3" w:rsidRDefault="009F1C9E" w:rsidP="00A45633">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7474072C"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41BC5" w14:textId="77777777" w:rsidR="009F1C9E" w:rsidRDefault="009F1C9E" w:rsidP="00A45633">
            <w:pPr>
              <w:jc w:val="center"/>
            </w:pPr>
            <w:r>
              <w:rPr>
                <w:rFonts w:hint="eastAsia"/>
              </w:rPr>
              <w:t>30</w:t>
            </w:r>
          </w:p>
        </w:tc>
      </w:tr>
      <w:tr w:rsidR="009F1C9E" w14:paraId="069EF185"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3AA63"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C6777" w14:textId="77777777" w:rsidR="009F1C9E" w:rsidRDefault="009F1C9E" w:rsidP="00A45633">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A0F5A" w14:textId="77777777" w:rsidR="009F1C9E" w:rsidRDefault="009F1C9E" w:rsidP="00A45633">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BE8B5" w14:textId="77777777" w:rsidR="009F1C9E" w:rsidRPr="00AA45B3" w:rsidRDefault="009F1C9E" w:rsidP="00A45633">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FFB28B7"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55E0D3" w14:textId="77777777" w:rsidR="009F1C9E" w:rsidRDefault="009F1C9E" w:rsidP="00A45633">
            <w:pPr>
              <w:jc w:val="center"/>
            </w:pPr>
            <w:r>
              <w:rPr>
                <w:rFonts w:hint="eastAsia"/>
              </w:rPr>
              <w:t>30</w:t>
            </w:r>
          </w:p>
        </w:tc>
      </w:tr>
      <w:tr w:rsidR="009F1C9E" w14:paraId="404F2E37"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A44054"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49528" w14:textId="77777777" w:rsidR="009F1C9E" w:rsidRDefault="009F1C9E" w:rsidP="00A45633">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AF3AE" w14:textId="77777777" w:rsidR="009F1C9E" w:rsidRDefault="009F1C9E" w:rsidP="00A45633">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030D03" w14:textId="77777777" w:rsidR="009F1C9E" w:rsidRPr="00AA45B3" w:rsidRDefault="009F1C9E" w:rsidP="00A45633">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5170BC6"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B830C" w14:textId="77777777" w:rsidR="009F1C9E" w:rsidRDefault="009F1C9E" w:rsidP="00A45633">
            <w:pPr>
              <w:jc w:val="center"/>
            </w:pPr>
            <w:r>
              <w:rPr>
                <w:rFonts w:hint="eastAsia"/>
              </w:rPr>
              <w:t>30</w:t>
            </w:r>
          </w:p>
        </w:tc>
      </w:tr>
      <w:tr w:rsidR="009F1C9E" w14:paraId="3493D6F8"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ACB911"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4486C8" w14:textId="77777777" w:rsidR="009F1C9E" w:rsidRDefault="009F1C9E" w:rsidP="00A45633">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F39D0B" w14:textId="77777777" w:rsidR="009F1C9E" w:rsidRDefault="009F1C9E" w:rsidP="00A45633">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C8889" w14:textId="77777777" w:rsidR="009F1C9E" w:rsidRPr="00AA45B3" w:rsidRDefault="009F1C9E" w:rsidP="00A45633">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136ECBEF"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925356" w14:textId="77777777" w:rsidR="009F1C9E" w:rsidRDefault="009F1C9E" w:rsidP="00A45633">
            <w:pPr>
              <w:jc w:val="center"/>
            </w:pPr>
            <w:r>
              <w:rPr>
                <w:rFonts w:hint="eastAsia"/>
              </w:rPr>
              <w:t>30</w:t>
            </w:r>
          </w:p>
        </w:tc>
      </w:tr>
      <w:tr w:rsidR="009F1C9E" w14:paraId="688978CA" w14:textId="77777777" w:rsidTr="00A45633">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AAC1EF"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DEBF7E" w14:textId="77777777" w:rsidR="009F1C9E" w:rsidRDefault="009F1C9E" w:rsidP="00A45633">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54487" w14:textId="77777777" w:rsidR="009F1C9E" w:rsidRDefault="009F1C9E" w:rsidP="00A45633">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2BD59" w14:textId="77777777" w:rsidR="009F1C9E" w:rsidRPr="00AA45B3" w:rsidRDefault="009F1C9E" w:rsidP="00A45633">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0326ABB2"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56D27" w14:textId="77777777" w:rsidR="009F1C9E" w:rsidRDefault="009F1C9E" w:rsidP="00A45633">
            <w:pPr>
              <w:jc w:val="center"/>
            </w:pPr>
            <w:r>
              <w:rPr>
                <w:rFonts w:hint="eastAsia"/>
              </w:rPr>
              <w:t>30</w:t>
            </w:r>
          </w:p>
        </w:tc>
      </w:tr>
      <w:tr w:rsidR="009F1C9E" w14:paraId="5D062A5C" w14:textId="77777777" w:rsidTr="00A45633">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7CEBC574" w14:textId="77777777" w:rsidR="009F1C9E" w:rsidRPr="00B34C7D" w:rsidRDefault="009F1C9E" w:rsidP="00A45633">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2FECE" w14:textId="77777777" w:rsidR="009F1C9E" w:rsidRDefault="009F1C9E" w:rsidP="00A45633">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614DB" w14:textId="77777777" w:rsidR="009F1C9E" w:rsidRDefault="009F1C9E" w:rsidP="00A45633">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8ADE51" w14:textId="77777777" w:rsidR="009F1C9E" w:rsidRPr="002C03BF" w:rsidRDefault="009F1C9E" w:rsidP="00A45633">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A7F8B37" w14:textId="77777777" w:rsidR="009F1C9E" w:rsidRDefault="009F1C9E" w:rsidP="00A45633">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0C82E3" w14:textId="77777777" w:rsidR="009F1C9E" w:rsidRDefault="009F1C9E" w:rsidP="00A45633">
            <w:pPr>
              <w:jc w:val="center"/>
            </w:pPr>
            <w:r>
              <w:rPr>
                <w:rFonts w:hint="eastAsia"/>
              </w:rPr>
              <w:t>30</w:t>
            </w:r>
          </w:p>
        </w:tc>
      </w:tr>
      <w:tr w:rsidR="009F1C9E" w14:paraId="2BB2086C" w14:textId="77777777" w:rsidTr="00A45633">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5093FAD7"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AE7C4" w14:textId="77777777" w:rsidR="009F1C9E" w:rsidRDefault="009F1C9E" w:rsidP="00A45633">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A25FE" w14:textId="77777777" w:rsidR="009F1C9E" w:rsidRDefault="009F1C9E" w:rsidP="00A45633">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40484E" w14:textId="77777777" w:rsidR="009F1C9E" w:rsidRPr="002C03BF" w:rsidRDefault="009F1C9E" w:rsidP="00A45633">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7122B9AA"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39AD16" w14:textId="77777777" w:rsidR="009F1C9E" w:rsidRDefault="009F1C9E" w:rsidP="00A45633">
            <w:pPr>
              <w:jc w:val="center"/>
            </w:pPr>
            <w:r>
              <w:rPr>
                <w:rFonts w:hint="eastAsia"/>
              </w:rPr>
              <w:t>30</w:t>
            </w:r>
          </w:p>
        </w:tc>
      </w:tr>
      <w:tr w:rsidR="009F1C9E" w14:paraId="5ACD8FCC" w14:textId="77777777" w:rsidTr="00A45633">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F9F27F"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D8D51D" w14:textId="77777777" w:rsidR="009F1C9E" w:rsidRDefault="009F1C9E" w:rsidP="00A45633">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4B7B6" w14:textId="77777777" w:rsidR="009F1C9E" w:rsidRDefault="009F1C9E" w:rsidP="00A45633">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B8BCD2" w14:textId="77777777" w:rsidR="009F1C9E" w:rsidRPr="002C03BF" w:rsidRDefault="009F1C9E" w:rsidP="00A45633">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530C04D"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DEEC3" w14:textId="77777777" w:rsidR="009F1C9E" w:rsidRDefault="009F1C9E" w:rsidP="00A45633">
            <w:pPr>
              <w:jc w:val="center"/>
            </w:pPr>
            <w:r>
              <w:rPr>
                <w:rFonts w:hint="eastAsia"/>
              </w:rPr>
              <w:t>3</w:t>
            </w:r>
            <w:r>
              <w:t>0</w:t>
            </w:r>
          </w:p>
        </w:tc>
      </w:tr>
      <w:tr w:rsidR="009F1C9E" w14:paraId="49CB4160" w14:textId="77777777" w:rsidTr="00A45633">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B126099"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109F1B" w14:textId="77777777" w:rsidR="009F1C9E" w:rsidRDefault="009F1C9E" w:rsidP="00A45633">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49A43" w14:textId="77777777" w:rsidR="009F1C9E" w:rsidRDefault="009F1C9E" w:rsidP="00A45633">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ED2CF" w14:textId="77777777" w:rsidR="009F1C9E" w:rsidRPr="002C03BF" w:rsidRDefault="009F1C9E" w:rsidP="00A45633">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503A1A34"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C0FE9" w14:textId="77777777" w:rsidR="009F1C9E" w:rsidRDefault="009F1C9E" w:rsidP="00A45633">
            <w:pPr>
              <w:jc w:val="center"/>
            </w:pPr>
            <w:r>
              <w:rPr>
                <w:rFonts w:hint="eastAsia"/>
              </w:rPr>
              <w:t>30</w:t>
            </w:r>
          </w:p>
        </w:tc>
      </w:tr>
      <w:tr w:rsidR="009F1C9E" w14:paraId="6BD02880" w14:textId="77777777" w:rsidTr="00A45633">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597D0A7"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2C42CC" w14:textId="77777777" w:rsidR="009F1C9E" w:rsidRDefault="009F1C9E" w:rsidP="00A45633">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0B8BC9" w14:textId="77777777" w:rsidR="009F1C9E" w:rsidRDefault="009F1C9E" w:rsidP="00A45633">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E8BA3" w14:textId="77777777" w:rsidR="009F1C9E" w:rsidRPr="002C03BF" w:rsidRDefault="009F1C9E" w:rsidP="00A45633">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723FE273"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F47BF" w14:textId="77777777" w:rsidR="009F1C9E" w:rsidRDefault="009F1C9E" w:rsidP="00A45633">
            <w:pPr>
              <w:jc w:val="center"/>
            </w:pPr>
            <w:r>
              <w:rPr>
                <w:rFonts w:hint="eastAsia"/>
              </w:rPr>
              <w:t>30</w:t>
            </w:r>
          </w:p>
        </w:tc>
      </w:tr>
      <w:tr w:rsidR="009F1C9E" w14:paraId="616BBE9D" w14:textId="77777777" w:rsidTr="00A45633">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2BAEA698"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9E4DE" w14:textId="77777777" w:rsidR="009F1C9E" w:rsidRDefault="009F1C9E" w:rsidP="00A45633">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0DF5B5" w14:textId="77777777" w:rsidR="009F1C9E" w:rsidRDefault="009F1C9E" w:rsidP="00A45633">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1185" w14:textId="77777777" w:rsidR="009F1C9E" w:rsidRPr="002C03BF" w:rsidRDefault="009F1C9E" w:rsidP="00A45633">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14E50352"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18C3" w14:textId="77777777" w:rsidR="009F1C9E" w:rsidRDefault="009F1C9E" w:rsidP="00A45633">
            <w:pPr>
              <w:jc w:val="center"/>
            </w:pPr>
          </w:p>
        </w:tc>
      </w:tr>
      <w:tr w:rsidR="009F1C9E" w14:paraId="1B77BF1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D7C7BB3"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28D19" w14:textId="77777777" w:rsidR="009F1C9E" w:rsidRDefault="009F1C9E" w:rsidP="00A45633">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BB05B" w14:textId="77777777" w:rsidR="009F1C9E" w:rsidRDefault="009F1C9E" w:rsidP="00A45633">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95658" w14:textId="77777777" w:rsidR="009F1C9E" w:rsidRPr="002C03BF" w:rsidRDefault="009F1C9E" w:rsidP="00A45633">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1EF24C28"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05A5F" w14:textId="77777777" w:rsidR="009F1C9E" w:rsidRDefault="009F1C9E" w:rsidP="00A45633">
            <w:pPr>
              <w:jc w:val="center"/>
            </w:pPr>
            <w:r>
              <w:rPr>
                <w:rFonts w:hint="eastAsia"/>
              </w:rPr>
              <w:t>30</w:t>
            </w:r>
          </w:p>
        </w:tc>
      </w:tr>
      <w:tr w:rsidR="009F1C9E" w14:paraId="4CFFA053"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BE98667"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D60319" w14:textId="77777777" w:rsidR="009F1C9E" w:rsidRDefault="009F1C9E" w:rsidP="00A45633">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19C37" w14:textId="77777777" w:rsidR="009F1C9E" w:rsidRDefault="009F1C9E" w:rsidP="00A45633">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12C46C" w14:textId="77777777" w:rsidR="009F1C9E" w:rsidRDefault="009F1C9E" w:rsidP="00A45633">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38061FED"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3A5E1" w14:textId="77777777" w:rsidR="009F1C9E" w:rsidRDefault="009F1C9E" w:rsidP="00A45633">
            <w:pPr>
              <w:jc w:val="center"/>
            </w:pPr>
            <w:r>
              <w:rPr>
                <w:rFonts w:hint="eastAsia"/>
              </w:rPr>
              <w:t>30</w:t>
            </w:r>
          </w:p>
        </w:tc>
      </w:tr>
      <w:tr w:rsidR="009F1C9E" w14:paraId="6980BA0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05B66619"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78DAC" w14:textId="77777777" w:rsidR="009F1C9E" w:rsidRDefault="009F1C9E" w:rsidP="00A45633">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2C8FE" w14:textId="77777777" w:rsidR="009F1C9E" w:rsidRDefault="009F1C9E" w:rsidP="00A45633">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57305" w14:textId="77777777" w:rsidR="009F1C9E" w:rsidRPr="002C03BF" w:rsidRDefault="009F1C9E" w:rsidP="00A45633">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64FA49E0"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F10604" w14:textId="77777777" w:rsidR="009F1C9E" w:rsidRDefault="009F1C9E" w:rsidP="00A45633">
            <w:pPr>
              <w:jc w:val="center"/>
            </w:pPr>
            <w:r>
              <w:rPr>
                <w:rFonts w:hint="eastAsia"/>
              </w:rPr>
              <w:t>3</w:t>
            </w:r>
            <w:r>
              <w:t>0</w:t>
            </w:r>
          </w:p>
        </w:tc>
      </w:tr>
      <w:tr w:rsidR="009F1C9E" w14:paraId="190D3657"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0A6D2152"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A3EF8E" w14:textId="77777777" w:rsidR="009F1C9E" w:rsidRDefault="009F1C9E" w:rsidP="00A45633">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9C6DF" w14:textId="77777777" w:rsidR="009F1C9E" w:rsidRDefault="009F1C9E" w:rsidP="00A45633">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F19E6" w14:textId="77777777" w:rsidR="009F1C9E" w:rsidRPr="002C03BF" w:rsidRDefault="009F1C9E" w:rsidP="00A45633">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065171F0"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CAE72" w14:textId="77777777" w:rsidR="009F1C9E" w:rsidRDefault="009F1C9E" w:rsidP="00A45633">
            <w:pPr>
              <w:jc w:val="center"/>
            </w:pPr>
            <w:r>
              <w:rPr>
                <w:rFonts w:hint="eastAsia"/>
              </w:rPr>
              <w:t>30</w:t>
            </w:r>
          </w:p>
        </w:tc>
      </w:tr>
      <w:tr w:rsidR="009F1C9E" w14:paraId="585A5D9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2AEA62E0"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FF8D9" w14:textId="77777777" w:rsidR="009F1C9E" w:rsidRDefault="009F1C9E" w:rsidP="00A45633">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A95FE" w14:textId="77777777" w:rsidR="009F1C9E" w:rsidRDefault="009F1C9E" w:rsidP="00A45633">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9002D" w14:textId="77777777" w:rsidR="009F1C9E" w:rsidRPr="002C03BF" w:rsidRDefault="009F1C9E" w:rsidP="00A45633">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0AC87C18"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4D4B9B" w14:textId="77777777" w:rsidR="009F1C9E" w:rsidRDefault="009F1C9E" w:rsidP="00A45633">
            <w:pPr>
              <w:jc w:val="center"/>
            </w:pPr>
            <w:r>
              <w:rPr>
                <w:rFonts w:hint="eastAsia"/>
              </w:rPr>
              <w:t>30</w:t>
            </w:r>
          </w:p>
        </w:tc>
      </w:tr>
      <w:tr w:rsidR="009F1C9E" w14:paraId="63849DD5"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DC43881"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86284" w14:textId="77777777" w:rsidR="009F1C9E" w:rsidRDefault="009F1C9E" w:rsidP="00A45633">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81787" w14:textId="77777777" w:rsidR="009F1C9E" w:rsidRDefault="009F1C9E" w:rsidP="00A45633">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B6B03" w14:textId="77777777" w:rsidR="009F1C9E" w:rsidRPr="00AA45B3" w:rsidRDefault="009F1C9E" w:rsidP="00A45633">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7652B2D"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65C6C" w14:textId="77777777" w:rsidR="009F1C9E" w:rsidRDefault="009F1C9E" w:rsidP="00A45633">
            <w:pPr>
              <w:jc w:val="center"/>
            </w:pPr>
            <w:r>
              <w:rPr>
                <w:rFonts w:hint="eastAsia"/>
              </w:rPr>
              <w:t>30</w:t>
            </w:r>
          </w:p>
        </w:tc>
      </w:tr>
      <w:tr w:rsidR="009F1C9E" w14:paraId="02148A07"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1A7E54B"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14642F" w14:textId="77777777" w:rsidR="009F1C9E" w:rsidRDefault="009F1C9E" w:rsidP="00A45633">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3552" w14:textId="77777777" w:rsidR="009F1C9E" w:rsidRDefault="009F1C9E" w:rsidP="00A45633">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E40E3" w14:textId="77777777" w:rsidR="009F1C9E" w:rsidRPr="002C03BF" w:rsidRDefault="009F1C9E" w:rsidP="00A45633">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75C23D9"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81E70" w14:textId="77777777" w:rsidR="009F1C9E" w:rsidRDefault="009F1C9E" w:rsidP="00A45633">
            <w:pPr>
              <w:jc w:val="center"/>
            </w:pPr>
            <w:r>
              <w:rPr>
                <w:rFonts w:hint="eastAsia"/>
              </w:rPr>
              <w:t>30</w:t>
            </w:r>
          </w:p>
        </w:tc>
      </w:tr>
      <w:tr w:rsidR="009F1C9E" w14:paraId="0E5CD23A"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68FFF220"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F8AFB0" w14:textId="77777777" w:rsidR="009F1C9E" w:rsidRDefault="009F1C9E" w:rsidP="00A45633">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78B94D" w14:textId="77777777" w:rsidR="009F1C9E" w:rsidRDefault="009F1C9E" w:rsidP="00A45633">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696198" w14:textId="77777777" w:rsidR="009F1C9E" w:rsidRPr="002C03BF" w:rsidRDefault="009F1C9E" w:rsidP="00A45633">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7D1B48C"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083EC5" w14:textId="77777777" w:rsidR="009F1C9E" w:rsidRDefault="009F1C9E" w:rsidP="00A45633">
            <w:pPr>
              <w:jc w:val="center"/>
            </w:pPr>
            <w:r>
              <w:rPr>
                <w:rFonts w:hint="eastAsia"/>
              </w:rPr>
              <w:t>30</w:t>
            </w:r>
          </w:p>
        </w:tc>
      </w:tr>
      <w:tr w:rsidR="009F1C9E" w14:paraId="7EAD2A9E"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9F9B990"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508F86" w14:textId="77777777" w:rsidR="009F1C9E" w:rsidRDefault="009F1C9E" w:rsidP="00A45633">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EC2B9" w14:textId="77777777" w:rsidR="009F1C9E" w:rsidRDefault="009F1C9E" w:rsidP="00A45633">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11224" w14:textId="77777777" w:rsidR="009F1C9E" w:rsidRPr="002C03BF" w:rsidRDefault="009F1C9E" w:rsidP="00A45633">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041CE3D"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1C7DD" w14:textId="77777777" w:rsidR="009F1C9E" w:rsidRDefault="009F1C9E" w:rsidP="00A45633">
            <w:pPr>
              <w:jc w:val="center"/>
            </w:pPr>
            <w:r>
              <w:rPr>
                <w:rFonts w:hint="eastAsia"/>
              </w:rPr>
              <w:t>3</w:t>
            </w:r>
            <w:r>
              <w:t>0</w:t>
            </w:r>
          </w:p>
        </w:tc>
      </w:tr>
      <w:tr w:rsidR="009F1C9E" w14:paraId="4D3DF015"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448FE9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B9ED5" w14:textId="77777777" w:rsidR="009F1C9E" w:rsidRDefault="009F1C9E" w:rsidP="00A45633">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8F8CA" w14:textId="77777777" w:rsidR="009F1C9E" w:rsidRDefault="009F1C9E" w:rsidP="00A45633">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D4C0E" w14:textId="77777777" w:rsidR="009F1C9E" w:rsidRPr="002C03BF" w:rsidRDefault="009F1C9E" w:rsidP="00A45633">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97B736E"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7FB3C" w14:textId="77777777" w:rsidR="009F1C9E" w:rsidRDefault="009F1C9E" w:rsidP="00A45633">
            <w:pPr>
              <w:jc w:val="center"/>
            </w:pPr>
            <w:r>
              <w:rPr>
                <w:rFonts w:hint="eastAsia"/>
              </w:rPr>
              <w:t>30</w:t>
            </w:r>
          </w:p>
        </w:tc>
      </w:tr>
      <w:tr w:rsidR="009F1C9E" w14:paraId="77D844E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C3033D0"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40A667" w14:textId="77777777" w:rsidR="009F1C9E" w:rsidRDefault="009F1C9E" w:rsidP="00A45633">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C9038" w14:textId="77777777" w:rsidR="009F1C9E" w:rsidRDefault="009F1C9E" w:rsidP="00A45633">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755CCE" w14:textId="77777777" w:rsidR="009F1C9E" w:rsidRPr="002C03BF" w:rsidRDefault="009F1C9E" w:rsidP="00A45633">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0A7627FA"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84CD4" w14:textId="77777777" w:rsidR="009F1C9E" w:rsidRDefault="009F1C9E" w:rsidP="00A45633">
            <w:pPr>
              <w:jc w:val="center"/>
            </w:pPr>
            <w:r>
              <w:rPr>
                <w:rFonts w:hint="eastAsia"/>
              </w:rPr>
              <w:t>30</w:t>
            </w:r>
          </w:p>
        </w:tc>
      </w:tr>
      <w:tr w:rsidR="009F1C9E" w14:paraId="77061D20" w14:textId="77777777" w:rsidTr="00A45633">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3ED7E3FA"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1BF1D" w14:textId="77777777" w:rsidR="009F1C9E" w:rsidRDefault="009F1C9E" w:rsidP="00A45633">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DBED0" w14:textId="77777777" w:rsidR="009F1C9E" w:rsidRDefault="009F1C9E" w:rsidP="00A45633">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DEE08" w14:textId="77777777" w:rsidR="009F1C9E" w:rsidRPr="002C03BF" w:rsidRDefault="009F1C9E" w:rsidP="00A45633">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1172CA"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D669A" w14:textId="77777777" w:rsidR="009F1C9E" w:rsidRDefault="009F1C9E" w:rsidP="00A45633">
            <w:pPr>
              <w:jc w:val="center"/>
            </w:pPr>
            <w:r>
              <w:rPr>
                <w:rFonts w:hint="eastAsia"/>
              </w:rPr>
              <w:t>3</w:t>
            </w:r>
            <w:r>
              <w:t>0</w:t>
            </w:r>
          </w:p>
        </w:tc>
      </w:tr>
      <w:tr w:rsidR="009F1C9E" w14:paraId="4E46B5A8" w14:textId="77777777" w:rsidTr="00A45633">
        <w:trPr>
          <w:trHeight w:val="250"/>
        </w:trPr>
        <w:tc>
          <w:tcPr>
            <w:tcW w:w="1714" w:type="dxa"/>
            <w:vMerge w:val="restart"/>
            <w:tcBorders>
              <w:left w:val="single" w:sz="4" w:space="0" w:color="auto"/>
              <w:right w:val="single" w:sz="4" w:space="0" w:color="auto"/>
            </w:tcBorders>
            <w:shd w:val="clear" w:color="auto" w:fill="auto"/>
            <w:vAlign w:val="center"/>
          </w:tcPr>
          <w:p w14:paraId="40984624" w14:textId="77777777" w:rsidR="009F1C9E" w:rsidRPr="00B34C7D" w:rsidRDefault="009F1C9E" w:rsidP="00A45633">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7B41D" w14:textId="77777777" w:rsidR="009F1C9E" w:rsidRDefault="009F1C9E" w:rsidP="00A45633">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5578A2" w14:textId="77777777" w:rsidR="009F1C9E" w:rsidRDefault="009F1C9E" w:rsidP="00A45633">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185E3" w14:textId="77777777" w:rsidR="009F1C9E" w:rsidRPr="00912288" w:rsidRDefault="009F1C9E" w:rsidP="00A45633">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B7A47A7" w14:textId="77777777" w:rsidR="009F1C9E" w:rsidRDefault="009F1C9E" w:rsidP="00A45633">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1BCAFB" w14:textId="77777777" w:rsidR="009F1C9E" w:rsidRDefault="009F1C9E" w:rsidP="00A45633">
            <w:pPr>
              <w:jc w:val="center"/>
            </w:pPr>
            <w:r>
              <w:rPr>
                <w:rFonts w:hint="eastAsia"/>
              </w:rPr>
              <w:t>30</w:t>
            </w:r>
          </w:p>
        </w:tc>
      </w:tr>
      <w:tr w:rsidR="009F1C9E" w14:paraId="36D20132"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09B3C9E6" w14:textId="77777777" w:rsidR="009F1C9E" w:rsidRDefault="009F1C9E" w:rsidP="00A45633">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52431" w14:textId="77777777" w:rsidR="009F1C9E" w:rsidRDefault="009F1C9E" w:rsidP="00A45633">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A4903" w14:textId="77777777" w:rsidR="009F1C9E" w:rsidRDefault="009F1C9E" w:rsidP="00A45633">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FD06F" w14:textId="77777777" w:rsidR="009F1C9E" w:rsidRPr="00912288" w:rsidRDefault="009F1C9E" w:rsidP="00A45633">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67DBEBB8" w14:textId="77777777" w:rsidR="009F1C9E" w:rsidRDefault="009F1C9E" w:rsidP="00A45633">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EED0ED" w14:textId="77777777" w:rsidR="009F1C9E" w:rsidRDefault="009F1C9E" w:rsidP="00A45633">
            <w:pPr>
              <w:jc w:val="center"/>
            </w:pPr>
            <w:r>
              <w:rPr>
                <w:rFonts w:hint="eastAsia"/>
              </w:rPr>
              <w:t>30</w:t>
            </w:r>
          </w:p>
        </w:tc>
      </w:tr>
      <w:tr w:rsidR="009F1C9E" w14:paraId="64525B5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3184A0A0"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12DC36" w14:textId="77777777" w:rsidR="009F1C9E" w:rsidRDefault="009F1C9E" w:rsidP="00A45633">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6E567" w14:textId="77777777" w:rsidR="009F1C9E" w:rsidRDefault="009F1C9E" w:rsidP="00A45633">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EB5578" w14:textId="77777777" w:rsidR="009F1C9E" w:rsidRPr="00912288" w:rsidRDefault="009F1C9E" w:rsidP="00A45633">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03AA726" w14:textId="77777777" w:rsidR="009F1C9E" w:rsidRDefault="009F1C9E" w:rsidP="00A45633">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2B2C62" w14:textId="77777777" w:rsidR="009F1C9E" w:rsidRDefault="009F1C9E" w:rsidP="00A45633">
            <w:pPr>
              <w:jc w:val="center"/>
            </w:pPr>
            <w:r>
              <w:rPr>
                <w:rFonts w:hint="eastAsia"/>
              </w:rPr>
              <w:t>30</w:t>
            </w:r>
          </w:p>
        </w:tc>
      </w:tr>
      <w:tr w:rsidR="009F1C9E" w14:paraId="14F95FE5"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6869A67"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DE490B" w14:textId="77777777" w:rsidR="009F1C9E" w:rsidRDefault="009F1C9E" w:rsidP="00A45633">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50CDA" w14:textId="77777777" w:rsidR="009F1C9E" w:rsidRDefault="009F1C9E" w:rsidP="00A45633">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EAE994" w14:textId="77777777" w:rsidR="009F1C9E" w:rsidRPr="00912288" w:rsidRDefault="009F1C9E" w:rsidP="00A45633">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4B0F9933"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75097A" w14:textId="77777777" w:rsidR="009F1C9E" w:rsidRDefault="009F1C9E" w:rsidP="00A45633">
            <w:pPr>
              <w:jc w:val="center"/>
            </w:pPr>
            <w:r>
              <w:rPr>
                <w:rFonts w:hint="eastAsia"/>
              </w:rPr>
              <w:t>30</w:t>
            </w:r>
          </w:p>
        </w:tc>
      </w:tr>
      <w:tr w:rsidR="009F1C9E" w14:paraId="3DCAC53B"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3DE08E1D"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8B1AB" w14:textId="77777777" w:rsidR="009F1C9E" w:rsidRDefault="009F1C9E" w:rsidP="00A45633">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4E3BB" w14:textId="77777777" w:rsidR="009F1C9E" w:rsidRDefault="009F1C9E" w:rsidP="00A45633">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216B60" w14:textId="77777777" w:rsidR="009F1C9E" w:rsidRPr="00912288" w:rsidRDefault="009F1C9E" w:rsidP="00A45633">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821380A"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9C44" w14:textId="77777777" w:rsidR="009F1C9E" w:rsidRDefault="009F1C9E" w:rsidP="00A45633">
            <w:pPr>
              <w:jc w:val="center"/>
            </w:pPr>
            <w:r>
              <w:rPr>
                <w:rFonts w:hint="eastAsia"/>
              </w:rPr>
              <w:t>3</w:t>
            </w:r>
            <w:r>
              <w:t>0</w:t>
            </w:r>
          </w:p>
        </w:tc>
      </w:tr>
      <w:tr w:rsidR="009F1C9E" w14:paraId="757B30E3"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26FD2AE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37173" w14:textId="77777777" w:rsidR="009F1C9E" w:rsidRDefault="009F1C9E" w:rsidP="00A45633">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435F2" w14:textId="77777777" w:rsidR="009F1C9E" w:rsidRDefault="009F1C9E" w:rsidP="00A45633">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9677B4" w14:textId="77777777" w:rsidR="009F1C9E" w:rsidRPr="00912288" w:rsidRDefault="009F1C9E" w:rsidP="00A45633">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427B18B8"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02D01" w14:textId="77777777" w:rsidR="009F1C9E" w:rsidRDefault="009F1C9E" w:rsidP="00A45633">
            <w:pPr>
              <w:jc w:val="center"/>
            </w:pPr>
            <w:r>
              <w:rPr>
                <w:rFonts w:hint="eastAsia"/>
              </w:rPr>
              <w:t>30</w:t>
            </w:r>
          </w:p>
        </w:tc>
      </w:tr>
      <w:tr w:rsidR="009F1C9E" w14:paraId="433CC273"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20F7725"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5A7186" w14:textId="77777777" w:rsidR="009F1C9E" w:rsidRDefault="009F1C9E" w:rsidP="00A45633">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20C88" w14:textId="77777777" w:rsidR="009F1C9E" w:rsidRDefault="009F1C9E" w:rsidP="00A45633">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771C8" w14:textId="77777777" w:rsidR="009F1C9E" w:rsidRPr="00912288" w:rsidRDefault="009F1C9E" w:rsidP="00A45633">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484DE38"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DFF02" w14:textId="77777777" w:rsidR="009F1C9E" w:rsidRDefault="009F1C9E" w:rsidP="00A45633">
            <w:pPr>
              <w:jc w:val="center"/>
            </w:pPr>
            <w:r>
              <w:rPr>
                <w:rFonts w:hint="eastAsia"/>
              </w:rPr>
              <w:t>30</w:t>
            </w:r>
          </w:p>
        </w:tc>
      </w:tr>
      <w:tr w:rsidR="009F1C9E" w14:paraId="46CF499B"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0CFC7DA3"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C911C" w14:textId="77777777" w:rsidR="009F1C9E" w:rsidRDefault="009F1C9E" w:rsidP="00A45633">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7B02B" w14:textId="77777777" w:rsidR="009F1C9E" w:rsidRDefault="009F1C9E" w:rsidP="00A45633">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E4906" w14:textId="77777777" w:rsidR="009F1C9E" w:rsidRPr="00912288" w:rsidRDefault="009F1C9E" w:rsidP="00A45633">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34443822"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A38BC" w14:textId="77777777" w:rsidR="009F1C9E" w:rsidRDefault="009F1C9E" w:rsidP="00A45633">
            <w:pPr>
              <w:jc w:val="center"/>
            </w:pPr>
            <w:r>
              <w:rPr>
                <w:rFonts w:hint="eastAsia"/>
              </w:rPr>
              <w:t>30</w:t>
            </w:r>
          </w:p>
        </w:tc>
      </w:tr>
      <w:tr w:rsidR="009F1C9E" w14:paraId="7197A8A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94799D3"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4F74F" w14:textId="77777777" w:rsidR="009F1C9E" w:rsidRDefault="009F1C9E" w:rsidP="00A45633">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F092B9" w14:textId="77777777" w:rsidR="009F1C9E" w:rsidRDefault="009F1C9E" w:rsidP="00A45633">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9BB51" w14:textId="77777777" w:rsidR="009F1C9E" w:rsidRPr="00912288" w:rsidRDefault="009F1C9E" w:rsidP="00A45633">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5D3F2DD"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18B2FE" w14:textId="77777777" w:rsidR="009F1C9E" w:rsidRDefault="009F1C9E" w:rsidP="00A45633">
            <w:pPr>
              <w:jc w:val="center"/>
            </w:pPr>
            <w:r>
              <w:rPr>
                <w:rFonts w:hint="eastAsia"/>
              </w:rPr>
              <w:t>3</w:t>
            </w:r>
            <w:r>
              <w:t>0</w:t>
            </w:r>
          </w:p>
        </w:tc>
      </w:tr>
      <w:tr w:rsidR="009F1C9E" w14:paraId="3FD65EC7"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622D8AD8"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3476A2" w14:textId="77777777" w:rsidR="009F1C9E" w:rsidRDefault="009F1C9E" w:rsidP="00A45633">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B7E97C" w14:textId="77777777" w:rsidR="009F1C9E" w:rsidRDefault="009F1C9E" w:rsidP="00A45633">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852293" w14:textId="77777777" w:rsidR="009F1C9E" w:rsidRPr="00912288" w:rsidRDefault="009F1C9E" w:rsidP="00A45633">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678C23C9"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5D3AE" w14:textId="77777777" w:rsidR="009F1C9E" w:rsidRDefault="009F1C9E" w:rsidP="00A45633">
            <w:pPr>
              <w:jc w:val="center"/>
            </w:pPr>
            <w:r>
              <w:rPr>
                <w:rFonts w:hint="eastAsia"/>
              </w:rPr>
              <w:t>30</w:t>
            </w:r>
          </w:p>
        </w:tc>
      </w:tr>
      <w:tr w:rsidR="009F1C9E" w14:paraId="7133F10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DFEC459"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BF4BD2" w14:textId="77777777" w:rsidR="009F1C9E" w:rsidRDefault="009F1C9E" w:rsidP="00A45633">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C87B0" w14:textId="77777777" w:rsidR="009F1C9E" w:rsidRDefault="009F1C9E" w:rsidP="00A45633">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E40F4" w14:textId="77777777" w:rsidR="009F1C9E" w:rsidRPr="00912288" w:rsidRDefault="009F1C9E" w:rsidP="00A45633">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58EBE8F"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15FC6" w14:textId="77777777" w:rsidR="009F1C9E" w:rsidRDefault="009F1C9E" w:rsidP="00A45633">
            <w:pPr>
              <w:jc w:val="center"/>
            </w:pPr>
            <w:r>
              <w:rPr>
                <w:rFonts w:hint="eastAsia"/>
              </w:rPr>
              <w:t>30</w:t>
            </w:r>
          </w:p>
        </w:tc>
      </w:tr>
      <w:tr w:rsidR="009F1C9E" w14:paraId="0153FA6D"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0B2083B"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F2C148" w14:textId="77777777" w:rsidR="009F1C9E" w:rsidRDefault="009F1C9E" w:rsidP="00A45633">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DDF1F" w14:textId="77777777" w:rsidR="009F1C9E" w:rsidRDefault="009F1C9E" w:rsidP="00A45633">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955465" w14:textId="77777777" w:rsidR="009F1C9E" w:rsidRPr="00912288" w:rsidRDefault="009F1C9E" w:rsidP="00A45633">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26D38002"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E293FC" w14:textId="77777777" w:rsidR="009F1C9E" w:rsidRDefault="009F1C9E" w:rsidP="00A45633">
            <w:pPr>
              <w:jc w:val="center"/>
            </w:pPr>
            <w:r>
              <w:rPr>
                <w:rFonts w:hint="eastAsia"/>
              </w:rPr>
              <w:t>30</w:t>
            </w:r>
          </w:p>
        </w:tc>
      </w:tr>
      <w:tr w:rsidR="009F1C9E" w14:paraId="2BA18AFF"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0DBACCD7"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11225" w14:textId="77777777" w:rsidR="009F1C9E" w:rsidRDefault="009F1C9E" w:rsidP="00A45633">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20A12" w14:textId="77777777" w:rsidR="009F1C9E" w:rsidRDefault="009F1C9E" w:rsidP="00A45633">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910A2" w14:textId="77777777" w:rsidR="009F1C9E" w:rsidRPr="00912288" w:rsidRDefault="009F1C9E" w:rsidP="00A45633">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BBFE440"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45D71" w14:textId="77777777" w:rsidR="009F1C9E" w:rsidRDefault="009F1C9E" w:rsidP="00A45633">
            <w:pPr>
              <w:jc w:val="center"/>
            </w:pPr>
            <w:r>
              <w:rPr>
                <w:rFonts w:hint="eastAsia"/>
              </w:rPr>
              <w:t>30</w:t>
            </w:r>
          </w:p>
        </w:tc>
      </w:tr>
      <w:tr w:rsidR="009F1C9E" w14:paraId="4D38136C"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6F5E3565"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35EF4" w14:textId="77777777" w:rsidR="009F1C9E" w:rsidRDefault="009F1C9E" w:rsidP="00A45633">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627A" w14:textId="77777777" w:rsidR="009F1C9E" w:rsidRDefault="009F1C9E" w:rsidP="00A45633">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49FC2" w14:textId="77777777" w:rsidR="009F1C9E" w:rsidRPr="00912288" w:rsidRDefault="009F1C9E" w:rsidP="00A45633">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5F91D394"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EC993" w14:textId="77777777" w:rsidR="009F1C9E" w:rsidRDefault="009F1C9E" w:rsidP="00A45633">
            <w:pPr>
              <w:jc w:val="center"/>
            </w:pPr>
            <w:r>
              <w:rPr>
                <w:rFonts w:hint="eastAsia"/>
              </w:rPr>
              <w:t>30</w:t>
            </w:r>
          </w:p>
        </w:tc>
      </w:tr>
      <w:tr w:rsidR="009F1C9E" w14:paraId="5137196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B4DFC5C"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7455D" w14:textId="77777777" w:rsidR="009F1C9E" w:rsidRDefault="009F1C9E" w:rsidP="00A45633">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8CE902" w14:textId="77777777" w:rsidR="009F1C9E" w:rsidRDefault="009F1C9E" w:rsidP="00A45633">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D3E50C" w14:textId="77777777" w:rsidR="009F1C9E" w:rsidRPr="00912288" w:rsidRDefault="009F1C9E" w:rsidP="00A45633">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069F61"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D118D" w14:textId="77777777" w:rsidR="009F1C9E" w:rsidRDefault="009F1C9E" w:rsidP="00A45633">
            <w:pPr>
              <w:jc w:val="center"/>
            </w:pPr>
            <w:r>
              <w:rPr>
                <w:rFonts w:hint="eastAsia"/>
              </w:rPr>
              <w:t>3</w:t>
            </w:r>
            <w:r>
              <w:t>0</w:t>
            </w:r>
          </w:p>
        </w:tc>
      </w:tr>
      <w:tr w:rsidR="009F1C9E" w14:paraId="28D301DE"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9D558D5"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DBEDE" w14:textId="77777777" w:rsidR="009F1C9E" w:rsidRDefault="009F1C9E" w:rsidP="00A45633">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01C2C" w14:textId="77777777" w:rsidR="009F1C9E" w:rsidRDefault="009F1C9E" w:rsidP="00A45633">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58F71" w14:textId="77777777" w:rsidR="009F1C9E" w:rsidRPr="00912288" w:rsidRDefault="009F1C9E" w:rsidP="00A45633">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6B6C9227"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FD389" w14:textId="77777777" w:rsidR="009F1C9E" w:rsidRDefault="009F1C9E" w:rsidP="00A45633">
            <w:pPr>
              <w:jc w:val="center"/>
            </w:pPr>
            <w:r>
              <w:rPr>
                <w:rFonts w:hint="eastAsia"/>
              </w:rPr>
              <w:t>30</w:t>
            </w:r>
          </w:p>
        </w:tc>
      </w:tr>
      <w:tr w:rsidR="009F1C9E" w14:paraId="39653B2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1FB65FC"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44132" w14:textId="77777777" w:rsidR="009F1C9E" w:rsidRDefault="009F1C9E" w:rsidP="00A45633">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61466" w14:textId="77777777" w:rsidR="009F1C9E" w:rsidRDefault="009F1C9E" w:rsidP="00A45633">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0962DA" w14:textId="77777777" w:rsidR="009F1C9E" w:rsidRPr="00912288" w:rsidRDefault="009F1C9E" w:rsidP="00A45633">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21F7D9"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E1195" w14:textId="77777777" w:rsidR="009F1C9E" w:rsidRDefault="009F1C9E" w:rsidP="00A45633">
            <w:pPr>
              <w:jc w:val="center"/>
            </w:pPr>
            <w:r>
              <w:rPr>
                <w:rFonts w:hint="eastAsia"/>
              </w:rPr>
              <w:t>30</w:t>
            </w:r>
          </w:p>
        </w:tc>
      </w:tr>
      <w:tr w:rsidR="009F1C9E" w14:paraId="6D4D176E"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B9A04BA"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4460F" w14:textId="77777777" w:rsidR="009F1C9E" w:rsidRDefault="009F1C9E" w:rsidP="00A45633">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F09C45" w14:textId="77777777" w:rsidR="009F1C9E" w:rsidRDefault="009F1C9E" w:rsidP="00A45633">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A7CF58" w14:textId="77777777" w:rsidR="009F1C9E" w:rsidRPr="00912288" w:rsidRDefault="009F1C9E" w:rsidP="00A45633">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09CA395D" w14:textId="77777777" w:rsidR="009F1C9E" w:rsidRDefault="009F1C9E" w:rsidP="00A45633">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768D2" w14:textId="77777777" w:rsidR="009F1C9E" w:rsidRDefault="009F1C9E" w:rsidP="00A45633">
            <w:pPr>
              <w:jc w:val="center"/>
            </w:pPr>
            <w:r>
              <w:rPr>
                <w:rFonts w:hint="eastAsia"/>
              </w:rPr>
              <w:t>40</w:t>
            </w:r>
          </w:p>
        </w:tc>
      </w:tr>
      <w:tr w:rsidR="009F1C9E" w14:paraId="786BB5B1"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188BA51"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089DF" w14:textId="77777777" w:rsidR="009F1C9E" w:rsidRDefault="009F1C9E" w:rsidP="00A45633">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5FEB0" w14:textId="77777777" w:rsidR="009F1C9E" w:rsidRDefault="009F1C9E" w:rsidP="00A45633">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587523" w14:textId="77777777" w:rsidR="009F1C9E" w:rsidRPr="00912288" w:rsidRDefault="009F1C9E" w:rsidP="00A45633">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8929955" w14:textId="77777777" w:rsidR="009F1C9E" w:rsidRDefault="009F1C9E" w:rsidP="00A45633">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10EA6" w14:textId="77777777" w:rsidR="009F1C9E" w:rsidRDefault="009F1C9E" w:rsidP="00A45633">
            <w:pPr>
              <w:jc w:val="center"/>
            </w:pPr>
            <w:r>
              <w:rPr>
                <w:rFonts w:hint="eastAsia"/>
              </w:rPr>
              <w:t>3</w:t>
            </w:r>
            <w:r>
              <w:t>0</w:t>
            </w:r>
          </w:p>
        </w:tc>
      </w:tr>
      <w:tr w:rsidR="009F1C9E" w14:paraId="474C7C7E"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7263AC4"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A94798" w14:textId="77777777" w:rsidR="009F1C9E" w:rsidRDefault="009F1C9E" w:rsidP="00A45633">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2C7C9E" w14:textId="77777777" w:rsidR="009F1C9E" w:rsidRDefault="009F1C9E" w:rsidP="00A45633">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5908B" w14:textId="77777777" w:rsidR="009F1C9E" w:rsidRPr="00912288" w:rsidRDefault="009F1C9E" w:rsidP="00A45633">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1276E17E"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B54CB4" w14:textId="77777777" w:rsidR="009F1C9E" w:rsidRDefault="009F1C9E" w:rsidP="00A45633">
            <w:pPr>
              <w:jc w:val="center"/>
            </w:pPr>
            <w:r>
              <w:rPr>
                <w:rFonts w:hint="eastAsia"/>
              </w:rPr>
              <w:t>30</w:t>
            </w:r>
          </w:p>
        </w:tc>
      </w:tr>
      <w:tr w:rsidR="009F1C9E" w14:paraId="3FDF11A3"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C50C537"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AA7D9" w14:textId="77777777" w:rsidR="009F1C9E" w:rsidRDefault="009F1C9E" w:rsidP="00A45633">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5F3A5" w14:textId="77777777" w:rsidR="009F1C9E" w:rsidRDefault="009F1C9E" w:rsidP="00A45633">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90C32E" w14:textId="77777777" w:rsidR="009F1C9E" w:rsidRPr="00912288" w:rsidRDefault="009F1C9E" w:rsidP="00A45633">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49C8511"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A9B059" w14:textId="77777777" w:rsidR="009F1C9E" w:rsidRDefault="009F1C9E" w:rsidP="00A45633">
            <w:pPr>
              <w:jc w:val="center"/>
            </w:pPr>
            <w:r>
              <w:rPr>
                <w:rFonts w:hint="eastAsia"/>
              </w:rPr>
              <w:t>30</w:t>
            </w:r>
          </w:p>
        </w:tc>
      </w:tr>
      <w:tr w:rsidR="009F1C9E" w14:paraId="65A297A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6BB462BE"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D0CA3" w14:textId="77777777" w:rsidR="009F1C9E" w:rsidRDefault="009F1C9E" w:rsidP="00A45633">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A7532" w14:textId="77777777" w:rsidR="009F1C9E" w:rsidRDefault="009F1C9E" w:rsidP="00A45633">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EF0E8" w14:textId="77777777" w:rsidR="009F1C9E" w:rsidRPr="00912288" w:rsidRDefault="009F1C9E" w:rsidP="00A45633">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53CDADB"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4F6F3" w14:textId="77777777" w:rsidR="009F1C9E" w:rsidRDefault="009F1C9E" w:rsidP="00A45633">
            <w:pPr>
              <w:jc w:val="center"/>
            </w:pPr>
            <w:r>
              <w:rPr>
                <w:rFonts w:hint="eastAsia"/>
              </w:rPr>
              <w:t>30</w:t>
            </w:r>
          </w:p>
        </w:tc>
      </w:tr>
      <w:tr w:rsidR="009F1C9E" w14:paraId="30BC2AA2"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299FBCAD"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1613BC" w14:textId="77777777" w:rsidR="009F1C9E" w:rsidRDefault="009F1C9E" w:rsidP="00A45633">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FF9CD" w14:textId="77777777" w:rsidR="009F1C9E" w:rsidRDefault="009F1C9E" w:rsidP="00A45633">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EF389" w14:textId="77777777" w:rsidR="009F1C9E" w:rsidRPr="00912288" w:rsidRDefault="009F1C9E" w:rsidP="00A45633">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717BE1"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AA278E" w14:textId="77777777" w:rsidR="009F1C9E" w:rsidRDefault="009F1C9E" w:rsidP="00A45633">
            <w:pPr>
              <w:jc w:val="center"/>
            </w:pPr>
            <w:r>
              <w:rPr>
                <w:rFonts w:hint="eastAsia"/>
              </w:rPr>
              <w:t>30</w:t>
            </w:r>
          </w:p>
        </w:tc>
      </w:tr>
      <w:tr w:rsidR="009F1C9E" w14:paraId="6726C13A"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3DBC5D99"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5F7AC3" w14:textId="77777777" w:rsidR="009F1C9E" w:rsidRDefault="009F1C9E" w:rsidP="00A45633">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F59648" w14:textId="77777777" w:rsidR="009F1C9E" w:rsidRDefault="009F1C9E" w:rsidP="00A45633">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932357" w14:textId="77777777" w:rsidR="009F1C9E" w:rsidRPr="00912288" w:rsidRDefault="009F1C9E" w:rsidP="00A45633">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56BFC2FB"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7F320" w14:textId="77777777" w:rsidR="009F1C9E" w:rsidRDefault="009F1C9E" w:rsidP="00A45633">
            <w:pPr>
              <w:jc w:val="center"/>
            </w:pPr>
            <w:r>
              <w:rPr>
                <w:rFonts w:hint="eastAsia"/>
              </w:rPr>
              <w:t>30</w:t>
            </w:r>
          </w:p>
        </w:tc>
      </w:tr>
      <w:tr w:rsidR="009F1C9E" w14:paraId="6F45A28A"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4CFCD8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C6665" w14:textId="77777777" w:rsidR="009F1C9E" w:rsidRDefault="009F1C9E" w:rsidP="00A45633">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10CED" w14:textId="77777777" w:rsidR="009F1C9E" w:rsidRDefault="009F1C9E" w:rsidP="00A45633">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9D0F2" w14:textId="77777777" w:rsidR="009F1C9E" w:rsidRPr="00912288" w:rsidRDefault="009F1C9E" w:rsidP="00A45633">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3717628"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EB6C0" w14:textId="77777777" w:rsidR="009F1C9E" w:rsidRDefault="009F1C9E" w:rsidP="00A45633">
            <w:pPr>
              <w:jc w:val="center"/>
            </w:pPr>
            <w:r>
              <w:rPr>
                <w:rFonts w:hint="eastAsia"/>
              </w:rPr>
              <w:t>3</w:t>
            </w:r>
            <w:r>
              <w:t>0</w:t>
            </w:r>
          </w:p>
        </w:tc>
      </w:tr>
      <w:tr w:rsidR="009F1C9E" w14:paraId="69F5BD75"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D796A36"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EC90FB" w14:textId="77777777" w:rsidR="009F1C9E" w:rsidRDefault="009F1C9E" w:rsidP="00A45633">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82AE39" w14:textId="77777777" w:rsidR="009F1C9E" w:rsidRDefault="009F1C9E" w:rsidP="00A45633">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628DA9" w14:textId="77777777" w:rsidR="009F1C9E" w:rsidRPr="00912288" w:rsidRDefault="009F1C9E" w:rsidP="00A45633">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36E154C7"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1B99" w14:textId="77777777" w:rsidR="009F1C9E" w:rsidRDefault="009F1C9E" w:rsidP="00A45633">
            <w:pPr>
              <w:jc w:val="center"/>
            </w:pPr>
            <w:r>
              <w:rPr>
                <w:rFonts w:hint="eastAsia"/>
              </w:rPr>
              <w:t>30</w:t>
            </w:r>
          </w:p>
        </w:tc>
      </w:tr>
      <w:tr w:rsidR="009F1C9E" w14:paraId="1967C53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13721B88"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6E4B5" w14:textId="77777777" w:rsidR="009F1C9E" w:rsidRDefault="009F1C9E" w:rsidP="00A45633">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D0C55B" w14:textId="77777777" w:rsidR="009F1C9E" w:rsidRDefault="009F1C9E" w:rsidP="00A45633">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FE01F" w14:textId="77777777" w:rsidR="009F1C9E" w:rsidRPr="00912288" w:rsidRDefault="009F1C9E" w:rsidP="00A45633">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1B5B13E" w14:textId="77777777" w:rsidR="009F1C9E" w:rsidRDefault="009F1C9E" w:rsidP="00A45633">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D8944" w14:textId="77777777" w:rsidR="009F1C9E" w:rsidRDefault="009F1C9E" w:rsidP="00A45633">
            <w:pPr>
              <w:jc w:val="center"/>
            </w:pPr>
            <w:r>
              <w:rPr>
                <w:rFonts w:hint="eastAsia"/>
              </w:rPr>
              <w:t>30</w:t>
            </w:r>
          </w:p>
        </w:tc>
      </w:tr>
      <w:tr w:rsidR="009F1C9E" w14:paraId="0A8CE18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3D052B04"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0B1A" w14:textId="77777777" w:rsidR="009F1C9E" w:rsidRDefault="009F1C9E" w:rsidP="00A45633">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6A555" w14:textId="77777777" w:rsidR="009F1C9E" w:rsidRDefault="009F1C9E" w:rsidP="00A45633">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C19342" w14:textId="77777777" w:rsidR="009F1C9E" w:rsidRPr="00912288" w:rsidRDefault="009F1C9E" w:rsidP="00A45633">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733B1B99" w14:textId="77777777" w:rsidR="009F1C9E" w:rsidRDefault="009F1C9E" w:rsidP="00A45633">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9EA781" w14:textId="77777777" w:rsidR="009F1C9E" w:rsidRDefault="009F1C9E" w:rsidP="00A45633">
            <w:pPr>
              <w:jc w:val="center"/>
            </w:pPr>
            <w:r>
              <w:rPr>
                <w:rFonts w:hint="eastAsia"/>
              </w:rPr>
              <w:t>30</w:t>
            </w:r>
          </w:p>
        </w:tc>
      </w:tr>
      <w:tr w:rsidR="009F1C9E" w14:paraId="5B0AD52C"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9B3929D"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C63D4" w14:textId="77777777" w:rsidR="009F1C9E" w:rsidRDefault="009F1C9E" w:rsidP="00A45633">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EB134" w14:textId="77777777" w:rsidR="009F1C9E" w:rsidRDefault="009F1C9E" w:rsidP="00A45633">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0F508" w14:textId="77777777" w:rsidR="009F1C9E" w:rsidRPr="00912288" w:rsidRDefault="009F1C9E" w:rsidP="00A45633">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84DEEB"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89AE3" w14:textId="77777777" w:rsidR="009F1C9E" w:rsidRDefault="009F1C9E" w:rsidP="00A45633">
            <w:pPr>
              <w:jc w:val="center"/>
            </w:pPr>
            <w:r>
              <w:rPr>
                <w:rFonts w:hint="eastAsia"/>
              </w:rPr>
              <w:t>3</w:t>
            </w:r>
            <w:r>
              <w:t>0</w:t>
            </w:r>
          </w:p>
        </w:tc>
      </w:tr>
      <w:tr w:rsidR="009F1C9E" w14:paraId="5C191DAD"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9A0E99A"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E9302" w14:textId="77777777" w:rsidR="009F1C9E" w:rsidRDefault="009F1C9E" w:rsidP="00A45633">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CA9A4E" w14:textId="77777777" w:rsidR="009F1C9E" w:rsidRDefault="009F1C9E" w:rsidP="00A45633">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E6F5C" w14:textId="77777777" w:rsidR="009F1C9E" w:rsidRPr="00912288" w:rsidRDefault="009F1C9E" w:rsidP="00A45633">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5C531222"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B89F9" w14:textId="77777777" w:rsidR="009F1C9E" w:rsidRDefault="009F1C9E" w:rsidP="00A45633">
            <w:pPr>
              <w:jc w:val="center"/>
            </w:pPr>
            <w:r>
              <w:rPr>
                <w:rFonts w:hint="eastAsia"/>
              </w:rPr>
              <w:t>30</w:t>
            </w:r>
          </w:p>
        </w:tc>
      </w:tr>
      <w:tr w:rsidR="009F1C9E" w14:paraId="60E4E280"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A945861"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F559C" w14:textId="77777777" w:rsidR="009F1C9E" w:rsidRDefault="009F1C9E" w:rsidP="00A45633">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40961" w14:textId="77777777" w:rsidR="009F1C9E" w:rsidRDefault="009F1C9E" w:rsidP="00A45633">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8A190" w14:textId="77777777" w:rsidR="009F1C9E" w:rsidRPr="00912288" w:rsidRDefault="009F1C9E" w:rsidP="00A45633">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E5AC42F"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54C16" w14:textId="77777777" w:rsidR="009F1C9E" w:rsidRDefault="009F1C9E" w:rsidP="00A45633">
            <w:pPr>
              <w:jc w:val="center"/>
            </w:pPr>
            <w:r>
              <w:rPr>
                <w:rFonts w:hint="eastAsia"/>
              </w:rPr>
              <w:t>30</w:t>
            </w:r>
          </w:p>
        </w:tc>
      </w:tr>
      <w:tr w:rsidR="009F1C9E" w14:paraId="3DCC1182"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47D221BD"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5364F" w14:textId="77777777" w:rsidR="009F1C9E" w:rsidRDefault="009F1C9E" w:rsidP="00A45633">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16F0F" w14:textId="77777777" w:rsidR="009F1C9E" w:rsidRDefault="009F1C9E" w:rsidP="00A45633">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E5DAE" w14:textId="77777777" w:rsidR="009F1C9E" w:rsidRPr="00912288" w:rsidRDefault="009F1C9E" w:rsidP="00A45633">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80C9DC6"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D8C4C" w14:textId="77777777" w:rsidR="009F1C9E" w:rsidRDefault="009F1C9E" w:rsidP="00A45633">
            <w:pPr>
              <w:jc w:val="center"/>
            </w:pPr>
            <w:r>
              <w:rPr>
                <w:rFonts w:hint="eastAsia"/>
              </w:rPr>
              <w:t>30</w:t>
            </w:r>
          </w:p>
        </w:tc>
      </w:tr>
      <w:tr w:rsidR="009F1C9E" w14:paraId="65D190E1"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8C87028"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8396C2" w14:textId="77777777" w:rsidR="009F1C9E" w:rsidRDefault="009F1C9E" w:rsidP="00A45633">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B5D59" w14:textId="77777777" w:rsidR="009F1C9E" w:rsidRDefault="009F1C9E" w:rsidP="00A45633">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92D79" w14:textId="77777777" w:rsidR="009F1C9E" w:rsidRPr="00912288" w:rsidRDefault="009F1C9E" w:rsidP="00A45633">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D24475"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943F9" w14:textId="77777777" w:rsidR="009F1C9E" w:rsidRDefault="009F1C9E" w:rsidP="00A45633">
            <w:pPr>
              <w:jc w:val="center"/>
            </w:pPr>
            <w:r>
              <w:rPr>
                <w:rFonts w:hint="eastAsia"/>
              </w:rPr>
              <w:t>30</w:t>
            </w:r>
          </w:p>
        </w:tc>
      </w:tr>
      <w:tr w:rsidR="009F1C9E" w14:paraId="0CECC614"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33AFF775"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516AE" w14:textId="77777777" w:rsidR="009F1C9E" w:rsidRDefault="009F1C9E" w:rsidP="00A45633">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3B627" w14:textId="77777777" w:rsidR="009F1C9E" w:rsidRDefault="009F1C9E" w:rsidP="00A45633">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DFBEB3" w14:textId="77777777" w:rsidR="009F1C9E" w:rsidRPr="00912288" w:rsidRDefault="009F1C9E" w:rsidP="00A45633">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02A3B7BE"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CC97EA" w14:textId="77777777" w:rsidR="009F1C9E" w:rsidRDefault="009F1C9E" w:rsidP="00A45633">
            <w:pPr>
              <w:jc w:val="center"/>
            </w:pPr>
            <w:r>
              <w:rPr>
                <w:rFonts w:hint="eastAsia"/>
              </w:rPr>
              <w:t>30</w:t>
            </w:r>
          </w:p>
        </w:tc>
      </w:tr>
      <w:tr w:rsidR="009F1C9E" w14:paraId="2CEEBCB6"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72779E1E"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9CF38" w14:textId="77777777" w:rsidR="009F1C9E" w:rsidRDefault="009F1C9E" w:rsidP="00A45633">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F8DF5" w14:textId="77777777" w:rsidR="009F1C9E" w:rsidRDefault="009F1C9E" w:rsidP="00A45633">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5B828" w14:textId="77777777" w:rsidR="009F1C9E" w:rsidRPr="00912288" w:rsidRDefault="009F1C9E" w:rsidP="00A45633">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2B6D3AA"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E2E16C" w14:textId="77777777" w:rsidR="009F1C9E" w:rsidRDefault="009F1C9E" w:rsidP="00A45633">
            <w:pPr>
              <w:jc w:val="center"/>
            </w:pPr>
            <w:r>
              <w:rPr>
                <w:rFonts w:hint="eastAsia"/>
              </w:rPr>
              <w:t>3</w:t>
            </w:r>
            <w:r>
              <w:t>0</w:t>
            </w:r>
          </w:p>
        </w:tc>
      </w:tr>
      <w:tr w:rsidR="009F1C9E" w14:paraId="406149FF"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5DCA5FBE"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C7DCC2" w14:textId="77777777" w:rsidR="009F1C9E" w:rsidRDefault="009F1C9E" w:rsidP="00A45633">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CC510" w14:textId="77777777" w:rsidR="009F1C9E" w:rsidRDefault="009F1C9E" w:rsidP="00A45633">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0AE56" w14:textId="77777777" w:rsidR="009F1C9E" w:rsidRPr="00912288" w:rsidRDefault="009F1C9E" w:rsidP="00A45633">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5CBCE392" w14:textId="77777777" w:rsidR="009F1C9E" w:rsidRDefault="009F1C9E" w:rsidP="00A45633">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33912" w14:textId="77777777" w:rsidR="009F1C9E" w:rsidRDefault="009F1C9E" w:rsidP="00A45633">
            <w:pPr>
              <w:jc w:val="center"/>
            </w:pPr>
            <w:r>
              <w:rPr>
                <w:rFonts w:hint="eastAsia"/>
              </w:rPr>
              <w:t>30</w:t>
            </w:r>
          </w:p>
        </w:tc>
      </w:tr>
      <w:tr w:rsidR="009F1C9E" w14:paraId="732EFB73" w14:textId="77777777" w:rsidTr="00A45633">
        <w:trPr>
          <w:trHeight w:val="250"/>
        </w:trPr>
        <w:tc>
          <w:tcPr>
            <w:tcW w:w="1714" w:type="dxa"/>
            <w:vMerge/>
            <w:tcBorders>
              <w:left w:val="single" w:sz="4" w:space="0" w:color="auto"/>
              <w:right w:val="single" w:sz="4" w:space="0" w:color="auto"/>
            </w:tcBorders>
            <w:shd w:val="clear" w:color="auto" w:fill="auto"/>
            <w:vAlign w:val="center"/>
          </w:tcPr>
          <w:p w14:paraId="6F608909"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61075" w14:textId="77777777" w:rsidR="009F1C9E" w:rsidRDefault="009F1C9E" w:rsidP="00A45633">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251CF" w14:textId="77777777" w:rsidR="009F1C9E" w:rsidRDefault="009F1C9E" w:rsidP="00A45633">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E97553" w14:textId="77777777" w:rsidR="009F1C9E" w:rsidRPr="00912288" w:rsidRDefault="009F1C9E" w:rsidP="00A45633">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46C631" w14:textId="77777777" w:rsidR="009F1C9E" w:rsidRDefault="009F1C9E" w:rsidP="00A45633">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E4C3A" w14:textId="77777777" w:rsidR="009F1C9E" w:rsidRDefault="009F1C9E" w:rsidP="00A45633">
            <w:pPr>
              <w:jc w:val="center"/>
            </w:pPr>
            <w:r>
              <w:rPr>
                <w:rFonts w:hint="eastAsia"/>
              </w:rPr>
              <w:t>30</w:t>
            </w:r>
          </w:p>
        </w:tc>
      </w:tr>
      <w:tr w:rsidR="009F1C9E" w14:paraId="03C6AF16" w14:textId="77777777" w:rsidTr="00A45633">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6C715553" w14:textId="77777777" w:rsidR="009F1C9E" w:rsidRPr="007847B0" w:rsidRDefault="009F1C9E" w:rsidP="00A45633">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33661" w14:textId="77777777" w:rsidR="009F1C9E" w:rsidRDefault="009F1C9E" w:rsidP="00A45633">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AA105C" w14:textId="77777777" w:rsidR="009F1C9E" w:rsidRDefault="009F1C9E" w:rsidP="00A45633">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2938F" w14:textId="77777777" w:rsidR="009F1C9E" w:rsidRPr="00912288" w:rsidRDefault="009F1C9E" w:rsidP="00A45633">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9238B6C" w14:textId="77777777" w:rsidR="009F1C9E" w:rsidRDefault="009F1C9E" w:rsidP="00A45633">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8A18" w14:textId="77777777" w:rsidR="009F1C9E" w:rsidRDefault="009F1C9E" w:rsidP="00A45633">
            <w:pPr>
              <w:jc w:val="center"/>
            </w:pPr>
            <w:r>
              <w:rPr>
                <w:rFonts w:hint="eastAsia"/>
              </w:rPr>
              <w:t>30</w:t>
            </w:r>
          </w:p>
        </w:tc>
      </w:tr>
    </w:tbl>
    <w:p w14:paraId="31647FA6" w14:textId="4281C23F" w:rsidR="009F1C9E" w:rsidRDefault="009F1C9E" w:rsidP="009F1C9E">
      <w:pPr>
        <w:spacing w:after="120"/>
        <w:rPr>
          <w:lang w:val="en-US"/>
        </w:rPr>
      </w:pPr>
    </w:p>
    <w:p w14:paraId="4E174A4B" w14:textId="6188AAE7" w:rsidR="0051020D" w:rsidRPr="0051020D" w:rsidRDefault="0051020D" w:rsidP="0051020D">
      <w:pPr>
        <w:pStyle w:val="Heading4"/>
        <w:rPr>
          <w:b w:val="0"/>
          <w:lang w:val="en-US"/>
        </w:rPr>
      </w:pPr>
      <w:r>
        <w:rPr>
          <w:lang w:val="en-US"/>
        </w:rPr>
        <w:t xml:space="preserve">Proposal </w:t>
      </w:r>
      <w:r w:rsidR="00030E05">
        <w:rPr>
          <w:lang w:val="en-US"/>
        </w:rPr>
        <w:t>20</w:t>
      </w:r>
      <w:r>
        <w:rPr>
          <w:lang w:val="en-US"/>
        </w:rPr>
        <w:t xml:space="preserve">: </w:t>
      </w:r>
      <w:r w:rsidRPr="0051020D">
        <w:rPr>
          <w:b w:val="0"/>
          <w:lang w:val="en-US"/>
        </w:rPr>
        <w:t xml:space="preserve">For SL-U S-SSB MPR, consider Table 2-50 or Table 2-51 for SL-U UE power class 5. </w:t>
      </w:r>
    </w:p>
    <w:p w14:paraId="1744BB37"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3DEDEAD7" w14:textId="77777777" w:rsidTr="00A45633">
        <w:trPr>
          <w:trHeight w:val="237"/>
          <w:jc w:val="center"/>
        </w:trPr>
        <w:tc>
          <w:tcPr>
            <w:tcW w:w="3240" w:type="dxa"/>
            <w:vMerge w:val="restart"/>
            <w:shd w:val="clear" w:color="auto" w:fill="auto"/>
          </w:tcPr>
          <w:p w14:paraId="42CEF2E4" w14:textId="77777777" w:rsidR="0051020D" w:rsidRPr="00A1115A" w:rsidRDefault="0051020D" w:rsidP="00A45633">
            <w:pPr>
              <w:pStyle w:val="TAH"/>
            </w:pPr>
          </w:p>
        </w:tc>
        <w:tc>
          <w:tcPr>
            <w:tcW w:w="5670" w:type="dxa"/>
            <w:gridSpan w:val="4"/>
          </w:tcPr>
          <w:p w14:paraId="1848DA5D" w14:textId="77777777" w:rsidR="0051020D" w:rsidRPr="00A1115A" w:rsidRDefault="0051020D" w:rsidP="00A45633">
            <w:pPr>
              <w:pStyle w:val="TAH"/>
            </w:pPr>
            <w:r w:rsidRPr="00A1115A">
              <w:t>RB Allocation</w:t>
            </w:r>
          </w:p>
        </w:tc>
      </w:tr>
      <w:tr w:rsidR="0051020D" w:rsidRPr="00D70CD0" w14:paraId="67228989" w14:textId="77777777" w:rsidTr="00A45633">
        <w:trPr>
          <w:trHeight w:val="237"/>
          <w:jc w:val="center"/>
        </w:trPr>
        <w:tc>
          <w:tcPr>
            <w:tcW w:w="3240" w:type="dxa"/>
            <w:vMerge/>
            <w:shd w:val="clear" w:color="auto" w:fill="auto"/>
          </w:tcPr>
          <w:p w14:paraId="6B5717C3" w14:textId="77777777" w:rsidR="0051020D" w:rsidRPr="00A1115A" w:rsidRDefault="0051020D" w:rsidP="00A45633">
            <w:pPr>
              <w:pStyle w:val="TAH"/>
            </w:pPr>
          </w:p>
        </w:tc>
        <w:tc>
          <w:tcPr>
            <w:tcW w:w="2790" w:type="dxa"/>
            <w:gridSpan w:val="2"/>
          </w:tcPr>
          <w:p w14:paraId="073795FE"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A81F861"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E3A2B15" w14:textId="77777777" w:rsidTr="00A45633">
        <w:trPr>
          <w:trHeight w:val="237"/>
          <w:jc w:val="center"/>
        </w:trPr>
        <w:tc>
          <w:tcPr>
            <w:tcW w:w="3240" w:type="dxa"/>
            <w:shd w:val="clear" w:color="auto" w:fill="auto"/>
          </w:tcPr>
          <w:p w14:paraId="330346FB"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1FC6C87A"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805BA20"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7EC2343D" w14:textId="77777777" w:rsidR="0051020D" w:rsidRDefault="0051020D" w:rsidP="00A45633">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7B5B0776"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68DC4F63" w14:textId="77777777" w:rsidTr="00A45633">
        <w:trPr>
          <w:trHeight w:val="237"/>
          <w:jc w:val="center"/>
        </w:trPr>
        <w:tc>
          <w:tcPr>
            <w:tcW w:w="3240" w:type="dxa"/>
            <w:shd w:val="clear" w:color="auto" w:fill="auto"/>
          </w:tcPr>
          <w:p w14:paraId="4893B027" w14:textId="77777777" w:rsidR="0051020D" w:rsidRPr="00A1115A" w:rsidRDefault="0051020D" w:rsidP="00A45633">
            <w:pPr>
              <w:pStyle w:val="TAH"/>
            </w:pPr>
            <w:r>
              <w:rPr>
                <w:b w:val="0"/>
                <w:bCs/>
                <w:szCs w:val="18"/>
              </w:rPr>
              <w:t>Contiguous sub-band RB sets</w:t>
            </w:r>
          </w:p>
        </w:tc>
        <w:tc>
          <w:tcPr>
            <w:tcW w:w="1395" w:type="dxa"/>
            <w:vAlign w:val="center"/>
          </w:tcPr>
          <w:p w14:paraId="64D994D1"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A2F0F2A"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A656DB0"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302DD1F4"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6.5</w:t>
            </w:r>
          </w:p>
        </w:tc>
      </w:tr>
      <w:tr w:rsidR="0051020D" w:rsidRPr="00D70CD0" w14:paraId="7A917E09" w14:textId="77777777" w:rsidTr="00A45633">
        <w:trPr>
          <w:trHeight w:val="237"/>
          <w:jc w:val="center"/>
        </w:trPr>
        <w:tc>
          <w:tcPr>
            <w:tcW w:w="3240" w:type="dxa"/>
            <w:shd w:val="clear" w:color="auto" w:fill="auto"/>
          </w:tcPr>
          <w:p w14:paraId="66DE6952" w14:textId="77777777" w:rsidR="0051020D" w:rsidRPr="00A1115A" w:rsidRDefault="0051020D" w:rsidP="00A45633">
            <w:pPr>
              <w:pStyle w:val="TAH"/>
            </w:pPr>
            <w:r>
              <w:rPr>
                <w:b w:val="0"/>
                <w:bCs/>
                <w:szCs w:val="18"/>
              </w:rPr>
              <w:t>Non-contiguous sub-band RB sets</w:t>
            </w:r>
          </w:p>
        </w:tc>
        <w:tc>
          <w:tcPr>
            <w:tcW w:w="1395" w:type="dxa"/>
            <w:vAlign w:val="center"/>
          </w:tcPr>
          <w:p w14:paraId="7D7B5F41"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0102331C"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C6F5B44"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670D0BFB"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3A14E7F6" w14:textId="77777777" w:rsidTr="00A45633">
        <w:trPr>
          <w:trHeight w:val="237"/>
          <w:jc w:val="center"/>
        </w:trPr>
        <w:tc>
          <w:tcPr>
            <w:tcW w:w="8910" w:type="dxa"/>
            <w:gridSpan w:val="5"/>
            <w:shd w:val="clear" w:color="auto" w:fill="auto"/>
          </w:tcPr>
          <w:p w14:paraId="3A9D2804" w14:textId="77777777" w:rsidR="0051020D" w:rsidRPr="00625CE6" w:rsidRDefault="0051020D" w:rsidP="00A45633">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4F139F49" w14:textId="77777777" w:rsidR="0051020D" w:rsidRDefault="0051020D" w:rsidP="0051020D">
      <w:pPr>
        <w:pStyle w:val="BodyText"/>
      </w:pPr>
    </w:p>
    <w:p w14:paraId="3ED281F8"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 xml:space="preserve">51 :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6C3E3F93" w14:textId="77777777" w:rsidTr="00A45633">
        <w:trPr>
          <w:trHeight w:val="237"/>
          <w:jc w:val="center"/>
        </w:trPr>
        <w:tc>
          <w:tcPr>
            <w:tcW w:w="3240" w:type="dxa"/>
            <w:vMerge w:val="restart"/>
            <w:shd w:val="clear" w:color="auto" w:fill="auto"/>
          </w:tcPr>
          <w:p w14:paraId="2CD0E7C1" w14:textId="77777777" w:rsidR="0051020D" w:rsidRPr="00A1115A" w:rsidRDefault="0051020D" w:rsidP="00A45633">
            <w:pPr>
              <w:pStyle w:val="TAH"/>
            </w:pPr>
          </w:p>
        </w:tc>
        <w:tc>
          <w:tcPr>
            <w:tcW w:w="5670" w:type="dxa"/>
            <w:gridSpan w:val="4"/>
          </w:tcPr>
          <w:p w14:paraId="655796BA" w14:textId="77777777" w:rsidR="0051020D" w:rsidRPr="00A1115A" w:rsidRDefault="0051020D" w:rsidP="00A45633">
            <w:pPr>
              <w:pStyle w:val="TAH"/>
            </w:pPr>
            <w:r w:rsidRPr="00A1115A">
              <w:t>RB Allocation</w:t>
            </w:r>
          </w:p>
        </w:tc>
      </w:tr>
      <w:tr w:rsidR="0051020D" w:rsidRPr="00D70CD0" w14:paraId="41CCE788" w14:textId="77777777" w:rsidTr="00A45633">
        <w:trPr>
          <w:trHeight w:val="237"/>
          <w:jc w:val="center"/>
        </w:trPr>
        <w:tc>
          <w:tcPr>
            <w:tcW w:w="3240" w:type="dxa"/>
            <w:vMerge/>
            <w:shd w:val="clear" w:color="auto" w:fill="auto"/>
          </w:tcPr>
          <w:p w14:paraId="2B19DAB9" w14:textId="77777777" w:rsidR="0051020D" w:rsidRPr="00A1115A" w:rsidRDefault="0051020D" w:rsidP="00A45633">
            <w:pPr>
              <w:pStyle w:val="TAH"/>
            </w:pPr>
          </w:p>
        </w:tc>
        <w:tc>
          <w:tcPr>
            <w:tcW w:w="2790" w:type="dxa"/>
            <w:gridSpan w:val="2"/>
          </w:tcPr>
          <w:p w14:paraId="19E8A97A"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BA5EA0"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129ECB93" w14:textId="77777777" w:rsidTr="00A45633">
        <w:trPr>
          <w:trHeight w:val="237"/>
          <w:jc w:val="center"/>
        </w:trPr>
        <w:tc>
          <w:tcPr>
            <w:tcW w:w="3240" w:type="dxa"/>
            <w:shd w:val="clear" w:color="auto" w:fill="auto"/>
          </w:tcPr>
          <w:p w14:paraId="6CDB2A37"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2EEF69B5"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31B7039F"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5512AD72" w14:textId="77777777" w:rsidR="0051020D" w:rsidRDefault="0051020D" w:rsidP="00A45633">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894E194"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5102040B" w14:textId="77777777" w:rsidTr="00A45633">
        <w:trPr>
          <w:trHeight w:val="237"/>
          <w:jc w:val="center"/>
        </w:trPr>
        <w:tc>
          <w:tcPr>
            <w:tcW w:w="3240" w:type="dxa"/>
            <w:shd w:val="clear" w:color="auto" w:fill="auto"/>
          </w:tcPr>
          <w:p w14:paraId="70F493F3" w14:textId="77777777" w:rsidR="0051020D" w:rsidRPr="00A1115A" w:rsidRDefault="0051020D" w:rsidP="00A45633">
            <w:pPr>
              <w:pStyle w:val="TAH"/>
            </w:pPr>
            <w:r>
              <w:rPr>
                <w:b w:val="0"/>
                <w:bCs/>
                <w:szCs w:val="18"/>
              </w:rPr>
              <w:t>Contiguous/Non-contiguous sub-band RB sets</w:t>
            </w:r>
          </w:p>
        </w:tc>
        <w:tc>
          <w:tcPr>
            <w:tcW w:w="1395" w:type="dxa"/>
            <w:vAlign w:val="center"/>
          </w:tcPr>
          <w:p w14:paraId="71DCD167"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3F5A4DA3"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06612B61"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8C9CE73" w14:textId="77777777" w:rsidR="0051020D" w:rsidRPr="00625CE6" w:rsidRDefault="0051020D" w:rsidP="00A45633">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29D70A49" w14:textId="77777777" w:rsidTr="00A45633">
        <w:trPr>
          <w:trHeight w:val="237"/>
          <w:jc w:val="center"/>
        </w:trPr>
        <w:tc>
          <w:tcPr>
            <w:tcW w:w="8910" w:type="dxa"/>
            <w:gridSpan w:val="5"/>
            <w:shd w:val="clear" w:color="auto" w:fill="auto"/>
          </w:tcPr>
          <w:p w14:paraId="5561F3E9" w14:textId="77777777" w:rsidR="0051020D" w:rsidRPr="00625CE6" w:rsidRDefault="0051020D" w:rsidP="00A45633">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9B267CA" w14:textId="77777777" w:rsidR="0051020D" w:rsidRDefault="0051020D" w:rsidP="0051020D">
      <w:pPr>
        <w:spacing w:after="120"/>
      </w:pPr>
    </w:p>
    <w:p w14:paraId="21AB9EFB" w14:textId="7E021167" w:rsidR="0051020D" w:rsidRPr="000C68ED" w:rsidRDefault="0051020D" w:rsidP="0051020D">
      <w:pPr>
        <w:pStyle w:val="Heading2"/>
        <w:numPr>
          <w:ilvl w:val="0"/>
          <w:numId w:val="0"/>
        </w:numPr>
        <w:ind w:left="851" w:hanging="851"/>
        <w:rPr>
          <w:sz w:val="24"/>
          <w:lang w:val="en-US"/>
        </w:rPr>
      </w:pPr>
      <w:r w:rsidRPr="000C68ED">
        <w:rPr>
          <w:sz w:val="24"/>
          <w:lang w:val="en-US"/>
        </w:rPr>
        <w:lastRenderedPageBreak/>
        <w:t xml:space="preserve">SL-U S-SSB </w:t>
      </w:r>
      <w:r>
        <w:rPr>
          <w:sz w:val="24"/>
          <w:lang w:val="en-US"/>
        </w:rPr>
        <w:t>A-</w:t>
      </w:r>
      <w:r w:rsidRPr="000C68ED">
        <w:rPr>
          <w:sz w:val="24"/>
          <w:lang w:val="en-US"/>
        </w:rPr>
        <w:t>MPR</w:t>
      </w:r>
    </w:p>
    <w:p w14:paraId="14AE635C" w14:textId="53114200" w:rsidR="0051020D" w:rsidRPr="0051020D" w:rsidRDefault="0051020D" w:rsidP="0051020D">
      <w:pPr>
        <w:pStyle w:val="Heading4"/>
        <w:rPr>
          <w:b w:val="0"/>
          <w:lang w:val="en-US"/>
        </w:rPr>
      </w:pPr>
      <w:r>
        <w:rPr>
          <w:lang w:val="en-US"/>
        </w:rPr>
        <w:t xml:space="preserve">Proposal </w:t>
      </w:r>
      <w:r w:rsidR="00030E05">
        <w:rPr>
          <w:lang w:val="en-US"/>
        </w:rPr>
        <w:t>21</w:t>
      </w:r>
      <w:r>
        <w:rPr>
          <w:lang w:val="en-US"/>
        </w:rPr>
        <w:t xml:space="preserve">: </w:t>
      </w:r>
      <w:r w:rsidRPr="0051020D">
        <w:rPr>
          <w:b w:val="0"/>
          <w:lang w:val="en-US"/>
        </w:rPr>
        <w:t xml:space="preserve">For SL-U NS_31 S-SSB A-MPR, consider Table 2-54 or Table 2-55 for SL-U UE power class 5. </w:t>
      </w:r>
    </w:p>
    <w:p w14:paraId="4CAB6D6E"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54:</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1806BAE0" w14:textId="77777777" w:rsidTr="00A45633">
        <w:trPr>
          <w:trHeight w:val="237"/>
          <w:jc w:val="center"/>
        </w:trPr>
        <w:tc>
          <w:tcPr>
            <w:tcW w:w="3240" w:type="dxa"/>
            <w:vMerge w:val="restart"/>
            <w:shd w:val="clear" w:color="auto" w:fill="auto"/>
          </w:tcPr>
          <w:p w14:paraId="67920354" w14:textId="77777777" w:rsidR="0051020D" w:rsidRPr="00A1115A" w:rsidRDefault="0051020D" w:rsidP="00A45633">
            <w:pPr>
              <w:pStyle w:val="TAH"/>
            </w:pPr>
          </w:p>
        </w:tc>
        <w:tc>
          <w:tcPr>
            <w:tcW w:w="5670" w:type="dxa"/>
            <w:gridSpan w:val="4"/>
          </w:tcPr>
          <w:p w14:paraId="67969CB5" w14:textId="77777777" w:rsidR="0051020D" w:rsidRPr="00A1115A" w:rsidRDefault="0051020D" w:rsidP="00A45633">
            <w:pPr>
              <w:pStyle w:val="TAH"/>
            </w:pPr>
            <w:r w:rsidRPr="00A1115A">
              <w:t>RB Allocation</w:t>
            </w:r>
            <w:r>
              <w:t xml:space="preserve"> </w:t>
            </w:r>
          </w:p>
        </w:tc>
      </w:tr>
      <w:tr w:rsidR="0051020D" w:rsidRPr="00D70CD0" w14:paraId="03D09497" w14:textId="77777777" w:rsidTr="00A45633">
        <w:trPr>
          <w:trHeight w:val="237"/>
          <w:jc w:val="center"/>
        </w:trPr>
        <w:tc>
          <w:tcPr>
            <w:tcW w:w="3240" w:type="dxa"/>
            <w:vMerge/>
            <w:shd w:val="clear" w:color="auto" w:fill="auto"/>
          </w:tcPr>
          <w:p w14:paraId="553BE529" w14:textId="77777777" w:rsidR="0051020D" w:rsidRPr="00A1115A" w:rsidRDefault="0051020D" w:rsidP="00A45633">
            <w:pPr>
              <w:pStyle w:val="TAH"/>
            </w:pPr>
          </w:p>
        </w:tc>
        <w:tc>
          <w:tcPr>
            <w:tcW w:w="2790" w:type="dxa"/>
            <w:gridSpan w:val="2"/>
          </w:tcPr>
          <w:p w14:paraId="75D3422A"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49E3128"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010F8C22" w14:textId="77777777" w:rsidTr="00A45633">
        <w:trPr>
          <w:trHeight w:val="237"/>
          <w:jc w:val="center"/>
        </w:trPr>
        <w:tc>
          <w:tcPr>
            <w:tcW w:w="3240" w:type="dxa"/>
            <w:shd w:val="clear" w:color="auto" w:fill="auto"/>
          </w:tcPr>
          <w:p w14:paraId="73E11C26"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1E01DFF5"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48F9811C"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26DAF779" w14:textId="77777777" w:rsidR="0051020D" w:rsidRDefault="0051020D" w:rsidP="00A45633">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954B0CD"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48020551" w14:textId="77777777" w:rsidTr="00A45633">
        <w:trPr>
          <w:trHeight w:val="237"/>
          <w:jc w:val="center"/>
        </w:trPr>
        <w:tc>
          <w:tcPr>
            <w:tcW w:w="3240" w:type="dxa"/>
            <w:shd w:val="clear" w:color="auto" w:fill="auto"/>
          </w:tcPr>
          <w:p w14:paraId="4C7F97CB" w14:textId="77777777" w:rsidR="0051020D" w:rsidRPr="00A1115A" w:rsidRDefault="0051020D" w:rsidP="00A45633">
            <w:pPr>
              <w:pStyle w:val="TAH"/>
            </w:pPr>
            <w:r>
              <w:rPr>
                <w:b w:val="0"/>
                <w:bCs/>
                <w:szCs w:val="18"/>
              </w:rPr>
              <w:t>Contiguous sub-band RB sets</w:t>
            </w:r>
          </w:p>
        </w:tc>
        <w:tc>
          <w:tcPr>
            <w:tcW w:w="1395" w:type="dxa"/>
            <w:vAlign w:val="center"/>
          </w:tcPr>
          <w:p w14:paraId="55EF1D5D" w14:textId="77777777" w:rsidR="0051020D" w:rsidRPr="00625CE6" w:rsidRDefault="0051020D" w:rsidP="00A45633">
            <w:pPr>
              <w:pStyle w:val="TAH"/>
              <w:rPr>
                <w:b w:val="0"/>
                <w:bCs/>
                <w:szCs w:val="18"/>
              </w:rPr>
            </w:pPr>
            <w:r w:rsidRPr="008D381B">
              <w:rPr>
                <w:rFonts w:cs="Arial"/>
                <w:b w:val="0"/>
              </w:rPr>
              <w:t xml:space="preserve">≤ </w:t>
            </w:r>
            <w:r>
              <w:rPr>
                <w:b w:val="0"/>
                <w:bCs/>
                <w:szCs w:val="18"/>
              </w:rPr>
              <w:t>13.5</w:t>
            </w:r>
          </w:p>
        </w:tc>
        <w:tc>
          <w:tcPr>
            <w:tcW w:w="1395" w:type="dxa"/>
            <w:vAlign w:val="center"/>
          </w:tcPr>
          <w:p w14:paraId="51465D30"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1371E391"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1333DF16"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r>
      <w:tr w:rsidR="0051020D" w:rsidRPr="00D70CD0" w14:paraId="03762BC9" w14:textId="77777777" w:rsidTr="00A45633">
        <w:trPr>
          <w:trHeight w:val="237"/>
          <w:jc w:val="center"/>
        </w:trPr>
        <w:tc>
          <w:tcPr>
            <w:tcW w:w="3240" w:type="dxa"/>
            <w:shd w:val="clear" w:color="auto" w:fill="auto"/>
          </w:tcPr>
          <w:p w14:paraId="1092C25B" w14:textId="77777777" w:rsidR="0051020D" w:rsidRPr="00A1115A" w:rsidRDefault="0051020D" w:rsidP="00A45633">
            <w:pPr>
              <w:pStyle w:val="TAH"/>
            </w:pPr>
            <w:r>
              <w:rPr>
                <w:b w:val="0"/>
                <w:bCs/>
                <w:szCs w:val="18"/>
              </w:rPr>
              <w:t>Non-contiguous sub-band RB sets</w:t>
            </w:r>
          </w:p>
        </w:tc>
        <w:tc>
          <w:tcPr>
            <w:tcW w:w="1395" w:type="dxa"/>
            <w:vAlign w:val="center"/>
          </w:tcPr>
          <w:p w14:paraId="6936CCF0" w14:textId="77777777" w:rsidR="0051020D" w:rsidRPr="00625CE6" w:rsidRDefault="0051020D" w:rsidP="00A45633">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7660EFA5"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7FD692AF"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65C64C9E" w14:textId="77777777" w:rsidR="0051020D" w:rsidRPr="00625CE6" w:rsidRDefault="0051020D" w:rsidP="00A45633">
            <w:pPr>
              <w:pStyle w:val="TAH"/>
              <w:rPr>
                <w:b w:val="0"/>
                <w:bCs/>
                <w:szCs w:val="18"/>
              </w:rPr>
            </w:pPr>
            <w:r w:rsidRPr="008D381B">
              <w:rPr>
                <w:rFonts w:cs="Arial"/>
                <w:b w:val="0"/>
              </w:rPr>
              <w:t xml:space="preserve">≤ </w:t>
            </w:r>
            <w:r>
              <w:rPr>
                <w:rFonts w:cs="Arial"/>
                <w:b w:val="0"/>
              </w:rPr>
              <w:t>9.0</w:t>
            </w:r>
          </w:p>
        </w:tc>
      </w:tr>
      <w:tr w:rsidR="0051020D" w:rsidRPr="00D70CD0" w14:paraId="019B2BD1" w14:textId="77777777" w:rsidTr="00A45633">
        <w:trPr>
          <w:trHeight w:val="237"/>
          <w:jc w:val="center"/>
        </w:trPr>
        <w:tc>
          <w:tcPr>
            <w:tcW w:w="8910" w:type="dxa"/>
            <w:gridSpan w:val="5"/>
            <w:shd w:val="clear" w:color="auto" w:fill="auto"/>
          </w:tcPr>
          <w:p w14:paraId="677A5E16" w14:textId="77777777" w:rsidR="0051020D" w:rsidRPr="007917A1" w:rsidRDefault="0051020D" w:rsidP="00A45633">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5C78684D" w14:textId="77777777" w:rsidR="0051020D" w:rsidRDefault="0051020D" w:rsidP="00A45633">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12464AE9" w14:textId="77777777" w:rsidR="0051020D" w:rsidRPr="000C68ED" w:rsidRDefault="0051020D" w:rsidP="00A45633">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2DB48691" w14:textId="77777777" w:rsidR="0051020D" w:rsidRPr="009F6531" w:rsidRDefault="0051020D" w:rsidP="00A45633">
            <w:pPr>
              <w:pStyle w:val="FL"/>
              <w:jc w:val="left"/>
              <w:rPr>
                <w:rFonts w:cs="Arial"/>
                <w:b w:val="0"/>
                <w:lang w:val="en-US"/>
              </w:rPr>
            </w:pPr>
          </w:p>
        </w:tc>
      </w:tr>
    </w:tbl>
    <w:p w14:paraId="38EC9AD0" w14:textId="77777777" w:rsidR="0051020D" w:rsidRDefault="0051020D" w:rsidP="0051020D">
      <w:pPr>
        <w:pStyle w:val="BodyText"/>
        <w:rPr>
          <w:lang w:val="en-US"/>
        </w:rPr>
      </w:pPr>
    </w:p>
    <w:p w14:paraId="67FBE5A4"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4FB591D4" w14:textId="77777777" w:rsidTr="00A45633">
        <w:trPr>
          <w:trHeight w:val="237"/>
          <w:jc w:val="center"/>
        </w:trPr>
        <w:tc>
          <w:tcPr>
            <w:tcW w:w="3240" w:type="dxa"/>
            <w:vMerge w:val="restart"/>
            <w:shd w:val="clear" w:color="auto" w:fill="auto"/>
          </w:tcPr>
          <w:p w14:paraId="45A5C634" w14:textId="77777777" w:rsidR="0051020D" w:rsidRPr="00A1115A" w:rsidRDefault="0051020D" w:rsidP="00A45633">
            <w:pPr>
              <w:pStyle w:val="TAH"/>
            </w:pPr>
          </w:p>
        </w:tc>
        <w:tc>
          <w:tcPr>
            <w:tcW w:w="5670" w:type="dxa"/>
            <w:gridSpan w:val="4"/>
          </w:tcPr>
          <w:p w14:paraId="03B19BE0" w14:textId="77777777" w:rsidR="0051020D" w:rsidRPr="00A1115A" w:rsidRDefault="0051020D" w:rsidP="00A45633">
            <w:pPr>
              <w:pStyle w:val="TAH"/>
            </w:pPr>
            <w:r w:rsidRPr="00A1115A">
              <w:t>RB Allocation</w:t>
            </w:r>
            <w:r>
              <w:t xml:space="preserve"> </w:t>
            </w:r>
          </w:p>
        </w:tc>
      </w:tr>
      <w:tr w:rsidR="0051020D" w:rsidRPr="00D70CD0" w14:paraId="675802B6" w14:textId="77777777" w:rsidTr="00A45633">
        <w:trPr>
          <w:trHeight w:val="237"/>
          <w:jc w:val="center"/>
        </w:trPr>
        <w:tc>
          <w:tcPr>
            <w:tcW w:w="3240" w:type="dxa"/>
            <w:vMerge/>
            <w:shd w:val="clear" w:color="auto" w:fill="auto"/>
          </w:tcPr>
          <w:p w14:paraId="03A8475D" w14:textId="77777777" w:rsidR="0051020D" w:rsidRPr="00A1115A" w:rsidRDefault="0051020D" w:rsidP="00A45633">
            <w:pPr>
              <w:pStyle w:val="TAH"/>
            </w:pPr>
          </w:p>
        </w:tc>
        <w:tc>
          <w:tcPr>
            <w:tcW w:w="2790" w:type="dxa"/>
            <w:gridSpan w:val="2"/>
          </w:tcPr>
          <w:p w14:paraId="69C669FD"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BDCF961"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67A7A28" w14:textId="77777777" w:rsidTr="00A45633">
        <w:trPr>
          <w:trHeight w:val="237"/>
          <w:jc w:val="center"/>
        </w:trPr>
        <w:tc>
          <w:tcPr>
            <w:tcW w:w="3240" w:type="dxa"/>
            <w:shd w:val="clear" w:color="auto" w:fill="auto"/>
          </w:tcPr>
          <w:p w14:paraId="366CDF5A"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09C1545E"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8CE575D"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7EFA73FB" w14:textId="77777777" w:rsidR="0051020D" w:rsidRDefault="0051020D" w:rsidP="00A45633">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9406548"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6783D1C2" w14:textId="77777777" w:rsidTr="00A45633">
        <w:trPr>
          <w:trHeight w:val="237"/>
          <w:jc w:val="center"/>
        </w:trPr>
        <w:tc>
          <w:tcPr>
            <w:tcW w:w="3240" w:type="dxa"/>
            <w:shd w:val="clear" w:color="auto" w:fill="auto"/>
          </w:tcPr>
          <w:p w14:paraId="03AD4C2B" w14:textId="77777777" w:rsidR="0051020D" w:rsidRPr="00A1115A" w:rsidRDefault="0051020D" w:rsidP="00A45633">
            <w:pPr>
              <w:pStyle w:val="TAH"/>
            </w:pPr>
            <w:r>
              <w:rPr>
                <w:b w:val="0"/>
                <w:bCs/>
                <w:szCs w:val="18"/>
              </w:rPr>
              <w:t>Contiguous/Non-contiguous sub-band RB sets</w:t>
            </w:r>
          </w:p>
        </w:tc>
        <w:tc>
          <w:tcPr>
            <w:tcW w:w="1395" w:type="dxa"/>
            <w:vAlign w:val="center"/>
          </w:tcPr>
          <w:p w14:paraId="2A4FB5DC" w14:textId="77777777" w:rsidR="0051020D" w:rsidRPr="00625CE6" w:rsidRDefault="0051020D" w:rsidP="00A45633">
            <w:pPr>
              <w:pStyle w:val="TAH"/>
              <w:rPr>
                <w:b w:val="0"/>
                <w:bCs/>
                <w:szCs w:val="18"/>
              </w:rPr>
            </w:pPr>
            <w:r w:rsidRPr="008D381B">
              <w:rPr>
                <w:rFonts w:cs="Arial"/>
                <w:b w:val="0"/>
              </w:rPr>
              <w:t xml:space="preserve">≤ </w:t>
            </w:r>
            <w:r>
              <w:rPr>
                <w:b w:val="0"/>
                <w:bCs/>
                <w:szCs w:val="18"/>
              </w:rPr>
              <w:t>13.5</w:t>
            </w:r>
          </w:p>
        </w:tc>
        <w:tc>
          <w:tcPr>
            <w:tcW w:w="1395" w:type="dxa"/>
            <w:vAlign w:val="center"/>
          </w:tcPr>
          <w:p w14:paraId="4F008127"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616792E7"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5D7B8AAC"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r>
      <w:tr w:rsidR="0051020D" w:rsidRPr="00D70CD0" w14:paraId="3762A779" w14:textId="77777777" w:rsidTr="00A45633">
        <w:trPr>
          <w:trHeight w:val="237"/>
          <w:jc w:val="center"/>
        </w:trPr>
        <w:tc>
          <w:tcPr>
            <w:tcW w:w="8910" w:type="dxa"/>
            <w:gridSpan w:val="5"/>
            <w:shd w:val="clear" w:color="auto" w:fill="auto"/>
          </w:tcPr>
          <w:p w14:paraId="4712E12F" w14:textId="77777777" w:rsidR="0051020D" w:rsidRPr="007917A1" w:rsidRDefault="0051020D" w:rsidP="00A45633">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A559C85" w14:textId="77777777" w:rsidR="0051020D" w:rsidRDefault="0051020D" w:rsidP="00A45633">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016268FF" w14:textId="77777777" w:rsidR="0051020D" w:rsidRPr="009F6531" w:rsidRDefault="0051020D" w:rsidP="00A45633">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705D0F1" w14:textId="77777777" w:rsidR="009F1C9E" w:rsidRPr="0051020D" w:rsidRDefault="009F1C9E" w:rsidP="009F1C9E">
      <w:pPr>
        <w:spacing w:after="120"/>
      </w:pPr>
    </w:p>
    <w:p w14:paraId="62C8E7FD" w14:textId="581DCAEC" w:rsidR="0051020D" w:rsidRPr="0051020D" w:rsidRDefault="0051020D" w:rsidP="0051020D">
      <w:pPr>
        <w:pStyle w:val="Heading4"/>
        <w:rPr>
          <w:b w:val="0"/>
          <w:lang w:val="en-US"/>
        </w:rPr>
      </w:pPr>
      <w:r>
        <w:rPr>
          <w:lang w:val="en-US"/>
        </w:rPr>
        <w:t xml:space="preserve">Proposal </w:t>
      </w:r>
      <w:r w:rsidR="00030E05">
        <w:rPr>
          <w:lang w:val="en-US"/>
        </w:rPr>
        <w:t>22</w:t>
      </w:r>
      <w:r>
        <w:rPr>
          <w:lang w:val="en-US"/>
        </w:rPr>
        <w:t xml:space="preserve">: </w:t>
      </w:r>
      <w:r w:rsidRPr="0051020D">
        <w:rPr>
          <w:b w:val="0"/>
          <w:lang w:val="en-US"/>
        </w:rPr>
        <w:t xml:space="preserve">For SL-U NS_53 S-SSB MPR, consider Table 2-58 or Table 2-59 for SL-U UE power class 5. </w:t>
      </w:r>
    </w:p>
    <w:p w14:paraId="38CEC93A"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58:</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C095931" w14:textId="77777777" w:rsidTr="00A45633">
        <w:trPr>
          <w:trHeight w:val="237"/>
          <w:jc w:val="center"/>
        </w:trPr>
        <w:tc>
          <w:tcPr>
            <w:tcW w:w="1797" w:type="dxa"/>
            <w:vMerge w:val="restart"/>
            <w:tcBorders>
              <w:top w:val="single" w:sz="4" w:space="0" w:color="auto"/>
            </w:tcBorders>
            <w:shd w:val="clear" w:color="auto" w:fill="auto"/>
          </w:tcPr>
          <w:p w14:paraId="700A9321"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60BB49C1"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66BD60B3" w14:textId="77777777" w:rsidTr="00A45633">
        <w:trPr>
          <w:trHeight w:val="237"/>
          <w:jc w:val="center"/>
        </w:trPr>
        <w:tc>
          <w:tcPr>
            <w:tcW w:w="1797" w:type="dxa"/>
            <w:vMerge/>
            <w:shd w:val="clear" w:color="auto" w:fill="auto"/>
          </w:tcPr>
          <w:p w14:paraId="5DAF6BBD" w14:textId="77777777" w:rsidR="0051020D" w:rsidRPr="00A1115A" w:rsidRDefault="0051020D" w:rsidP="00A45633">
            <w:pPr>
              <w:pStyle w:val="TAH"/>
            </w:pPr>
          </w:p>
        </w:tc>
        <w:tc>
          <w:tcPr>
            <w:tcW w:w="1700" w:type="dxa"/>
            <w:gridSpan w:val="2"/>
          </w:tcPr>
          <w:p w14:paraId="2DC521AE"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637" w:type="dxa"/>
            <w:gridSpan w:val="2"/>
          </w:tcPr>
          <w:p w14:paraId="7EA9D8E3" w14:textId="77777777" w:rsidR="0051020D" w:rsidRPr="00A1115A" w:rsidRDefault="0051020D" w:rsidP="00A45633">
            <w:pPr>
              <w:pStyle w:val="TAH"/>
            </w:pPr>
            <w:r>
              <w:rPr>
                <w:rFonts w:eastAsiaTheme="minorEastAsia" w:hint="eastAsia"/>
                <w:lang w:eastAsia="ko-KR"/>
              </w:rPr>
              <w:t>40MHz</w:t>
            </w:r>
          </w:p>
        </w:tc>
        <w:tc>
          <w:tcPr>
            <w:tcW w:w="1700" w:type="dxa"/>
            <w:gridSpan w:val="2"/>
          </w:tcPr>
          <w:p w14:paraId="54F28402" w14:textId="77777777" w:rsidR="0051020D" w:rsidRPr="00A1115A" w:rsidRDefault="0051020D" w:rsidP="00A45633">
            <w:pPr>
              <w:pStyle w:val="TAH"/>
            </w:pPr>
            <w:r>
              <w:rPr>
                <w:rFonts w:eastAsiaTheme="minorEastAsia" w:hint="eastAsia"/>
                <w:lang w:eastAsia="ko-KR"/>
              </w:rPr>
              <w:t>60MHz</w:t>
            </w:r>
          </w:p>
        </w:tc>
        <w:tc>
          <w:tcPr>
            <w:tcW w:w="1700" w:type="dxa"/>
            <w:gridSpan w:val="2"/>
          </w:tcPr>
          <w:p w14:paraId="76BF3131" w14:textId="77777777" w:rsidR="0051020D" w:rsidRPr="00A1115A" w:rsidRDefault="0051020D" w:rsidP="00A45633">
            <w:pPr>
              <w:pStyle w:val="TAH"/>
            </w:pPr>
            <w:r>
              <w:rPr>
                <w:rFonts w:eastAsiaTheme="minorEastAsia" w:hint="eastAsia"/>
                <w:lang w:eastAsia="ko-KR"/>
              </w:rPr>
              <w:t>80MHz</w:t>
            </w:r>
          </w:p>
        </w:tc>
        <w:tc>
          <w:tcPr>
            <w:tcW w:w="1737" w:type="dxa"/>
            <w:gridSpan w:val="2"/>
          </w:tcPr>
          <w:p w14:paraId="1FCF174B"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577B5A60" w14:textId="77777777" w:rsidTr="00A45633">
        <w:trPr>
          <w:trHeight w:val="237"/>
          <w:jc w:val="center"/>
        </w:trPr>
        <w:tc>
          <w:tcPr>
            <w:tcW w:w="1797" w:type="dxa"/>
            <w:shd w:val="clear" w:color="auto" w:fill="auto"/>
          </w:tcPr>
          <w:p w14:paraId="0A33A5AC"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850" w:type="dxa"/>
          </w:tcPr>
          <w:p w14:paraId="7A676783"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6BFAF6FC" w14:textId="77777777" w:rsidR="0051020D" w:rsidRPr="00A1115A" w:rsidRDefault="0051020D" w:rsidP="00A45633">
            <w:pPr>
              <w:pStyle w:val="TAH"/>
            </w:pPr>
            <w:r>
              <w:rPr>
                <w:rFonts w:eastAsiaTheme="minorEastAsia" w:hint="eastAsia"/>
                <w:lang w:eastAsia="ko-KR"/>
              </w:rPr>
              <w:t>2</w:t>
            </w:r>
          </w:p>
        </w:tc>
        <w:tc>
          <w:tcPr>
            <w:tcW w:w="787" w:type="dxa"/>
          </w:tcPr>
          <w:p w14:paraId="15E21F0E"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ECE1928" w14:textId="77777777" w:rsidR="0051020D" w:rsidRPr="00A1115A" w:rsidRDefault="0051020D" w:rsidP="00A45633">
            <w:pPr>
              <w:pStyle w:val="TAH"/>
            </w:pPr>
            <w:r>
              <w:rPr>
                <w:rFonts w:eastAsiaTheme="minorEastAsia" w:hint="eastAsia"/>
                <w:lang w:eastAsia="ko-KR"/>
              </w:rPr>
              <w:t>2</w:t>
            </w:r>
          </w:p>
        </w:tc>
        <w:tc>
          <w:tcPr>
            <w:tcW w:w="850" w:type="dxa"/>
          </w:tcPr>
          <w:p w14:paraId="63A7C86E"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6C106F1" w14:textId="77777777" w:rsidR="0051020D" w:rsidRPr="00A1115A" w:rsidRDefault="0051020D" w:rsidP="00A45633">
            <w:pPr>
              <w:pStyle w:val="TAH"/>
            </w:pPr>
            <w:r>
              <w:rPr>
                <w:rFonts w:eastAsiaTheme="minorEastAsia" w:hint="eastAsia"/>
                <w:lang w:eastAsia="ko-KR"/>
              </w:rPr>
              <w:t>2</w:t>
            </w:r>
          </w:p>
        </w:tc>
        <w:tc>
          <w:tcPr>
            <w:tcW w:w="850" w:type="dxa"/>
          </w:tcPr>
          <w:p w14:paraId="2634235E"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93DA27E" w14:textId="77777777" w:rsidR="0051020D" w:rsidRPr="00A1115A" w:rsidRDefault="0051020D" w:rsidP="00A45633">
            <w:pPr>
              <w:pStyle w:val="TAH"/>
            </w:pPr>
            <w:r>
              <w:rPr>
                <w:rFonts w:eastAsiaTheme="minorEastAsia" w:hint="eastAsia"/>
                <w:lang w:eastAsia="ko-KR"/>
              </w:rPr>
              <w:t>2</w:t>
            </w:r>
          </w:p>
        </w:tc>
        <w:tc>
          <w:tcPr>
            <w:tcW w:w="887" w:type="dxa"/>
          </w:tcPr>
          <w:p w14:paraId="0C8F9158"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AC7A113" w14:textId="77777777" w:rsidR="0051020D" w:rsidRPr="00A1115A" w:rsidRDefault="0051020D" w:rsidP="00A45633">
            <w:pPr>
              <w:pStyle w:val="TAH"/>
            </w:pPr>
            <w:r>
              <w:rPr>
                <w:rFonts w:eastAsiaTheme="minorEastAsia" w:hint="eastAsia"/>
                <w:lang w:eastAsia="ko-KR"/>
              </w:rPr>
              <w:t>2</w:t>
            </w:r>
          </w:p>
        </w:tc>
      </w:tr>
      <w:tr w:rsidR="0051020D" w:rsidRPr="00765700" w14:paraId="5F915AB4" w14:textId="77777777" w:rsidTr="00A45633">
        <w:trPr>
          <w:trHeight w:val="20"/>
          <w:jc w:val="center"/>
        </w:trPr>
        <w:tc>
          <w:tcPr>
            <w:tcW w:w="1797" w:type="dxa"/>
          </w:tcPr>
          <w:p w14:paraId="3246F41C" w14:textId="77777777" w:rsidR="0051020D" w:rsidRPr="00A1115A" w:rsidRDefault="0051020D" w:rsidP="00A45633">
            <w:pPr>
              <w:pStyle w:val="FL"/>
              <w:spacing w:before="0" w:after="0"/>
              <w:rPr>
                <w:b w:val="0"/>
                <w:bCs/>
                <w:sz w:val="18"/>
                <w:szCs w:val="18"/>
              </w:rPr>
            </w:pPr>
            <w:r>
              <w:rPr>
                <w:b w:val="0"/>
                <w:bCs/>
                <w:sz w:val="18"/>
                <w:szCs w:val="18"/>
              </w:rPr>
              <w:t>Contiguous</w:t>
            </w:r>
          </w:p>
        </w:tc>
        <w:tc>
          <w:tcPr>
            <w:tcW w:w="850" w:type="dxa"/>
            <w:vAlign w:val="center"/>
          </w:tcPr>
          <w:p w14:paraId="670FAAD7"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5F19DDAF"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7E5A6BC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6DE565AA"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147A29C4"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2DA0F32F"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29E27A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5863A90D"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025935D6"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3730B9D"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6911D586" w14:textId="77777777" w:rsidTr="00A45633">
        <w:trPr>
          <w:trHeight w:val="20"/>
          <w:jc w:val="center"/>
        </w:trPr>
        <w:tc>
          <w:tcPr>
            <w:tcW w:w="1797" w:type="dxa"/>
          </w:tcPr>
          <w:p w14:paraId="6651A5F9" w14:textId="77777777" w:rsidR="0051020D" w:rsidRPr="00A1115A" w:rsidRDefault="0051020D" w:rsidP="00A45633">
            <w:pPr>
              <w:pStyle w:val="FL"/>
              <w:spacing w:before="0" w:after="0"/>
              <w:rPr>
                <w:b w:val="0"/>
                <w:bCs/>
                <w:sz w:val="18"/>
                <w:szCs w:val="18"/>
              </w:rPr>
            </w:pPr>
            <w:r>
              <w:rPr>
                <w:b w:val="0"/>
                <w:bCs/>
                <w:sz w:val="18"/>
                <w:szCs w:val="18"/>
              </w:rPr>
              <w:t>Non-contiguous</w:t>
            </w:r>
          </w:p>
        </w:tc>
        <w:tc>
          <w:tcPr>
            <w:tcW w:w="850" w:type="dxa"/>
            <w:vAlign w:val="center"/>
          </w:tcPr>
          <w:p w14:paraId="65592197"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850" w:type="dxa"/>
            <w:vAlign w:val="center"/>
          </w:tcPr>
          <w:p w14:paraId="276A796B"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787" w:type="dxa"/>
            <w:vAlign w:val="center"/>
          </w:tcPr>
          <w:p w14:paraId="3AC0D65D"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850" w:type="dxa"/>
            <w:vAlign w:val="center"/>
          </w:tcPr>
          <w:p w14:paraId="12EC751F"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850" w:type="dxa"/>
            <w:vAlign w:val="center"/>
          </w:tcPr>
          <w:p w14:paraId="1455D6BE"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3C1BFE8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8FF7FA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CD09C2F"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0A04763E"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6838E0B8"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51020D" w:rsidRPr="00765700" w14:paraId="38D8EB05" w14:textId="77777777" w:rsidTr="00A45633">
        <w:trPr>
          <w:trHeight w:val="20"/>
          <w:jc w:val="center"/>
        </w:trPr>
        <w:tc>
          <w:tcPr>
            <w:tcW w:w="10271" w:type="dxa"/>
            <w:gridSpan w:val="11"/>
          </w:tcPr>
          <w:p w14:paraId="6C3957FC"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EF1445F" w14:textId="77777777" w:rsidR="0051020D" w:rsidRPr="00565D70" w:rsidRDefault="0051020D" w:rsidP="00A45633">
            <w:pPr>
              <w:pStyle w:val="FL"/>
              <w:spacing w:before="0" w:after="0"/>
              <w:jc w:val="left"/>
              <w:rPr>
                <w:b w:val="0"/>
                <w:bCs/>
                <w:sz w:val="18"/>
                <w:szCs w:val="18"/>
              </w:rPr>
            </w:pPr>
          </w:p>
        </w:tc>
      </w:tr>
    </w:tbl>
    <w:p w14:paraId="74BCF80E" w14:textId="77777777" w:rsidR="0051020D" w:rsidRDefault="0051020D" w:rsidP="0051020D">
      <w:pPr>
        <w:pStyle w:val="BodyText"/>
        <w:rPr>
          <w:lang w:val="en-US"/>
        </w:rPr>
      </w:pPr>
    </w:p>
    <w:p w14:paraId="108517BE" w14:textId="77777777" w:rsidR="0051020D" w:rsidRDefault="0051020D" w:rsidP="0051020D">
      <w:pPr>
        <w:pStyle w:val="TH"/>
        <w:rPr>
          <w:rFonts w:ascii="Times New Roman" w:hAnsi="Times New Roman"/>
          <w:lang w:val="en-US"/>
        </w:rPr>
      </w:pPr>
      <w:r w:rsidRPr="00B5046B">
        <w:rPr>
          <w:rFonts w:ascii="Times New Roman" w:hAnsi="Times New Roman"/>
          <w:lang w:val="en-US"/>
        </w:rPr>
        <w:lastRenderedPageBreak/>
        <w:t>Table 2-</w:t>
      </w:r>
      <w:r>
        <w:rPr>
          <w:rFonts w:ascii="Times New Roman" w:hAnsi="Times New Roman"/>
          <w:lang w:val="en-US"/>
        </w:rPr>
        <w:t>59:</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472D00AF" w14:textId="77777777" w:rsidTr="00A45633">
        <w:trPr>
          <w:trHeight w:val="237"/>
          <w:jc w:val="center"/>
        </w:trPr>
        <w:tc>
          <w:tcPr>
            <w:tcW w:w="1797" w:type="dxa"/>
            <w:vMerge w:val="restart"/>
            <w:tcBorders>
              <w:top w:val="single" w:sz="4" w:space="0" w:color="auto"/>
            </w:tcBorders>
            <w:shd w:val="clear" w:color="auto" w:fill="auto"/>
          </w:tcPr>
          <w:p w14:paraId="5CEC81CE"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83C94FF"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46648A33" w14:textId="77777777" w:rsidTr="00A45633">
        <w:trPr>
          <w:trHeight w:val="237"/>
          <w:jc w:val="center"/>
        </w:trPr>
        <w:tc>
          <w:tcPr>
            <w:tcW w:w="1797" w:type="dxa"/>
            <w:vMerge/>
            <w:shd w:val="clear" w:color="auto" w:fill="auto"/>
          </w:tcPr>
          <w:p w14:paraId="248011C4" w14:textId="77777777" w:rsidR="0051020D" w:rsidRPr="00A1115A" w:rsidRDefault="0051020D" w:rsidP="00A45633">
            <w:pPr>
              <w:pStyle w:val="TAH"/>
            </w:pPr>
          </w:p>
        </w:tc>
        <w:tc>
          <w:tcPr>
            <w:tcW w:w="1700" w:type="dxa"/>
            <w:gridSpan w:val="2"/>
          </w:tcPr>
          <w:p w14:paraId="60365E06"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637" w:type="dxa"/>
            <w:gridSpan w:val="2"/>
          </w:tcPr>
          <w:p w14:paraId="20C1F382" w14:textId="77777777" w:rsidR="0051020D" w:rsidRPr="00A1115A" w:rsidRDefault="0051020D" w:rsidP="00A45633">
            <w:pPr>
              <w:pStyle w:val="TAH"/>
            </w:pPr>
            <w:r>
              <w:rPr>
                <w:rFonts w:eastAsiaTheme="minorEastAsia" w:hint="eastAsia"/>
                <w:lang w:eastAsia="ko-KR"/>
              </w:rPr>
              <w:t>40MHz</w:t>
            </w:r>
          </w:p>
        </w:tc>
        <w:tc>
          <w:tcPr>
            <w:tcW w:w="1700" w:type="dxa"/>
            <w:gridSpan w:val="2"/>
          </w:tcPr>
          <w:p w14:paraId="4BA78836" w14:textId="77777777" w:rsidR="0051020D" w:rsidRPr="00A1115A" w:rsidRDefault="0051020D" w:rsidP="00A45633">
            <w:pPr>
              <w:pStyle w:val="TAH"/>
            </w:pPr>
            <w:r>
              <w:rPr>
                <w:rFonts w:eastAsiaTheme="minorEastAsia" w:hint="eastAsia"/>
                <w:lang w:eastAsia="ko-KR"/>
              </w:rPr>
              <w:t>60MHz</w:t>
            </w:r>
          </w:p>
        </w:tc>
        <w:tc>
          <w:tcPr>
            <w:tcW w:w="1700" w:type="dxa"/>
            <w:gridSpan w:val="2"/>
          </w:tcPr>
          <w:p w14:paraId="75214C1E" w14:textId="77777777" w:rsidR="0051020D" w:rsidRPr="00A1115A" w:rsidRDefault="0051020D" w:rsidP="00A45633">
            <w:pPr>
              <w:pStyle w:val="TAH"/>
            </w:pPr>
            <w:r>
              <w:rPr>
                <w:rFonts w:eastAsiaTheme="minorEastAsia" w:hint="eastAsia"/>
                <w:lang w:eastAsia="ko-KR"/>
              </w:rPr>
              <w:t>80MHz</w:t>
            </w:r>
          </w:p>
        </w:tc>
        <w:tc>
          <w:tcPr>
            <w:tcW w:w="1737" w:type="dxa"/>
            <w:gridSpan w:val="2"/>
          </w:tcPr>
          <w:p w14:paraId="19720633"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2ADFDC33" w14:textId="77777777" w:rsidTr="00A45633">
        <w:trPr>
          <w:trHeight w:val="237"/>
          <w:jc w:val="center"/>
        </w:trPr>
        <w:tc>
          <w:tcPr>
            <w:tcW w:w="1797" w:type="dxa"/>
            <w:shd w:val="clear" w:color="auto" w:fill="auto"/>
          </w:tcPr>
          <w:p w14:paraId="1A169ECC"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850" w:type="dxa"/>
          </w:tcPr>
          <w:p w14:paraId="70D6AA89"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6592CF9" w14:textId="77777777" w:rsidR="0051020D" w:rsidRPr="00A1115A" w:rsidRDefault="0051020D" w:rsidP="00A45633">
            <w:pPr>
              <w:pStyle w:val="TAH"/>
            </w:pPr>
            <w:r>
              <w:rPr>
                <w:rFonts w:eastAsiaTheme="minorEastAsia" w:hint="eastAsia"/>
                <w:lang w:eastAsia="ko-KR"/>
              </w:rPr>
              <w:t>2</w:t>
            </w:r>
          </w:p>
        </w:tc>
        <w:tc>
          <w:tcPr>
            <w:tcW w:w="787" w:type="dxa"/>
          </w:tcPr>
          <w:p w14:paraId="561F392D"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6E162C5" w14:textId="77777777" w:rsidR="0051020D" w:rsidRPr="00A1115A" w:rsidRDefault="0051020D" w:rsidP="00A45633">
            <w:pPr>
              <w:pStyle w:val="TAH"/>
            </w:pPr>
            <w:r>
              <w:rPr>
                <w:rFonts w:eastAsiaTheme="minorEastAsia" w:hint="eastAsia"/>
                <w:lang w:eastAsia="ko-KR"/>
              </w:rPr>
              <w:t>2</w:t>
            </w:r>
          </w:p>
        </w:tc>
        <w:tc>
          <w:tcPr>
            <w:tcW w:w="850" w:type="dxa"/>
          </w:tcPr>
          <w:p w14:paraId="0F96D6DE"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8BDB813" w14:textId="77777777" w:rsidR="0051020D" w:rsidRPr="00A1115A" w:rsidRDefault="0051020D" w:rsidP="00A45633">
            <w:pPr>
              <w:pStyle w:val="TAH"/>
            </w:pPr>
            <w:r>
              <w:rPr>
                <w:rFonts w:eastAsiaTheme="minorEastAsia" w:hint="eastAsia"/>
                <w:lang w:eastAsia="ko-KR"/>
              </w:rPr>
              <w:t>2</w:t>
            </w:r>
          </w:p>
        </w:tc>
        <w:tc>
          <w:tcPr>
            <w:tcW w:w="850" w:type="dxa"/>
          </w:tcPr>
          <w:p w14:paraId="114B77F0"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744ED29" w14:textId="77777777" w:rsidR="0051020D" w:rsidRPr="00A1115A" w:rsidRDefault="0051020D" w:rsidP="00A45633">
            <w:pPr>
              <w:pStyle w:val="TAH"/>
            </w:pPr>
            <w:r>
              <w:rPr>
                <w:rFonts w:eastAsiaTheme="minorEastAsia" w:hint="eastAsia"/>
                <w:lang w:eastAsia="ko-KR"/>
              </w:rPr>
              <w:t>2</w:t>
            </w:r>
          </w:p>
        </w:tc>
        <w:tc>
          <w:tcPr>
            <w:tcW w:w="887" w:type="dxa"/>
          </w:tcPr>
          <w:p w14:paraId="4A4AEF7F"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7D2BE6B" w14:textId="77777777" w:rsidR="0051020D" w:rsidRPr="00A1115A" w:rsidRDefault="0051020D" w:rsidP="00A45633">
            <w:pPr>
              <w:pStyle w:val="TAH"/>
            </w:pPr>
            <w:r>
              <w:rPr>
                <w:rFonts w:eastAsiaTheme="minorEastAsia" w:hint="eastAsia"/>
                <w:lang w:eastAsia="ko-KR"/>
              </w:rPr>
              <w:t>2</w:t>
            </w:r>
          </w:p>
        </w:tc>
      </w:tr>
      <w:tr w:rsidR="0051020D" w:rsidRPr="00765700" w14:paraId="22AF7CBE" w14:textId="77777777" w:rsidTr="00A45633">
        <w:trPr>
          <w:trHeight w:val="20"/>
          <w:jc w:val="center"/>
        </w:trPr>
        <w:tc>
          <w:tcPr>
            <w:tcW w:w="1797" w:type="dxa"/>
          </w:tcPr>
          <w:p w14:paraId="690F5562" w14:textId="77777777" w:rsidR="0051020D" w:rsidRPr="00A1115A" w:rsidRDefault="0051020D" w:rsidP="00A45633">
            <w:pPr>
              <w:pStyle w:val="FL"/>
              <w:spacing w:before="0" w:after="0"/>
              <w:rPr>
                <w:b w:val="0"/>
                <w:bCs/>
                <w:sz w:val="18"/>
                <w:szCs w:val="18"/>
              </w:rPr>
            </w:pPr>
            <w:r>
              <w:rPr>
                <w:b w:val="0"/>
                <w:bCs/>
                <w:sz w:val="18"/>
                <w:szCs w:val="18"/>
              </w:rPr>
              <w:t>Contiguous/Non-contiguous</w:t>
            </w:r>
          </w:p>
        </w:tc>
        <w:tc>
          <w:tcPr>
            <w:tcW w:w="850" w:type="dxa"/>
            <w:vAlign w:val="center"/>
          </w:tcPr>
          <w:p w14:paraId="0C4B8E09"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4994A54B"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69606A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48A6820"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6CC9483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0E4A02E"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5DE1C6B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39918206"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1E35E4D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497E817"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244A211D" w14:textId="77777777" w:rsidTr="00A45633">
        <w:trPr>
          <w:trHeight w:val="20"/>
          <w:jc w:val="center"/>
        </w:trPr>
        <w:tc>
          <w:tcPr>
            <w:tcW w:w="10271" w:type="dxa"/>
            <w:gridSpan w:val="11"/>
          </w:tcPr>
          <w:p w14:paraId="41515C51"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94F5A5A" w14:textId="77777777" w:rsidR="0051020D" w:rsidRPr="00565D70" w:rsidRDefault="0051020D" w:rsidP="00A45633">
            <w:pPr>
              <w:pStyle w:val="FL"/>
              <w:spacing w:before="0" w:after="0"/>
              <w:jc w:val="left"/>
              <w:rPr>
                <w:b w:val="0"/>
                <w:bCs/>
                <w:sz w:val="18"/>
                <w:szCs w:val="18"/>
              </w:rPr>
            </w:pPr>
          </w:p>
        </w:tc>
      </w:tr>
    </w:tbl>
    <w:p w14:paraId="4AE51706" w14:textId="77777777" w:rsidR="0051020D" w:rsidRPr="00815316" w:rsidRDefault="0051020D" w:rsidP="0051020D"/>
    <w:p w14:paraId="29A64766" w14:textId="09FEA02C" w:rsidR="0051020D" w:rsidRPr="0051020D" w:rsidRDefault="0051020D" w:rsidP="0051020D">
      <w:pPr>
        <w:pStyle w:val="Heading4"/>
        <w:rPr>
          <w:b w:val="0"/>
          <w:lang w:val="en-US"/>
        </w:rPr>
      </w:pPr>
      <w:r>
        <w:rPr>
          <w:lang w:val="en-US"/>
        </w:rPr>
        <w:t xml:space="preserve">Proposal </w:t>
      </w:r>
      <w:r w:rsidR="00030E05">
        <w:rPr>
          <w:lang w:val="en-US"/>
        </w:rPr>
        <w:t>23</w:t>
      </w:r>
      <w:r>
        <w:rPr>
          <w:lang w:val="en-US"/>
        </w:rPr>
        <w:t xml:space="preserve">: </w:t>
      </w:r>
      <w:r w:rsidRPr="0051020D">
        <w:rPr>
          <w:b w:val="0"/>
          <w:lang w:val="en-US"/>
        </w:rPr>
        <w:t xml:space="preserve">For SL-U NS_58 S-SSB A-MPR, consider Table 2-62 or Table 2-63 for SL-U UE power class 5. </w:t>
      </w:r>
    </w:p>
    <w:p w14:paraId="6DAB872C"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53240867" w14:textId="77777777" w:rsidTr="00A45633">
        <w:trPr>
          <w:trHeight w:val="237"/>
          <w:jc w:val="center"/>
        </w:trPr>
        <w:tc>
          <w:tcPr>
            <w:tcW w:w="3240" w:type="dxa"/>
            <w:vMerge w:val="restart"/>
            <w:shd w:val="clear" w:color="auto" w:fill="auto"/>
          </w:tcPr>
          <w:p w14:paraId="686D94B9" w14:textId="77777777" w:rsidR="0051020D" w:rsidRPr="00A1115A" w:rsidRDefault="0051020D" w:rsidP="00A45633">
            <w:pPr>
              <w:pStyle w:val="TAH"/>
            </w:pPr>
          </w:p>
        </w:tc>
        <w:tc>
          <w:tcPr>
            <w:tcW w:w="5670" w:type="dxa"/>
            <w:gridSpan w:val="4"/>
          </w:tcPr>
          <w:p w14:paraId="4EEF7338" w14:textId="77777777" w:rsidR="0051020D" w:rsidRPr="00A1115A" w:rsidRDefault="0051020D" w:rsidP="00A45633">
            <w:pPr>
              <w:pStyle w:val="TAH"/>
            </w:pPr>
            <w:r w:rsidRPr="00A1115A">
              <w:t>RB Allocation</w:t>
            </w:r>
            <w:r>
              <w:t xml:space="preserve"> </w:t>
            </w:r>
          </w:p>
        </w:tc>
      </w:tr>
      <w:tr w:rsidR="0051020D" w:rsidRPr="00D70CD0" w14:paraId="41369FF0" w14:textId="77777777" w:rsidTr="00A45633">
        <w:trPr>
          <w:trHeight w:val="237"/>
          <w:jc w:val="center"/>
        </w:trPr>
        <w:tc>
          <w:tcPr>
            <w:tcW w:w="3240" w:type="dxa"/>
            <w:vMerge/>
            <w:shd w:val="clear" w:color="auto" w:fill="auto"/>
          </w:tcPr>
          <w:p w14:paraId="28634830" w14:textId="77777777" w:rsidR="0051020D" w:rsidRPr="00A1115A" w:rsidRDefault="0051020D" w:rsidP="00A45633">
            <w:pPr>
              <w:pStyle w:val="TAH"/>
            </w:pPr>
          </w:p>
        </w:tc>
        <w:tc>
          <w:tcPr>
            <w:tcW w:w="2790" w:type="dxa"/>
            <w:gridSpan w:val="2"/>
          </w:tcPr>
          <w:p w14:paraId="03D51B14"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17C863D"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9DCFB60" w14:textId="77777777" w:rsidTr="00A45633">
        <w:trPr>
          <w:trHeight w:val="237"/>
          <w:jc w:val="center"/>
        </w:trPr>
        <w:tc>
          <w:tcPr>
            <w:tcW w:w="3240" w:type="dxa"/>
            <w:shd w:val="clear" w:color="auto" w:fill="auto"/>
          </w:tcPr>
          <w:p w14:paraId="67A2827E"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6075007A"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03A026F5"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3203484A" w14:textId="77777777" w:rsidR="0051020D" w:rsidRDefault="0051020D" w:rsidP="00A45633">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2F91D11"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360D7933" w14:textId="77777777" w:rsidTr="00A45633">
        <w:trPr>
          <w:trHeight w:val="237"/>
          <w:jc w:val="center"/>
        </w:trPr>
        <w:tc>
          <w:tcPr>
            <w:tcW w:w="3240" w:type="dxa"/>
            <w:shd w:val="clear" w:color="auto" w:fill="auto"/>
          </w:tcPr>
          <w:p w14:paraId="5DA488C9" w14:textId="77777777" w:rsidR="0051020D" w:rsidRPr="00A1115A" w:rsidRDefault="0051020D" w:rsidP="00A45633">
            <w:pPr>
              <w:pStyle w:val="TAH"/>
            </w:pPr>
            <w:r>
              <w:rPr>
                <w:b w:val="0"/>
                <w:bCs/>
                <w:szCs w:val="18"/>
              </w:rPr>
              <w:t>Contiguous sub-band RB sets</w:t>
            </w:r>
          </w:p>
        </w:tc>
        <w:tc>
          <w:tcPr>
            <w:tcW w:w="1395" w:type="dxa"/>
            <w:vAlign w:val="center"/>
          </w:tcPr>
          <w:p w14:paraId="0C206AFA" w14:textId="77777777" w:rsidR="0051020D" w:rsidRPr="00625CE6" w:rsidRDefault="0051020D" w:rsidP="00A45633">
            <w:pPr>
              <w:pStyle w:val="TAH"/>
              <w:rPr>
                <w:b w:val="0"/>
                <w:bCs/>
                <w:szCs w:val="18"/>
              </w:rPr>
            </w:pPr>
            <w:r w:rsidRPr="008D381B">
              <w:rPr>
                <w:rFonts w:cs="Arial"/>
                <w:b w:val="0"/>
              </w:rPr>
              <w:t xml:space="preserve">≤ </w:t>
            </w:r>
            <w:r>
              <w:rPr>
                <w:b w:val="0"/>
                <w:bCs/>
                <w:szCs w:val="18"/>
              </w:rPr>
              <w:t>13.5</w:t>
            </w:r>
          </w:p>
        </w:tc>
        <w:tc>
          <w:tcPr>
            <w:tcW w:w="1395" w:type="dxa"/>
            <w:vAlign w:val="center"/>
          </w:tcPr>
          <w:p w14:paraId="52B4B822" w14:textId="77777777" w:rsidR="0051020D" w:rsidRPr="00625CE6" w:rsidRDefault="0051020D" w:rsidP="00A45633">
            <w:pPr>
              <w:pStyle w:val="TAH"/>
              <w:rPr>
                <w:b w:val="0"/>
                <w:bCs/>
                <w:szCs w:val="18"/>
              </w:rPr>
            </w:pPr>
            <w:r w:rsidRPr="008D381B">
              <w:rPr>
                <w:rFonts w:cs="Arial"/>
                <w:b w:val="0"/>
              </w:rPr>
              <w:t xml:space="preserve">≤ </w:t>
            </w:r>
            <w:r>
              <w:rPr>
                <w:rFonts w:cs="Arial"/>
                <w:b w:val="0"/>
              </w:rPr>
              <w:t>9.5</w:t>
            </w:r>
          </w:p>
        </w:tc>
        <w:tc>
          <w:tcPr>
            <w:tcW w:w="1440" w:type="dxa"/>
            <w:vAlign w:val="center"/>
          </w:tcPr>
          <w:p w14:paraId="7A08DCD8" w14:textId="77777777" w:rsidR="0051020D" w:rsidRPr="00625CE6" w:rsidRDefault="0051020D" w:rsidP="00A45633">
            <w:pPr>
              <w:pStyle w:val="TAH"/>
              <w:rPr>
                <w:b w:val="0"/>
                <w:bCs/>
                <w:szCs w:val="18"/>
              </w:rPr>
            </w:pPr>
            <w:r w:rsidRPr="008D381B">
              <w:rPr>
                <w:rFonts w:cs="Arial"/>
                <w:b w:val="0"/>
              </w:rPr>
              <w:t xml:space="preserve">≤ </w:t>
            </w:r>
            <w:r>
              <w:rPr>
                <w:rFonts w:cs="Arial"/>
                <w:b w:val="0"/>
              </w:rPr>
              <w:t>8.5</w:t>
            </w:r>
          </w:p>
        </w:tc>
        <w:tc>
          <w:tcPr>
            <w:tcW w:w="1440" w:type="dxa"/>
            <w:vAlign w:val="center"/>
          </w:tcPr>
          <w:p w14:paraId="410D4B45" w14:textId="77777777" w:rsidR="0051020D" w:rsidRPr="00625CE6" w:rsidRDefault="0051020D" w:rsidP="00A45633">
            <w:pPr>
              <w:pStyle w:val="TAH"/>
              <w:rPr>
                <w:b w:val="0"/>
                <w:bCs/>
                <w:szCs w:val="18"/>
              </w:rPr>
            </w:pPr>
            <w:r w:rsidRPr="008D381B">
              <w:rPr>
                <w:rFonts w:cs="Arial"/>
                <w:b w:val="0"/>
              </w:rPr>
              <w:t xml:space="preserve">≤ </w:t>
            </w:r>
            <w:r>
              <w:rPr>
                <w:rFonts w:cs="Arial"/>
                <w:b w:val="0"/>
              </w:rPr>
              <w:t>6.5</w:t>
            </w:r>
          </w:p>
        </w:tc>
      </w:tr>
      <w:tr w:rsidR="0051020D" w:rsidRPr="00D70CD0" w14:paraId="7FA4890D" w14:textId="77777777" w:rsidTr="00A45633">
        <w:trPr>
          <w:trHeight w:val="237"/>
          <w:jc w:val="center"/>
        </w:trPr>
        <w:tc>
          <w:tcPr>
            <w:tcW w:w="3240" w:type="dxa"/>
            <w:shd w:val="clear" w:color="auto" w:fill="auto"/>
          </w:tcPr>
          <w:p w14:paraId="3DEF58EB" w14:textId="77777777" w:rsidR="0051020D" w:rsidRPr="00A1115A" w:rsidRDefault="0051020D" w:rsidP="00A45633">
            <w:pPr>
              <w:pStyle w:val="TAH"/>
            </w:pPr>
            <w:r>
              <w:rPr>
                <w:b w:val="0"/>
                <w:bCs/>
                <w:szCs w:val="18"/>
              </w:rPr>
              <w:t>Non-contiguous sub-band RB sets</w:t>
            </w:r>
          </w:p>
        </w:tc>
        <w:tc>
          <w:tcPr>
            <w:tcW w:w="1395" w:type="dxa"/>
            <w:vAlign w:val="center"/>
          </w:tcPr>
          <w:p w14:paraId="2232FC79" w14:textId="77777777" w:rsidR="0051020D" w:rsidRPr="00625CE6" w:rsidRDefault="0051020D" w:rsidP="00A45633">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0C8447"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103B54DD" w14:textId="77777777" w:rsidR="0051020D" w:rsidRPr="00625CE6" w:rsidRDefault="0051020D" w:rsidP="00A45633">
            <w:pPr>
              <w:pStyle w:val="TAH"/>
              <w:rPr>
                <w:b w:val="0"/>
                <w:bCs/>
                <w:szCs w:val="18"/>
              </w:rPr>
            </w:pPr>
            <w:r w:rsidRPr="008D381B">
              <w:rPr>
                <w:rFonts w:cs="Arial"/>
                <w:b w:val="0"/>
              </w:rPr>
              <w:t xml:space="preserve">≤ </w:t>
            </w:r>
            <w:r>
              <w:rPr>
                <w:rFonts w:cs="Arial"/>
                <w:b w:val="0"/>
              </w:rPr>
              <w:t>9.5</w:t>
            </w:r>
          </w:p>
        </w:tc>
        <w:tc>
          <w:tcPr>
            <w:tcW w:w="1440" w:type="dxa"/>
            <w:vAlign w:val="center"/>
          </w:tcPr>
          <w:p w14:paraId="4F33572F" w14:textId="77777777" w:rsidR="0051020D" w:rsidRPr="00625CE6" w:rsidRDefault="0051020D" w:rsidP="00A45633">
            <w:pPr>
              <w:pStyle w:val="TAH"/>
              <w:rPr>
                <w:b w:val="0"/>
                <w:bCs/>
                <w:szCs w:val="18"/>
              </w:rPr>
            </w:pPr>
            <w:r w:rsidRPr="008D381B">
              <w:rPr>
                <w:rFonts w:cs="Arial"/>
                <w:b w:val="0"/>
              </w:rPr>
              <w:t xml:space="preserve">≤ </w:t>
            </w:r>
            <w:r>
              <w:rPr>
                <w:rFonts w:cs="Arial"/>
                <w:b w:val="0"/>
              </w:rPr>
              <w:t>7.5</w:t>
            </w:r>
          </w:p>
        </w:tc>
      </w:tr>
      <w:tr w:rsidR="0051020D" w:rsidRPr="00D70CD0" w14:paraId="508EC3E8" w14:textId="77777777" w:rsidTr="00A45633">
        <w:trPr>
          <w:trHeight w:val="237"/>
          <w:jc w:val="center"/>
        </w:trPr>
        <w:tc>
          <w:tcPr>
            <w:tcW w:w="8910" w:type="dxa"/>
            <w:gridSpan w:val="5"/>
            <w:shd w:val="clear" w:color="auto" w:fill="auto"/>
          </w:tcPr>
          <w:p w14:paraId="662AB5E6" w14:textId="77777777" w:rsidR="0051020D" w:rsidRPr="007917A1" w:rsidRDefault="0051020D" w:rsidP="00A45633">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F913444" w14:textId="77777777" w:rsidR="0051020D" w:rsidRPr="00C925F0" w:rsidRDefault="0051020D" w:rsidP="00A45633">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0FFE85C2" w14:textId="77777777" w:rsidR="0051020D" w:rsidRDefault="0051020D" w:rsidP="0051020D">
      <w:pPr>
        <w:pStyle w:val="BodyText"/>
        <w:rPr>
          <w:lang w:val="en-US"/>
        </w:rPr>
      </w:pPr>
    </w:p>
    <w:p w14:paraId="325E1B39"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6B0C29EC" w14:textId="77777777" w:rsidTr="00A45633">
        <w:trPr>
          <w:trHeight w:val="237"/>
          <w:jc w:val="center"/>
        </w:trPr>
        <w:tc>
          <w:tcPr>
            <w:tcW w:w="3240" w:type="dxa"/>
            <w:vMerge w:val="restart"/>
            <w:shd w:val="clear" w:color="auto" w:fill="auto"/>
          </w:tcPr>
          <w:p w14:paraId="5F4738F0" w14:textId="77777777" w:rsidR="0051020D" w:rsidRPr="00A1115A" w:rsidRDefault="0051020D" w:rsidP="00A45633">
            <w:pPr>
              <w:pStyle w:val="TAH"/>
            </w:pPr>
          </w:p>
        </w:tc>
        <w:tc>
          <w:tcPr>
            <w:tcW w:w="5670" w:type="dxa"/>
            <w:gridSpan w:val="4"/>
          </w:tcPr>
          <w:p w14:paraId="4A604A38" w14:textId="77777777" w:rsidR="0051020D" w:rsidRPr="00A1115A" w:rsidRDefault="0051020D" w:rsidP="00A45633">
            <w:pPr>
              <w:pStyle w:val="TAH"/>
            </w:pPr>
            <w:r w:rsidRPr="00A1115A">
              <w:t>RB Allocation</w:t>
            </w:r>
            <w:r>
              <w:t xml:space="preserve"> </w:t>
            </w:r>
          </w:p>
        </w:tc>
      </w:tr>
      <w:tr w:rsidR="0051020D" w:rsidRPr="00D70CD0" w14:paraId="493ADC0A" w14:textId="77777777" w:rsidTr="00A45633">
        <w:trPr>
          <w:trHeight w:val="237"/>
          <w:jc w:val="center"/>
        </w:trPr>
        <w:tc>
          <w:tcPr>
            <w:tcW w:w="3240" w:type="dxa"/>
            <w:vMerge/>
            <w:shd w:val="clear" w:color="auto" w:fill="auto"/>
          </w:tcPr>
          <w:p w14:paraId="4CB12BEF" w14:textId="77777777" w:rsidR="0051020D" w:rsidRPr="00A1115A" w:rsidRDefault="0051020D" w:rsidP="00A45633">
            <w:pPr>
              <w:pStyle w:val="TAH"/>
            </w:pPr>
          </w:p>
        </w:tc>
        <w:tc>
          <w:tcPr>
            <w:tcW w:w="2790" w:type="dxa"/>
            <w:gridSpan w:val="2"/>
          </w:tcPr>
          <w:p w14:paraId="43EF4A90" w14:textId="77777777" w:rsidR="0051020D" w:rsidRPr="00D70CD0" w:rsidRDefault="0051020D" w:rsidP="00A45633">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E0C4EE1" w14:textId="77777777" w:rsidR="0051020D" w:rsidRPr="00D70CD0" w:rsidRDefault="0051020D" w:rsidP="00A45633">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7709E1D" w14:textId="77777777" w:rsidTr="00A45633">
        <w:trPr>
          <w:trHeight w:val="237"/>
          <w:jc w:val="center"/>
        </w:trPr>
        <w:tc>
          <w:tcPr>
            <w:tcW w:w="3240" w:type="dxa"/>
            <w:shd w:val="clear" w:color="auto" w:fill="auto"/>
          </w:tcPr>
          <w:p w14:paraId="72183E5A" w14:textId="77777777" w:rsidR="0051020D" w:rsidRPr="00625CE6" w:rsidRDefault="0051020D" w:rsidP="00A45633">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1395" w:type="dxa"/>
          </w:tcPr>
          <w:p w14:paraId="271CF0EB" w14:textId="77777777" w:rsidR="0051020D" w:rsidRDefault="0051020D" w:rsidP="00A45633">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532258" w14:textId="77777777" w:rsidR="0051020D" w:rsidRDefault="0051020D" w:rsidP="00A45633">
            <w:pPr>
              <w:pStyle w:val="TAH"/>
              <w:rPr>
                <w:rFonts w:eastAsiaTheme="minorEastAsia"/>
                <w:lang w:eastAsia="ko-KR"/>
              </w:rPr>
            </w:pPr>
            <w:r>
              <w:rPr>
                <w:rFonts w:eastAsiaTheme="minorEastAsia" w:hint="eastAsia"/>
                <w:lang w:eastAsia="ko-KR"/>
              </w:rPr>
              <w:t>2</w:t>
            </w:r>
          </w:p>
        </w:tc>
        <w:tc>
          <w:tcPr>
            <w:tcW w:w="1440" w:type="dxa"/>
          </w:tcPr>
          <w:p w14:paraId="3C593B92" w14:textId="77777777" w:rsidR="0051020D" w:rsidRDefault="0051020D" w:rsidP="00A45633">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64F3352" w14:textId="77777777" w:rsidR="0051020D" w:rsidRDefault="0051020D" w:rsidP="00A45633">
            <w:pPr>
              <w:pStyle w:val="TAH"/>
              <w:rPr>
                <w:rFonts w:eastAsiaTheme="minorEastAsia"/>
                <w:lang w:eastAsia="ko-KR"/>
              </w:rPr>
            </w:pPr>
            <w:r>
              <w:rPr>
                <w:rFonts w:eastAsiaTheme="minorEastAsia" w:hint="eastAsia"/>
                <w:lang w:eastAsia="ko-KR"/>
              </w:rPr>
              <w:t>2</w:t>
            </w:r>
          </w:p>
        </w:tc>
      </w:tr>
      <w:tr w:rsidR="0051020D" w:rsidRPr="00D70CD0" w14:paraId="7792282C" w14:textId="77777777" w:rsidTr="00A45633">
        <w:trPr>
          <w:trHeight w:val="237"/>
          <w:jc w:val="center"/>
        </w:trPr>
        <w:tc>
          <w:tcPr>
            <w:tcW w:w="3240" w:type="dxa"/>
            <w:shd w:val="clear" w:color="auto" w:fill="auto"/>
          </w:tcPr>
          <w:p w14:paraId="666EA9C1" w14:textId="77777777" w:rsidR="0051020D" w:rsidRPr="00A1115A" w:rsidRDefault="0051020D" w:rsidP="00A45633">
            <w:pPr>
              <w:pStyle w:val="TAH"/>
            </w:pPr>
            <w:r>
              <w:rPr>
                <w:b w:val="0"/>
                <w:bCs/>
                <w:szCs w:val="18"/>
              </w:rPr>
              <w:t>Contiguous/Non-contiguous sub-band RB sets</w:t>
            </w:r>
          </w:p>
        </w:tc>
        <w:tc>
          <w:tcPr>
            <w:tcW w:w="1395" w:type="dxa"/>
            <w:vAlign w:val="center"/>
          </w:tcPr>
          <w:p w14:paraId="3E734E8B" w14:textId="77777777" w:rsidR="0051020D" w:rsidRPr="00625CE6" w:rsidRDefault="0051020D" w:rsidP="00A45633">
            <w:pPr>
              <w:pStyle w:val="TAH"/>
              <w:rPr>
                <w:b w:val="0"/>
                <w:bCs/>
                <w:szCs w:val="18"/>
              </w:rPr>
            </w:pPr>
            <w:r w:rsidRPr="008D381B">
              <w:rPr>
                <w:rFonts w:cs="Arial"/>
                <w:b w:val="0"/>
              </w:rPr>
              <w:t xml:space="preserve">≤ </w:t>
            </w:r>
            <w:r>
              <w:rPr>
                <w:b w:val="0"/>
                <w:bCs/>
                <w:szCs w:val="18"/>
              </w:rPr>
              <w:t>13.5</w:t>
            </w:r>
          </w:p>
        </w:tc>
        <w:tc>
          <w:tcPr>
            <w:tcW w:w="1395" w:type="dxa"/>
            <w:vAlign w:val="center"/>
          </w:tcPr>
          <w:p w14:paraId="689906E1" w14:textId="77777777" w:rsidR="0051020D" w:rsidRPr="00625CE6" w:rsidRDefault="0051020D" w:rsidP="00A45633">
            <w:pPr>
              <w:pStyle w:val="TAH"/>
              <w:rPr>
                <w:b w:val="0"/>
                <w:bCs/>
                <w:szCs w:val="18"/>
              </w:rPr>
            </w:pPr>
            <w:r w:rsidRPr="008D381B">
              <w:rPr>
                <w:rFonts w:cs="Arial"/>
                <w:b w:val="0"/>
              </w:rPr>
              <w:t xml:space="preserve">≤ </w:t>
            </w:r>
            <w:r>
              <w:rPr>
                <w:rFonts w:cs="Arial"/>
                <w:b w:val="0"/>
              </w:rPr>
              <w:t>10.0</w:t>
            </w:r>
          </w:p>
        </w:tc>
        <w:tc>
          <w:tcPr>
            <w:tcW w:w="1440" w:type="dxa"/>
            <w:vAlign w:val="center"/>
          </w:tcPr>
          <w:p w14:paraId="51A9E484" w14:textId="77777777" w:rsidR="0051020D" w:rsidRPr="00625CE6" w:rsidRDefault="0051020D" w:rsidP="00A45633">
            <w:pPr>
              <w:pStyle w:val="TAH"/>
              <w:rPr>
                <w:b w:val="0"/>
                <w:bCs/>
                <w:szCs w:val="18"/>
              </w:rPr>
            </w:pPr>
            <w:r w:rsidRPr="008D381B">
              <w:rPr>
                <w:rFonts w:cs="Arial"/>
                <w:b w:val="0"/>
              </w:rPr>
              <w:t xml:space="preserve">≤ </w:t>
            </w:r>
            <w:r>
              <w:rPr>
                <w:rFonts w:cs="Arial"/>
                <w:b w:val="0"/>
              </w:rPr>
              <w:t>9.5</w:t>
            </w:r>
          </w:p>
        </w:tc>
        <w:tc>
          <w:tcPr>
            <w:tcW w:w="1440" w:type="dxa"/>
            <w:vAlign w:val="center"/>
          </w:tcPr>
          <w:p w14:paraId="7DB082AD" w14:textId="77777777" w:rsidR="0051020D" w:rsidRPr="00625CE6" w:rsidRDefault="0051020D" w:rsidP="00A45633">
            <w:pPr>
              <w:pStyle w:val="TAH"/>
              <w:rPr>
                <w:b w:val="0"/>
                <w:bCs/>
                <w:szCs w:val="18"/>
              </w:rPr>
            </w:pPr>
            <w:r w:rsidRPr="008D381B">
              <w:rPr>
                <w:rFonts w:cs="Arial"/>
                <w:b w:val="0"/>
              </w:rPr>
              <w:t xml:space="preserve">≤ </w:t>
            </w:r>
            <w:r>
              <w:rPr>
                <w:rFonts w:cs="Arial"/>
                <w:b w:val="0"/>
              </w:rPr>
              <w:t>7.5</w:t>
            </w:r>
          </w:p>
        </w:tc>
      </w:tr>
      <w:tr w:rsidR="0051020D" w:rsidRPr="00D70CD0" w14:paraId="34498D8C" w14:textId="77777777" w:rsidTr="00A45633">
        <w:trPr>
          <w:trHeight w:val="237"/>
          <w:jc w:val="center"/>
        </w:trPr>
        <w:tc>
          <w:tcPr>
            <w:tcW w:w="8910" w:type="dxa"/>
            <w:gridSpan w:val="5"/>
            <w:shd w:val="clear" w:color="auto" w:fill="auto"/>
          </w:tcPr>
          <w:p w14:paraId="3D1C0D9B" w14:textId="77777777" w:rsidR="0051020D" w:rsidRPr="007917A1" w:rsidRDefault="0051020D" w:rsidP="00A45633">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7842C341" w14:textId="77777777" w:rsidR="0051020D" w:rsidRPr="00C925F0" w:rsidRDefault="0051020D" w:rsidP="00A45633">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33876B87" w14:textId="04C8144C" w:rsidR="00B70C27" w:rsidRDefault="00B70C27" w:rsidP="00085703">
      <w:pPr>
        <w:spacing w:after="120"/>
        <w:rPr>
          <w:color w:val="000000" w:themeColor="text1"/>
          <w:szCs w:val="24"/>
          <w:lang w:eastAsia="zh-CN"/>
        </w:rPr>
      </w:pPr>
    </w:p>
    <w:p w14:paraId="34E25232" w14:textId="085362B2" w:rsidR="0051020D" w:rsidRPr="000C68ED" w:rsidRDefault="0051020D" w:rsidP="0051020D">
      <w:pPr>
        <w:pStyle w:val="Heading4"/>
        <w:rPr>
          <w:lang w:val="en-US"/>
        </w:rPr>
      </w:pPr>
      <w:r>
        <w:rPr>
          <w:lang w:val="en-US"/>
        </w:rPr>
        <w:t xml:space="preserve">Proposal </w:t>
      </w:r>
      <w:r w:rsidR="00030E05">
        <w:rPr>
          <w:lang w:val="en-US"/>
        </w:rPr>
        <w:t>24</w:t>
      </w:r>
      <w:r>
        <w:rPr>
          <w:lang w:val="en-US"/>
        </w:rPr>
        <w:t xml:space="preserve">: </w:t>
      </w:r>
      <w:r w:rsidRPr="0051020D">
        <w:rPr>
          <w:b w:val="0"/>
          <w:lang w:val="en-US"/>
        </w:rPr>
        <w:t>For SL-U NS_60 S-SSB A-MPR, consider Table 2-66 or Table 2-67 for SL-U UE power class 5.</w:t>
      </w:r>
      <w:r w:rsidRPr="000C68ED">
        <w:rPr>
          <w:lang w:val="en-US"/>
        </w:rPr>
        <w:t xml:space="preserve"> </w:t>
      </w:r>
    </w:p>
    <w:p w14:paraId="03965A9B"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1DDDAECB" w14:textId="77777777" w:rsidTr="00A45633">
        <w:trPr>
          <w:trHeight w:val="237"/>
          <w:jc w:val="center"/>
        </w:trPr>
        <w:tc>
          <w:tcPr>
            <w:tcW w:w="1737" w:type="dxa"/>
            <w:vMerge w:val="restart"/>
            <w:tcBorders>
              <w:top w:val="single" w:sz="4" w:space="0" w:color="auto"/>
            </w:tcBorders>
            <w:shd w:val="clear" w:color="auto" w:fill="auto"/>
          </w:tcPr>
          <w:p w14:paraId="3A1EAD6C"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5EFDC27"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319DD016" w14:textId="77777777" w:rsidTr="00A45633">
        <w:trPr>
          <w:trHeight w:val="237"/>
          <w:jc w:val="center"/>
        </w:trPr>
        <w:tc>
          <w:tcPr>
            <w:tcW w:w="1737" w:type="dxa"/>
            <w:vMerge/>
            <w:shd w:val="clear" w:color="auto" w:fill="auto"/>
          </w:tcPr>
          <w:p w14:paraId="5C87676E" w14:textId="77777777" w:rsidR="0051020D" w:rsidRPr="00A1115A" w:rsidRDefault="0051020D" w:rsidP="00A45633">
            <w:pPr>
              <w:pStyle w:val="TAH"/>
            </w:pPr>
          </w:p>
        </w:tc>
        <w:tc>
          <w:tcPr>
            <w:tcW w:w="1584" w:type="dxa"/>
            <w:gridSpan w:val="2"/>
          </w:tcPr>
          <w:p w14:paraId="5197BDF4"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539" w:type="dxa"/>
            <w:gridSpan w:val="2"/>
          </w:tcPr>
          <w:p w14:paraId="455F0F0F" w14:textId="77777777" w:rsidR="0051020D" w:rsidRPr="00A1115A" w:rsidRDefault="0051020D" w:rsidP="00A45633">
            <w:pPr>
              <w:pStyle w:val="TAH"/>
            </w:pPr>
            <w:r>
              <w:rPr>
                <w:rFonts w:eastAsiaTheme="minorEastAsia" w:hint="eastAsia"/>
                <w:lang w:eastAsia="ko-KR"/>
              </w:rPr>
              <w:t>40MHz</w:t>
            </w:r>
          </w:p>
        </w:tc>
        <w:tc>
          <w:tcPr>
            <w:tcW w:w="1582" w:type="dxa"/>
            <w:gridSpan w:val="2"/>
          </w:tcPr>
          <w:p w14:paraId="6AD18EFC" w14:textId="77777777" w:rsidR="0051020D" w:rsidRPr="00A1115A" w:rsidRDefault="0051020D" w:rsidP="00A45633">
            <w:pPr>
              <w:pStyle w:val="TAH"/>
            </w:pPr>
            <w:r>
              <w:rPr>
                <w:rFonts w:eastAsiaTheme="minorEastAsia" w:hint="eastAsia"/>
                <w:lang w:eastAsia="ko-KR"/>
              </w:rPr>
              <w:t>60MHz</w:t>
            </w:r>
          </w:p>
        </w:tc>
        <w:tc>
          <w:tcPr>
            <w:tcW w:w="1582" w:type="dxa"/>
            <w:gridSpan w:val="2"/>
          </w:tcPr>
          <w:p w14:paraId="04673FE7" w14:textId="77777777" w:rsidR="0051020D" w:rsidRPr="00A1115A" w:rsidRDefault="0051020D" w:rsidP="00A45633">
            <w:pPr>
              <w:pStyle w:val="TAH"/>
            </w:pPr>
            <w:r>
              <w:rPr>
                <w:rFonts w:eastAsiaTheme="minorEastAsia" w:hint="eastAsia"/>
                <w:lang w:eastAsia="ko-KR"/>
              </w:rPr>
              <w:t>80MHz</w:t>
            </w:r>
          </w:p>
        </w:tc>
        <w:tc>
          <w:tcPr>
            <w:tcW w:w="1607" w:type="dxa"/>
            <w:gridSpan w:val="2"/>
          </w:tcPr>
          <w:p w14:paraId="080B3931"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4F80BC8A" w14:textId="77777777" w:rsidTr="00A45633">
        <w:trPr>
          <w:trHeight w:val="237"/>
          <w:jc w:val="center"/>
        </w:trPr>
        <w:tc>
          <w:tcPr>
            <w:tcW w:w="1737" w:type="dxa"/>
            <w:shd w:val="clear" w:color="auto" w:fill="auto"/>
          </w:tcPr>
          <w:p w14:paraId="0E44BA2E"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7DA7368C"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2E48FC6" w14:textId="77777777" w:rsidR="0051020D" w:rsidRPr="00A1115A" w:rsidRDefault="0051020D" w:rsidP="00A45633">
            <w:pPr>
              <w:pStyle w:val="TAH"/>
            </w:pPr>
            <w:r>
              <w:rPr>
                <w:rFonts w:eastAsiaTheme="minorEastAsia" w:hint="eastAsia"/>
                <w:lang w:eastAsia="ko-KR"/>
              </w:rPr>
              <w:t>2</w:t>
            </w:r>
          </w:p>
        </w:tc>
        <w:tc>
          <w:tcPr>
            <w:tcW w:w="748" w:type="dxa"/>
          </w:tcPr>
          <w:p w14:paraId="656C5C98"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9291FDE" w14:textId="77777777" w:rsidR="0051020D" w:rsidRPr="00A1115A" w:rsidRDefault="0051020D" w:rsidP="00A45633">
            <w:pPr>
              <w:pStyle w:val="TAH"/>
            </w:pPr>
            <w:r>
              <w:rPr>
                <w:rFonts w:eastAsiaTheme="minorEastAsia" w:hint="eastAsia"/>
                <w:lang w:eastAsia="ko-KR"/>
              </w:rPr>
              <w:t>2</w:t>
            </w:r>
          </w:p>
        </w:tc>
        <w:tc>
          <w:tcPr>
            <w:tcW w:w="791" w:type="dxa"/>
          </w:tcPr>
          <w:p w14:paraId="09B849AA"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EEB334" w14:textId="77777777" w:rsidR="0051020D" w:rsidRPr="00A1115A" w:rsidRDefault="0051020D" w:rsidP="00A45633">
            <w:pPr>
              <w:pStyle w:val="TAH"/>
            </w:pPr>
            <w:r>
              <w:rPr>
                <w:rFonts w:eastAsiaTheme="minorEastAsia" w:hint="eastAsia"/>
                <w:lang w:eastAsia="ko-KR"/>
              </w:rPr>
              <w:t>2</w:t>
            </w:r>
          </w:p>
        </w:tc>
        <w:tc>
          <w:tcPr>
            <w:tcW w:w="791" w:type="dxa"/>
          </w:tcPr>
          <w:p w14:paraId="495DD7CA"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02C2AA3" w14:textId="77777777" w:rsidR="0051020D" w:rsidRPr="00A1115A" w:rsidRDefault="0051020D" w:rsidP="00A45633">
            <w:pPr>
              <w:pStyle w:val="TAH"/>
            </w:pPr>
            <w:r>
              <w:rPr>
                <w:rFonts w:eastAsiaTheme="minorEastAsia" w:hint="eastAsia"/>
                <w:lang w:eastAsia="ko-KR"/>
              </w:rPr>
              <w:t>2</w:t>
            </w:r>
          </w:p>
        </w:tc>
        <w:tc>
          <w:tcPr>
            <w:tcW w:w="816" w:type="dxa"/>
          </w:tcPr>
          <w:p w14:paraId="296C8948"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DB4F5F" w14:textId="77777777" w:rsidR="0051020D" w:rsidRPr="00A1115A" w:rsidRDefault="0051020D" w:rsidP="00A45633">
            <w:pPr>
              <w:pStyle w:val="TAH"/>
            </w:pPr>
            <w:r>
              <w:rPr>
                <w:rFonts w:eastAsiaTheme="minorEastAsia" w:hint="eastAsia"/>
                <w:lang w:eastAsia="ko-KR"/>
              </w:rPr>
              <w:t>2</w:t>
            </w:r>
          </w:p>
        </w:tc>
      </w:tr>
      <w:tr w:rsidR="0051020D" w:rsidRPr="00765700" w14:paraId="4EACE8FF" w14:textId="77777777" w:rsidTr="00A45633">
        <w:trPr>
          <w:trHeight w:val="20"/>
          <w:jc w:val="center"/>
        </w:trPr>
        <w:tc>
          <w:tcPr>
            <w:tcW w:w="1737" w:type="dxa"/>
          </w:tcPr>
          <w:p w14:paraId="18CDC97C" w14:textId="77777777" w:rsidR="0051020D" w:rsidRPr="00A1115A" w:rsidRDefault="0051020D" w:rsidP="00A45633">
            <w:pPr>
              <w:pStyle w:val="FL"/>
              <w:spacing w:before="0" w:after="0"/>
              <w:rPr>
                <w:b w:val="0"/>
                <w:bCs/>
                <w:sz w:val="18"/>
                <w:szCs w:val="18"/>
              </w:rPr>
            </w:pPr>
            <w:r>
              <w:rPr>
                <w:b w:val="0"/>
                <w:bCs/>
                <w:sz w:val="18"/>
                <w:szCs w:val="18"/>
              </w:rPr>
              <w:t>Contiguous</w:t>
            </w:r>
          </w:p>
        </w:tc>
        <w:tc>
          <w:tcPr>
            <w:tcW w:w="792" w:type="dxa"/>
            <w:vAlign w:val="center"/>
          </w:tcPr>
          <w:p w14:paraId="29B75B3C"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A33E7AF"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344C0B14"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451C452"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2FE577A0"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12AF5F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829D69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81A8054"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6BB9DAB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407EA1B"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1220610F" w14:textId="77777777" w:rsidTr="00A45633">
        <w:trPr>
          <w:trHeight w:val="20"/>
          <w:jc w:val="center"/>
        </w:trPr>
        <w:tc>
          <w:tcPr>
            <w:tcW w:w="1737" w:type="dxa"/>
          </w:tcPr>
          <w:p w14:paraId="5A735AA6" w14:textId="77777777" w:rsidR="0051020D" w:rsidRPr="00A1115A" w:rsidRDefault="0051020D" w:rsidP="00A45633">
            <w:pPr>
              <w:pStyle w:val="FL"/>
              <w:spacing w:before="0" w:after="0"/>
              <w:rPr>
                <w:b w:val="0"/>
                <w:bCs/>
                <w:sz w:val="18"/>
                <w:szCs w:val="18"/>
              </w:rPr>
            </w:pPr>
            <w:r>
              <w:rPr>
                <w:b w:val="0"/>
                <w:bCs/>
                <w:sz w:val="18"/>
                <w:szCs w:val="18"/>
              </w:rPr>
              <w:t>Non-contiguous</w:t>
            </w:r>
          </w:p>
        </w:tc>
        <w:tc>
          <w:tcPr>
            <w:tcW w:w="792" w:type="dxa"/>
            <w:vAlign w:val="center"/>
          </w:tcPr>
          <w:p w14:paraId="16696E3F"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792" w:type="dxa"/>
            <w:vAlign w:val="center"/>
          </w:tcPr>
          <w:p w14:paraId="65B7157D"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748" w:type="dxa"/>
            <w:vAlign w:val="center"/>
          </w:tcPr>
          <w:p w14:paraId="3BC05BDD"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791" w:type="dxa"/>
            <w:vAlign w:val="center"/>
          </w:tcPr>
          <w:p w14:paraId="5D910600"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791" w:type="dxa"/>
            <w:vAlign w:val="center"/>
          </w:tcPr>
          <w:p w14:paraId="1FA00A3D"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59B590A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257AAC30"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6E2C614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379D2209"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22F782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1020D" w:rsidRPr="00765700" w14:paraId="3C81373D" w14:textId="77777777" w:rsidTr="00A45633">
        <w:trPr>
          <w:trHeight w:val="20"/>
          <w:jc w:val="center"/>
        </w:trPr>
        <w:tc>
          <w:tcPr>
            <w:tcW w:w="9631" w:type="dxa"/>
            <w:gridSpan w:val="11"/>
          </w:tcPr>
          <w:p w14:paraId="7F383278"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9F52460" w14:textId="77777777" w:rsidR="0051020D" w:rsidRPr="00565D70" w:rsidRDefault="0051020D" w:rsidP="00A45633">
            <w:pPr>
              <w:pStyle w:val="FL"/>
              <w:spacing w:before="0" w:after="0"/>
              <w:jc w:val="left"/>
              <w:rPr>
                <w:b w:val="0"/>
                <w:bCs/>
                <w:sz w:val="18"/>
                <w:szCs w:val="18"/>
              </w:rPr>
            </w:pPr>
          </w:p>
        </w:tc>
      </w:tr>
    </w:tbl>
    <w:p w14:paraId="4430FA20" w14:textId="77777777" w:rsidR="0051020D" w:rsidRDefault="0051020D" w:rsidP="0051020D">
      <w:pPr>
        <w:pStyle w:val="BodyText"/>
        <w:rPr>
          <w:lang w:val="en-US"/>
        </w:rPr>
      </w:pPr>
    </w:p>
    <w:p w14:paraId="25F864BC" w14:textId="77777777" w:rsidR="0051020D" w:rsidRDefault="0051020D" w:rsidP="0051020D">
      <w:pPr>
        <w:pStyle w:val="TH"/>
        <w:rPr>
          <w:rFonts w:ascii="Times New Roman" w:hAnsi="Times New Roman"/>
          <w:lang w:val="en-US"/>
        </w:rPr>
      </w:pPr>
      <w:r w:rsidRPr="00B5046B">
        <w:rPr>
          <w:rFonts w:ascii="Times New Roman" w:hAnsi="Times New Roman"/>
          <w:lang w:val="en-US"/>
        </w:rPr>
        <w:lastRenderedPageBreak/>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3EB363D" w14:textId="77777777" w:rsidTr="00A45633">
        <w:trPr>
          <w:trHeight w:val="237"/>
          <w:jc w:val="center"/>
        </w:trPr>
        <w:tc>
          <w:tcPr>
            <w:tcW w:w="1737" w:type="dxa"/>
            <w:vMerge w:val="restart"/>
            <w:tcBorders>
              <w:top w:val="single" w:sz="4" w:space="0" w:color="auto"/>
            </w:tcBorders>
            <w:shd w:val="clear" w:color="auto" w:fill="auto"/>
          </w:tcPr>
          <w:p w14:paraId="453D423C"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A22CBA4"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D0227E4" w14:textId="77777777" w:rsidTr="00A45633">
        <w:trPr>
          <w:trHeight w:val="237"/>
          <w:jc w:val="center"/>
        </w:trPr>
        <w:tc>
          <w:tcPr>
            <w:tcW w:w="1737" w:type="dxa"/>
            <w:vMerge/>
            <w:shd w:val="clear" w:color="auto" w:fill="auto"/>
          </w:tcPr>
          <w:p w14:paraId="718C6599" w14:textId="77777777" w:rsidR="0051020D" w:rsidRPr="00A1115A" w:rsidRDefault="0051020D" w:rsidP="00A45633">
            <w:pPr>
              <w:pStyle w:val="TAH"/>
            </w:pPr>
          </w:p>
        </w:tc>
        <w:tc>
          <w:tcPr>
            <w:tcW w:w="1584" w:type="dxa"/>
            <w:gridSpan w:val="2"/>
          </w:tcPr>
          <w:p w14:paraId="32229B90"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539" w:type="dxa"/>
            <w:gridSpan w:val="2"/>
          </w:tcPr>
          <w:p w14:paraId="74B6BC40" w14:textId="77777777" w:rsidR="0051020D" w:rsidRPr="00A1115A" w:rsidRDefault="0051020D" w:rsidP="00A45633">
            <w:pPr>
              <w:pStyle w:val="TAH"/>
            </w:pPr>
            <w:r>
              <w:rPr>
                <w:rFonts w:eastAsiaTheme="minorEastAsia" w:hint="eastAsia"/>
                <w:lang w:eastAsia="ko-KR"/>
              </w:rPr>
              <w:t>40MHz</w:t>
            </w:r>
          </w:p>
        </w:tc>
        <w:tc>
          <w:tcPr>
            <w:tcW w:w="1582" w:type="dxa"/>
            <w:gridSpan w:val="2"/>
          </w:tcPr>
          <w:p w14:paraId="2160D465" w14:textId="77777777" w:rsidR="0051020D" w:rsidRPr="00A1115A" w:rsidRDefault="0051020D" w:rsidP="00A45633">
            <w:pPr>
              <w:pStyle w:val="TAH"/>
            </w:pPr>
            <w:r>
              <w:rPr>
                <w:rFonts w:eastAsiaTheme="minorEastAsia" w:hint="eastAsia"/>
                <w:lang w:eastAsia="ko-KR"/>
              </w:rPr>
              <w:t>60MHz</w:t>
            </w:r>
          </w:p>
        </w:tc>
        <w:tc>
          <w:tcPr>
            <w:tcW w:w="1582" w:type="dxa"/>
            <w:gridSpan w:val="2"/>
          </w:tcPr>
          <w:p w14:paraId="1AC0E4F6" w14:textId="77777777" w:rsidR="0051020D" w:rsidRPr="00A1115A" w:rsidRDefault="0051020D" w:rsidP="00A45633">
            <w:pPr>
              <w:pStyle w:val="TAH"/>
            </w:pPr>
            <w:r>
              <w:rPr>
                <w:rFonts w:eastAsiaTheme="minorEastAsia" w:hint="eastAsia"/>
                <w:lang w:eastAsia="ko-KR"/>
              </w:rPr>
              <w:t>80MHz</w:t>
            </w:r>
          </w:p>
        </w:tc>
        <w:tc>
          <w:tcPr>
            <w:tcW w:w="1607" w:type="dxa"/>
            <w:gridSpan w:val="2"/>
          </w:tcPr>
          <w:p w14:paraId="751C62AB"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14A377E7" w14:textId="77777777" w:rsidTr="00A45633">
        <w:trPr>
          <w:trHeight w:val="237"/>
          <w:jc w:val="center"/>
        </w:trPr>
        <w:tc>
          <w:tcPr>
            <w:tcW w:w="1737" w:type="dxa"/>
            <w:shd w:val="clear" w:color="auto" w:fill="auto"/>
          </w:tcPr>
          <w:p w14:paraId="36C133B7"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2CE9BDD0"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E238F3C" w14:textId="77777777" w:rsidR="0051020D" w:rsidRPr="00A1115A" w:rsidRDefault="0051020D" w:rsidP="00A45633">
            <w:pPr>
              <w:pStyle w:val="TAH"/>
            </w:pPr>
            <w:r>
              <w:rPr>
                <w:rFonts w:eastAsiaTheme="minorEastAsia" w:hint="eastAsia"/>
                <w:lang w:eastAsia="ko-KR"/>
              </w:rPr>
              <w:t>2</w:t>
            </w:r>
          </w:p>
        </w:tc>
        <w:tc>
          <w:tcPr>
            <w:tcW w:w="748" w:type="dxa"/>
          </w:tcPr>
          <w:p w14:paraId="553AACE3"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07743B" w14:textId="77777777" w:rsidR="0051020D" w:rsidRPr="00A1115A" w:rsidRDefault="0051020D" w:rsidP="00A45633">
            <w:pPr>
              <w:pStyle w:val="TAH"/>
            </w:pPr>
            <w:r>
              <w:rPr>
                <w:rFonts w:eastAsiaTheme="minorEastAsia" w:hint="eastAsia"/>
                <w:lang w:eastAsia="ko-KR"/>
              </w:rPr>
              <w:t>2</w:t>
            </w:r>
          </w:p>
        </w:tc>
        <w:tc>
          <w:tcPr>
            <w:tcW w:w="791" w:type="dxa"/>
          </w:tcPr>
          <w:p w14:paraId="0402C744"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9A32848" w14:textId="77777777" w:rsidR="0051020D" w:rsidRPr="00A1115A" w:rsidRDefault="0051020D" w:rsidP="00A45633">
            <w:pPr>
              <w:pStyle w:val="TAH"/>
            </w:pPr>
            <w:r>
              <w:rPr>
                <w:rFonts w:eastAsiaTheme="minorEastAsia" w:hint="eastAsia"/>
                <w:lang w:eastAsia="ko-KR"/>
              </w:rPr>
              <w:t>2</w:t>
            </w:r>
          </w:p>
        </w:tc>
        <w:tc>
          <w:tcPr>
            <w:tcW w:w="791" w:type="dxa"/>
          </w:tcPr>
          <w:p w14:paraId="034D5549"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8CD8033" w14:textId="77777777" w:rsidR="0051020D" w:rsidRPr="00A1115A" w:rsidRDefault="0051020D" w:rsidP="00A45633">
            <w:pPr>
              <w:pStyle w:val="TAH"/>
            </w:pPr>
            <w:r>
              <w:rPr>
                <w:rFonts w:eastAsiaTheme="minorEastAsia" w:hint="eastAsia"/>
                <w:lang w:eastAsia="ko-KR"/>
              </w:rPr>
              <w:t>2</w:t>
            </w:r>
          </w:p>
        </w:tc>
        <w:tc>
          <w:tcPr>
            <w:tcW w:w="816" w:type="dxa"/>
          </w:tcPr>
          <w:p w14:paraId="0EBC0497"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E08DA16" w14:textId="77777777" w:rsidR="0051020D" w:rsidRPr="00A1115A" w:rsidRDefault="0051020D" w:rsidP="00A45633">
            <w:pPr>
              <w:pStyle w:val="TAH"/>
            </w:pPr>
            <w:r>
              <w:rPr>
                <w:rFonts w:eastAsiaTheme="minorEastAsia" w:hint="eastAsia"/>
                <w:lang w:eastAsia="ko-KR"/>
              </w:rPr>
              <w:t>2</w:t>
            </w:r>
          </w:p>
        </w:tc>
      </w:tr>
      <w:tr w:rsidR="0051020D" w:rsidRPr="00765700" w14:paraId="7ECE7221" w14:textId="77777777" w:rsidTr="00A45633">
        <w:trPr>
          <w:trHeight w:val="20"/>
          <w:jc w:val="center"/>
        </w:trPr>
        <w:tc>
          <w:tcPr>
            <w:tcW w:w="1737" w:type="dxa"/>
          </w:tcPr>
          <w:p w14:paraId="5E3BA0B3" w14:textId="77777777" w:rsidR="0051020D" w:rsidRPr="00A1115A" w:rsidRDefault="0051020D" w:rsidP="00A45633">
            <w:pPr>
              <w:pStyle w:val="FL"/>
              <w:spacing w:before="0" w:after="0"/>
              <w:rPr>
                <w:b w:val="0"/>
                <w:bCs/>
                <w:sz w:val="18"/>
                <w:szCs w:val="18"/>
              </w:rPr>
            </w:pPr>
            <w:r>
              <w:rPr>
                <w:b w:val="0"/>
                <w:bCs/>
                <w:sz w:val="18"/>
                <w:szCs w:val="18"/>
              </w:rPr>
              <w:t>Contiguous/Non-contiguous</w:t>
            </w:r>
          </w:p>
        </w:tc>
        <w:tc>
          <w:tcPr>
            <w:tcW w:w="792" w:type="dxa"/>
            <w:vAlign w:val="center"/>
          </w:tcPr>
          <w:p w14:paraId="3090CD51"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E21718B"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40DC886"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FD28D27"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0B7DEE28"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92637F7"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A3DEADA"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4678B3B"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3552EB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5ED61D2"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7E070A5" w14:textId="77777777" w:rsidTr="00A45633">
        <w:trPr>
          <w:trHeight w:val="20"/>
          <w:jc w:val="center"/>
        </w:trPr>
        <w:tc>
          <w:tcPr>
            <w:tcW w:w="9631" w:type="dxa"/>
            <w:gridSpan w:val="11"/>
          </w:tcPr>
          <w:p w14:paraId="50FD48B5"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FDB372D" w14:textId="77777777" w:rsidR="0051020D" w:rsidRPr="00565D70" w:rsidRDefault="0051020D" w:rsidP="00A45633">
            <w:pPr>
              <w:pStyle w:val="FL"/>
              <w:spacing w:before="0" w:after="0"/>
              <w:jc w:val="left"/>
              <w:rPr>
                <w:b w:val="0"/>
                <w:bCs/>
                <w:sz w:val="18"/>
                <w:szCs w:val="18"/>
              </w:rPr>
            </w:pPr>
          </w:p>
        </w:tc>
      </w:tr>
    </w:tbl>
    <w:p w14:paraId="384E45BB" w14:textId="77777777" w:rsidR="0051020D" w:rsidRPr="00815316" w:rsidRDefault="0051020D" w:rsidP="0051020D"/>
    <w:p w14:paraId="5288F8DD" w14:textId="01FE0EAD" w:rsidR="0051020D" w:rsidRPr="000C68ED" w:rsidRDefault="0051020D" w:rsidP="0051020D">
      <w:pPr>
        <w:pStyle w:val="Heading4"/>
        <w:rPr>
          <w:lang w:val="en-US"/>
        </w:rPr>
      </w:pPr>
      <w:r>
        <w:rPr>
          <w:lang w:val="en-US"/>
        </w:rPr>
        <w:t xml:space="preserve">Proposal </w:t>
      </w:r>
      <w:r w:rsidR="00030E05">
        <w:rPr>
          <w:lang w:val="en-US"/>
        </w:rPr>
        <w:t>25</w:t>
      </w:r>
      <w:r>
        <w:rPr>
          <w:lang w:val="en-US"/>
        </w:rPr>
        <w:t xml:space="preserve">: </w:t>
      </w:r>
      <w:r w:rsidRPr="0051020D">
        <w:rPr>
          <w:b w:val="0"/>
          <w:lang w:val="en-US"/>
        </w:rPr>
        <w:t>For SL-U NS_61 S-SSB MPR, Consider Table 2-70 or Table 2-71 for SL-U UE power class 5.</w:t>
      </w:r>
      <w:r w:rsidRPr="000C68ED">
        <w:rPr>
          <w:lang w:val="en-US"/>
        </w:rPr>
        <w:t xml:space="preserve"> </w:t>
      </w:r>
    </w:p>
    <w:p w14:paraId="4DC04495"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70:</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26D35794" w14:textId="77777777" w:rsidTr="00A45633">
        <w:trPr>
          <w:trHeight w:val="237"/>
          <w:jc w:val="center"/>
        </w:trPr>
        <w:tc>
          <w:tcPr>
            <w:tcW w:w="1737" w:type="dxa"/>
            <w:vMerge w:val="restart"/>
            <w:tcBorders>
              <w:top w:val="single" w:sz="4" w:space="0" w:color="auto"/>
            </w:tcBorders>
            <w:shd w:val="clear" w:color="auto" w:fill="auto"/>
          </w:tcPr>
          <w:p w14:paraId="6413E14B"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69B6D9ED"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7EECBA7D" w14:textId="77777777" w:rsidTr="00A45633">
        <w:trPr>
          <w:trHeight w:val="237"/>
          <w:jc w:val="center"/>
        </w:trPr>
        <w:tc>
          <w:tcPr>
            <w:tcW w:w="1737" w:type="dxa"/>
            <w:vMerge/>
            <w:shd w:val="clear" w:color="auto" w:fill="auto"/>
          </w:tcPr>
          <w:p w14:paraId="14D3939F" w14:textId="77777777" w:rsidR="0051020D" w:rsidRPr="00A1115A" w:rsidRDefault="0051020D" w:rsidP="00A45633">
            <w:pPr>
              <w:pStyle w:val="TAH"/>
            </w:pPr>
          </w:p>
        </w:tc>
        <w:tc>
          <w:tcPr>
            <w:tcW w:w="1584" w:type="dxa"/>
            <w:gridSpan w:val="2"/>
          </w:tcPr>
          <w:p w14:paraId="13D2FFD9"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539" w:type="dxa"/>
            <w:gridSpan w:val="2"/>
          </w:tcPr>
          <w:p w14:paraId="20ADED71" w14:textId="77777777" w:rsidR="0051020D" w:rsidRPr="00A1115A" w:rsidRDefault="0051020D" w:rsidP="00A45633">
            <w:pPr>
              <w:pStyle w:val="TAH"/>
            </w:pPr>
            <w:r>
              <w:rPr>
                <w:rFonts w:eastAsiaTheme="minorEastAsia" w:hint="eastAsia"/>
                <w:lang w:eastAsia="ko-KR"/>
              </w:rPr>
              <w:t>40MHz</w:t>
            </w:r>
          </w:p>
        </w:tc>
        <w:tc>
          <w:tcPr>
            <w:tcW w:w="1582" w:type="dxa"/>
            <w:gridSpan w:val="2"/>
          </w:tcPr>
          <w:p w14:paraId="4B7AD813" w14:textId="77777777" w:rsidR="0051020D" w:rsidRPr="00A1115A" w:rsidRDefault="0051020D" w:rsidP="00A45633">
            <w:pPr>
              <w:pStyle w:val="TAH"/>
            </w:pPr>
            <w:r>
              <w:rPr>
                <w:rFonts w:eastAsiaTheme="minorEastAsia" w:hint="eastAsia"/>
                <w:lang w:eastAsia="ko-KR"/>
              </w:rPr>
              <w:t>60MHz</w:t>
            </w:r>
          </w:p>
        </w:tc>
        <w:tc>
          <w:tcPr>
            <w:tcW w:w="1582" w:type="dxa"/>
            <w:gridSpan w:val="2"/>
          </w:tcPr>
          <w:p w14:paraId="42C02A71" w14:textId="77777777" w:rsidR="0051020D" w:rsidRPr="00A1115A" w:rsidRDefault="0051020D" w:rsidP="00A45633">
            <w:pPr>
              <w:pStyle w:val="TAH"/>
            </w:pPr>
            <w:r>
              <w:rPr>
                <w:rFonts w:eastAsiaTheme="minorEastAsia" w:hint="eastAsia"/>
                <w:lang w:eastAsia="ko-KR"/>
              </w:rPr>
              <w:t>80MHz</w:t>
            </w:r>
          </w:p>
        </w:tc>
        <w:tc>
          <w:tcPr>
            <w:tcW w:w="1607" w:type="dxa"/>
            <w:gridSpan w:val="2"/>
          </w:tcPr>
          <w:p w14:paraId="61290D36"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29D1D8ED" w14:textId="77777777" w:rsidTr="00A45633">
        <w:trPr>
          <w:trHeight w:val="237"/>
          <w:jc w:val="center"/>
        </w:trPr>
        <w:tc>
          <w:tcPr>
            <w:tcW w:w="1737" w:type="dxa"/>
            <w:shd w:val="clear" w:color="auto" w:fill="auto"/>
          </w:tcPr>
          <w:p w14:paraId="5ABB4080"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5CA64856"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72320346" w14:textId="77777777" w:rsidR="0051020D" w:rsidRPr="00A1115A" w:rsidRDefault="0051020D" w:rsidP="00A45633">
            <w:pPr>
              <w:pStyle w:val="TAH"/>
            </w:pPr>
            <w:r>
              <w:rPr>
                <w:rFonts w:eastAsiaTheme="minorEastAsia" w:hint="eastAsia"/>
                <w:lang w:eastAsia="ko-KR"/>
              </w:rPr>
              <w:t>2</w:t>
            </w:r>
          </w:p>
        </w:tc>
        <w:tc>
          <w:tcPr>
            <w:tcW w:w="748" w:type="dxa"/>
          </w:tcPr>
          <w:p w14:paraId="03B49430"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1A59D60" w14:textId="77777777" w:rsidR="0051020D" w:rsidRPr="00A1115A" w:rsidRDefault="0051020D" w:rsidP="00A45633">
            <w:pPr>
              <w:pStyle w:val="TAH"/>
            </w:pPr>
            <w:r>
              <w:rPr>
                <w:rFonts w:eastAsiaTheme="minorEastAsia" w:hint="eastAsia"/>
                <w:lang w:eastAsia="ko-KR"/>
              </w:rPr>
              <w:t>2</w:t>
            </w:r>
          </w:p>
        </w:tc>
        <w:tc>
          <w:tcPr>
            <w:tcW w:w="791" w:type="dxa"/>
          </w:tcPr>
          <w:p w14:paraId="09933E99"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0D53B70" w14:textId="77777777" w:rsidR="0051020D" w:rsidRPr="00A1115A" w:rsidRDefault="0051020D" w:rsidP="00A45633">
            <w:pPr>
              <w:pStyle w:val="TAH"/>
            </w:pPr>
            <w:r>
              <w:rPr>
                <w:rFonts w:eastAsiaTheme="minorEastAsia" w:hint="eastAsia"/>
                <w:lang w:eastAsia="ko-KR"/>
              </w:rPr>
              <w:t>2</w:t>
            </w:r>
          </w:p>
        </w:tc>
        <w:tc>
          <w:tcPr>
            <w:tcW w:w="791" w:type="dxa"/>
          </w:tcPr>
          <w:p w14:paraId="3F5618F2"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507CD0F" w14:textId="77777777" w:rsidR="0051020D" w:rsidRPr="00A1115A" w:rsidRDefault="0051020D" w:rsidP="00A45633">
            <w:pPr>
              <w:pStyle w:val="TAH"/>
            </w:pPr>
            <w:r>
              <w:rPr>
                <w:rFonts w:eastAsiaTheme="minorEastAsia" w:hint="eastAsia"/>
                <w:lang w:eastAsia="ko-KR"/>
              </w:rPr>
              <w:t>2</w:t>
            </w:r>
          </w:p>
        </w:tc>
        <w:tc>
          <w:tcPr>
            <w:tcW w:w="816" w:type="dxa"/>
          </w:tcPr>
          <w:p w14:paraId="7752ADC9"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9E1E318" w14:textId="77777777" w:rsidR="0051020D" w:rsidRPr="00A1115A" w:rsidRDefault="0051020D" w:rsidP="00A45633">
            <w:pPr>
              <w:pStyle w:val="TAH"/>
            </w:pPr>
            <w:r>
              <w:rPr>
                <w:rFonts w:eastAsiaTheme="minorEastAsia" w:hint="eastAsia"/>
                <w:lang w:eastAsia="ko-KR"/>
              </w:rPr>
              <w:t>2</w:t>
            </w:r>
          </w:p>
        </w:tc>
      </w:tr>
      <w:tr w:rsidR="0051020D" w:rsidRPr="00765700" w14:paraId="688720EC" w14:textId="77777777" w:rsidTr="00A45633">
        <w:trPr>
          <w:trHeight w:val="20"/>
          <w:jc w:val="center"/>
        </w:trPr>
        <w:tc>
          <w:tcPr>
            <w:tcW w:w="1737" w:type="dxa"/>
          </w:tcPr>
          <w:p w14:paraId="727BC154" w14:textId="77777777" w:rsidR="0051020D" w:rsidRPr="00A1115A" w:rsidRDefault="0051020D" w:rsidP="00A45633">
            <w:pPr>
              <w:pStyle w:val="FL"/>
              <w:spacing w:before="0" w:after="0"/>
              <w:rPr>
                <w:b w:val="0"/>
                <w:bCs/>
                <w:sz w:val="18"/>
                <w:szCs w:val="18"/>
              </w:rPr>
            </w:pPr>
            <w:r>
              <w:rPr>
                <w:b w:val="0"/>
                <w:bCs/>
                <w:sz w:val="18"/>
                <w:szCs w:val="18"/>
              </w:rPr>
              <w:t>Contiguous</w:t>
            </w:r>
          </w:p>
        </w:tc>
        <w:tc>
          <w:tcPr>
            <w:tcW w:w="792" w:type="dxa"/>
            <w:vAlign w:val="center"/>
          </w:tcPr>
          <w:p w14:paraId="10B4AD6D"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E6DF673"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B94A16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000973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1B574DD"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9512D8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A4BAB4C"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3F738A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0E44774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73A0526D"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5EB2906E" w14:textId="77777777" w:rsidTr="00A45633">
        <w:trPr>
          <w:trHeight w:val="20"/>
          <w:jc w:val="center"/>
        </w:trPr>
        <w:tc>
          <w:tcPr>
            <w:tcW w:w="1737" w:type="dxa"/>
          </w:tcPr>
          <w:p w14:paraId="2306EB5B" w14:textId="77777777" w:rsidR="0051020D" w:rsidRPr="00A1115A" w:rsidRDefault="0051020D" w:rsidP="00A45633">
            <w:pPr>
              <w:pStyle w:val="FL"/>
              <w:spacing w:before="0" w:after="0"/>
              <w:rPr>
                <w:b w:val="0"/>
                <w:bCs/>
                <w:sz w:val="18"/>
                <w:szCs w:val="18"/>
              </w:rPr>
            </w:pPr>
            <w:r>
              <w:rPr>
                <w:b w:val="0"/>
                <w:bCs/>
                <w:sz w:val="18"/>
                <w:szCs w:val="18"/>
              </w:rPr>
              <w:t>Non-contiguous</w:t>
            </w:r>
          </w:p>
        </w:tc>
        <w:tc>
          <w:tcPr>
            <w:tcW w:w="792" w:type="dxa"/>
            <w:vAlign w:val="center"/>
          </w:tcPr>
          <w:p w14:paraId="5B7FD1EE"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792" w:type="dxa"/>
            <w:vAlign w:val="center"/>
          </w:tcPr>
          <w:p w14:paraId="51A5896D" w14:textId="77777777" w:rsidR="0051020D" w:rsidRPr="00A1115A" w:rsidRDefault="0051020D" w:rsidP="00A45633">
            <w:pPr>
              <w:pStyle w:val="FL"/>
              <w:spacing w:before="0" w:after="0"/>
              <w:rPr>
                <w:b w:val="0"/>
                <w:bCs/>
                <w:sz w:val="18"/>
                <w:szCs w:val="18"/>
              </w:rPr>
            </w:pPr>
            <w:r w:rsidRPr="00565D70">
              <w:rPr>
                <w:b w:val="0"/>
                <w:bCs/>
                <w:sz w:val="18"/>
                <w:szCs w:val="18"/>
              </w:rPr>
              <w:t>N/A</w:t>
            </w:r>
          </w:p>
        </w:tc>
        <w:tc>
          <w:tcPr>
            <w:tcW w:w="748" w:type="dxa"/>
            <w:vAlign w:val="center"/>
          </w:tcPr>
          <w:p w14:paraId="5695FF00"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791" w:type="dxa"/>
            <w:vAlign w:val="center"/>
          </w:tcPr>
          <w:p w14:paraId="53648C20" w14:textId="77777777" w:rsidR="0051020D" w:rsidRPr="00765700" w:rsidRDefault="0051020D" w:rsidP="00A45633">
            <w:pPr>
              <w:pStyle w:val="FL"/>
              <w:spacing w:before="0" w:after="0"/>
              <w:rPr>
                <w:b w:val="0"/>
                <w:bCs/>
                <w:sz w:val="18"/>
                <w:szCs w:val="18"/>
              </w:rPr>
            </w:pPr>
            <w:r w:rsidRPr="00565D70">
              <w:rPr>
                <w:b w:val="0"/>
                <w:bCs/>
                <w:sz w:val="18"/>
                <w:szCs w:val="18"/>
              </w:rPr>
              <w:t>N/A</w:t>
            </w:r>
          </w:p>
        </w:tc>
        <w:tc>
          <w:tcPr>
            <w:tcW w:w="791" w:type="dxa"/>
            <w:vAlign w:val="center"/>
          </w:tcPr>
          <w:p w14:paraId="53607B6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376AAE6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12B08D2B"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1A245A81"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7FB0BCF5"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3A4E08C0"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51020D" w:rsidRPr="00765700" w14:paraId="0439D17B" w14:textId="77777777" w:rsidTr="00A45633">
        <w:trPr>
          <w:trHeight w:val="20"/>
          <w:jc w:val="center"/>
        </w:trPr>
        <w:tc>
          <w:tcPr>
            <w:tcW w:w="9631" w:type="dxa"/>
            <w:gridSpan w:val="11"/>
          </w:tcPr>
          <w:p w14:paraId="035BAE45"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F394C87" w14:textId="77777777" w:rsidR="0051020D" w:rsidRPr="00565D70" w:rsidRDefault="0051020D" w:rsidP="00A45633">
            <w:pPr>
              <w:pStyle w:val="FL"/>
              <w:spacing w:before="0" w:after="0"/>
              <w:jc w:val="left"/>
              <w:rPr>
                <w:b w:val="0"/>
                <w:bCs/>
                <w:sz w:val="18"/>
                <w:szCs w:val="18"/>
              </w:rPr>
            </w:pPr>
          </w:p>
        </w:tc>
      </w:tr>
    </w:tbl>
    <w:p w14:paraId="392607AB" w14:textId="77777777" w:rsidR="0051020D" w:rsidRDefault="0051020D" w:rsidP="0051020D">
      <w:pPr>
        <w:pStyle w:val="BodyText"/>
        <w:rPr>
          <w:lang w:val="en-US"/>
        </w:rPr>
      </w:pPr>
    </w:p>
    <w:p w14:paraId="0300F681"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71:</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534C2446" w14:textId="77777777" w:rsidTr="00A45633">
        <w:trPr>
          <w:trHeight w:val="237"/>
          <w:jc w:val="center"/>
        </w:trPr>
        <w:tc>
          <w:tcPr>
            <w:tcW w:w="1737" w:type="dxa"/>
            <w:vMerge w:val="restart"/>
            <w:tcBorders>
              <w:top w:val="single" w:sz="4" w:space="0" w:color="auto"/>
            </w:tcBorders>
            <w:shd w:val="clear" w:color="auto" w:fill="auto"/>
          </w:tcPr>
          <w:p w14:paraId="56FD5BFF" w14:textId="77777777" w:rsidR="0051020D" w:rsidRPr="007961D7" w:rsidRDefault="0051020D" w:rsidP="00A45633">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0BF3B20" w14:textId="77777777" w:rsidR="0051020D" w:rsidRDefault="0051020D" w:rsidP="00A45633">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1EA1AF1" w14:textId="77777777" w:rsidTr="00A45633">
        <w:trPr>
          <w:trHeight w:val="237"/>
          <w:jc w:val="center"/>
        </w:trPr>
        <w:tc>
          <w:tcPr>
            <w:tcW w:w="1737" w:type="dxa"/>
            <w:vMerge/>
            <w:shd w:val="clear" w:color="auto" w:fill="auto"/>
          </w:tcPr>
          <w:p w14:paraId="2B186F9E" w14:textId="77777777" w:rsidR="0051020D" w:rsidRPr="00A1115A" w:rsidRDefault="0051020D" w:rsidP="00A45633">
            <w:pPr>
              <w:pStyle w:val="TAH"/>
            </w:pPr>
          </w:p>
        </w:tc>
        <w:tc>
          <w:tcPr>
            <w:tcW w:w="1584" w:type="dxa"/>
            <w:gridSpan w:val="2"/>
          </w:tcPr>
          <w:p w14:paraId="637EC03C" w14:textId="77777777" w:rsidR="0051020D" w:rsidRPr="00A1115A" w:rsidRDefault="0051020D" w:rsidP="00A45633">
            <w:pPr>
              <w:pStyle w:val="TAH"/>
            </w:pPr>
            <w:r>
              <w:rPr>
                <w:rFonts w:eastAsiaTheme="minorEastAsia" w:hint="eastAsia"/>
                <w:lang w:eastAsia="ko-KR"/>
              </w:rPr>
              <w:t>2</w:t>
            </w:r>
            <w:r>
              <w:rPr>
                <w:rFonts w:eastAsiaTheme="minorEastAsia"/>
                <w:lang w:eastAsia="ko-KR"/>
              </w:rPr>
              <w:t>0MHz</w:t>
            </w:r>
          </w:p>
        </w:tc>
        <w:tc>
          <w:tcPr>
            <w:tcW w:w="1539" w:type="dxa"/>
            <w:gridSpan w:val="2"/>
          </w:tcPr>
          <w:p w14:paraId="10A1B4B6" w14:textId="77777777" w:rsidR="0051020D" w:rsidRPr="00A1115A" w:rsidRDefault="0051020D" w:rsidP="00A45633">
            <w:pPr>
              <w:pStyle w:val="TAH"/>
            </w:pPr>
            <w:r>
              <w:rPr>
                <w:rFonts w:eastAsiaTheme="minorEastAsia" w:hint="eastAsia"/>
                <w:lang w:eastAsia="ko-KR"/>
              </w:rPr>
              <w:t>40MHz</w:t>
            </w:r>
          </w:p>
        </w:tc>
        <w:tc>
          <w:tcPr>
            <w:tcW w:w="1582" w:type="dxa"/>
            <w:gridSpan w:val="2"/>
          </w:tcPr>
          <w:p w14:paraId="269E67B6" w14:textId="77777777" w:rsidR="0051020D" w:rsidRPr="00A1115A" w:rsidRDefault="0051020D" w:rsidP="00A45633">
            <w:pPr>
              <w:pStyle w:val="TAH"/>
            </w:pPr>
            <w:r>
              <w:rPr>
                <w:rFonts w:eastAsiaTheme="minorEastAsia" w:hint="eastAsia"/>
                <w:lang w:eastAsia="ko-KR"/>
              </w:rPr>
              <w:t>60MHz</w:t>
            </w:r>
          </w:p>
        </w:tc>
        <w:tc>
          <w:tcPr>
            <w:tcW w:w="1582" w:type="dxa"/>
            <w:gridSpan w:val="2"/>
          </w:tcPr>
          <w:p w14:paraId="25FD706F" w14:textId="77777777" w:rsidR="0051020D" w:rsidRPr="00A1115A" w:rsidRDefault="0051020D" w:rsidP="00A45633">
            <w:pPr>
              <w:pStyle w:val="TAH"/>
            </w:pPr>
            <w:r>
              <w:rPr>
                <w:rFonts w:eastAsiaTheme="minorEastAsia" w:hint="eastAsia"/>
                <w:lang w:eastAsia="ko-KR"/>
              </w:rPr>
              <w:t>80MHz</w:t>
            </w:r>
          </w:p>
        </w:tc>
        <w:tc>
          <w:tcPr>
            <w:tcW w:w="1607" w:type="dxa"/>
            <w:gridSpan w:val="2"/>
          </w:tcPr>
          <w:p w14:paraId="06CF1876" w14:textId="77777777" w:rsidR="0051020D" w:rsidRPr="00A1115A" w:rsidRDefault="0051020D" w:rsidP="00A45633">
            <w:pPr>
              <w:pStyle w:val="TAH"/>
            </w:pPr>
            <w:r>
              <w:rPr>
                <w:rFonts w:eastAsiaTheme="minorEastAsia" w:hint="eastAsia"/>
                <w:lang w:eastAsia="ko-KR"/>
              </w:rPr>
              <w:t>100M</w:t>
            </w:r>
            <w:r>
              <w:rPr>
                <w:rFonts w:eastAsiaTheme="minorEastAsia"/>
                <w:lang w:eastAsia="ko-KR"/>
              </w:rPr>
              <w:t>Hz</w:t>
            </w:r>
          </w:p>
        </w:tc>
      </w:tr>
      <w:tr w:rsidR="0051020D" w:rsidRPr="00A1115A" w14:paraId="3E875D1B" w14:textId="77777777" w:rsidTr="00A45633">
        <w:trPr>
          <w:trHeight w:val="237"/>
          <w:jc w:val="center"/>
        </w:trPr>
        <w:tc>
          <w:tcPr>
            <w:tcW w:w="1737" w:type="dxa"/>
            <w:shd w:val="clear" w:color="auto" w:fill="auto"/>
          </w:tcPr>
          <w:p w14:paraId="1D18729C" w14:textId="77777777" w:rsidR="0051020D" w:rsidRPr="00A1115A" w:rsidRDefault="0051020D" w:rsidP="00A45633">
            <w:pPr>
              <w:pStyle w:val="TAH"/>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792" w:type="dxa"/>
          </w:tcPr>
          <w:p w14:paraId="4DF18318"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453F00F1" w14:textId="77777777" w:rsidR="0051020D" w:rsidRPr="00A1115A" w:rsidRDefault="0051020D" w:rsidP="00A45633">
            <w:pPr>
              <w:pStyle w:val="TAH"/>
            </w:pPr>
            <w:r>
              <w:rPr>
                <w:rFonts w:eastAsiaTheme="minorEastAsia" w:hint="eastAsia"/>
                <w:lang w:eastAsia="ko-KR"/>
              </w:rPr>
              <w:t>2</w:t>
            </w:r>
          </w:p>
        </w:tc>
        <w:tc>
          <w:tcPr>
            <w:tcW w:w="748" w:type="dxa"/>
          </w:tcPr>
          <w:p w14:paraId="1D13F37F"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21710FBA" w14:textId="77777777" w:rsidR="0051020D" w:rsidRPr="00A1115A" w:rsidRDefault="0051020D" w:rsidP="00A45633">
            <w:pPr>
              <w:pStyle w:val="TAH"/>
            </w:pPr>
            <w:r>
              <w:rPr>
                <w:rFonts w:eastAsiaTheme="minorEastAsia" w:hint="eastAsia"/>
                <w:lang w:eastAsia="ko-KR"/>
              </w:rPr>
              <w:t>2</w:t>
            </w:r>
          </w:p>
        </w:tc>
        <w:tc>
          <w:tcPr>
            <w:tcW w:w="791" w:type="dxa"/>
          </w:tcPr>
          <w:p w14:paraId="09751C14"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C2E602" w14:textId="77777777" w:rsidR="0051020D" w:rsidRPr="00A1115A" w:rsidRDefault="0051020D" w:rsidP="00A45633">
            <w:pPr>
              <w:pStyle w:val="TAH"/>
            </w:pPr>
            <w:r>
              <w:rPr>
                <w:rFonts w:eastAsiaTheme="minorEastAsia" w:hint="eastAsia"/>
                <w:lang w:eastAsia="ko-KR"/>
              </w:rPr>
              <w:t>2</w:t>
            </w:r>
          </w:p>
        </w:tc>
        <w:tc>
          <w:tcPr>
            <w:tcW w:w="791" w:type="dxa"/>
          </w:tcPr>
          <w:p w14:paraId="0BFEC427"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B7D586" w14:textId="77777777" w:rsidR="0051020D" w:rsidRPr="00A1115A" w:rsidRDefault="0051020D" w:rsidP="00A45633">
            <w:pPr>
              <w:pStyle w:val="TAH"/>
            </w:pPr>
            <w:r>
              <w:rPr>
                <w:rFonts w:eastAsiaTheme="minorEastAsia" w:hint="eastAsia"/>
                <w:lang w:eastAsia="ko-KR"/>
              </w:rPr>
              <w:t>2</w:t>
            </w:r>
          </w:p>
        </w:tc>
        <w:tc>
          <w:tcPr>
            <w:tcW w:w="816" w:type="dxa"/>
          </w:tcPr>
          <w:p w14:paraId="728748D9" w14:textId="77777777" w:rsidR="0051020D" w:rsidRPr="00A1115A" w:rsidRDefault="0051020D" w:rsidP="00A45633">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B029E7F" w14:textId="77777777" w:rsidR="0051020D" w:rsidRPr="00A1115A" w:rsidRDefault="0051020D" w:rsidP="00A45633">
            <w:pPr>
              <w:pStyle w:val="TAH"/>
            </w:pPr>
            <w:r>
              <w:rPr>
                <w:rFonts w:eastAsiaTheme="minorEastAsia" w:hint="eastAsia"/>
                <w:lang w:eastAsia="ko-KR"/>
              </w:rPr>
              <w:t>2</w:t>
            </w:r>
          </w:p>
        </w:tc>
      </w:tr>
      <w:tr w:rsidR="0051020D" w:rsidRPr="00765700" w14:paraId="250686DB" w14:textId="77777777" w:rsidTr="00A45633">
        <w:trPr>
          <w:trHeight w:val="20"/>
          <w:jc w:val="center"/>
        </w:trPr>
        <w:tc>
          <w:tcPr>
            <w:tcW w:w="1737" w:type="dxa"/>
          </w:tcPr>
          <w:p w14:paraId="6A0BAF05" w14:textId="77777777" w:rsidR="0051020D" w:rsidRPr="00A1115A" w:rsidRDefault="0051020D" w:rsidP="00A45633">
            <w:pPr>
              <w:pStyle w:val="FL"/>
              <w:spacing w:before="0" w:after="0"/>
              <w:rPr>
                <w:b w:val="0"/>
                <w:bCs/>
                <w:sz w:val="18"/>
                <w:szCs w:val="18"/>
              </w:rPr>
            </w:pPr>
            <w:r>
              <w:rPr>
                <w:b w:val="0"/>
                <w:bCs/>
                <w:sz w:val="18"/>
                <w:szCs w:val="18"/>
              </w:rPr>
              <w:t>Contiguous/Non-contiguous</w:t>
            </w:r>
          </w:p>
        </w:tc>
        <w:tc>
          <w:tcPr>
            <w:tcW w:w="792" w:type="dxa"/>
            <w:vAlign w:val="center"/>
          </w:tcPr>
          <w:p w14:paraId="5D464754"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C2B4CA9" w14:textId="77777777" w:rsidR="0051020D" w:rsidRPr="00A1115A"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428E5DB"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006E324"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344BB16"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5ECA211E"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B656BD8"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CE6FF2E"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4D86D03"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DDAFC1C" w14:textId="77777777" w:rsidR="0051020D" w:rsidRPr="00765700" w:rsidRDefault="0051020D" w:rsidP="00A45633">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145CD3A" w14:textId="77777777" w:rsidTr="00A45633">
        <w:trPr>
          <w:trHeight w:val="20"/>
          <w:jc w:val="center"/>
        </w:trPr>
        <w:tc>
          <w:tcPr>
            <w:tcW w:w="9631" w:type="dxa"/>
            <w:gridSpan w:val="11"/>
          </w:tcPr>
          <w:p w14:paraId="06703A62" w14:textId="77777777" w:rsidR="0051020D" w:rsidRPr="00565D70" w:rsidRDefault="0051020D" w:rsidP="00A45633">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A7C6545" w14:textId="77777777" w:rsidR="0051020D" w:rsidRPr="00565D70" w:rsidRDefault="0051020D" w:rsidP="00A45633">
            <w:pPr>
              <w:pStyle w:val="FL"/>
              <w:spacing w:before="0" w:after="0"/>
              <w:jc w:val="left"/>
              <w:rPr>
                <w:b w:val="0"/>
                <w:bCs/>
                <w:sz w:val="18"/>
                <w:szCs w:val="18"/>
              </w:rPr>
            </w:pPr>
          </w:p>
        </w:tc>
      </w:tr>
    </w:tbl>
    <w:p w14:paraId="5DDEF6A5" w14:textId="77777777" w:rsidR="0051020D" w:rsidRPr="00815316" w:rsidRDefault="0051020D" w:rsidP="0051020D"/>
    <w:p w14:paraId="364727A6" w14:textId="77777777" w:rsidR="0051020D" w:rsidRPr="000C68ED" w:rsidRDefault="0051020D" w:rsidP="00085703">
      <w:pPr>
        <w:spacing w:after="120"/>
        <w:rPr>
          <w:color w:val="000000" w:themeColor="text1"/>
          <w:szCs w:val="24"/>
          <w:lang w:val="en-US" w:eastAsia="zh-CN"/>
        </w:rPr>
      </w:pPr>
    </w:p>
    <w:p w14:paraId="38E0B2F8" w14:textId="3454ACE4" w:rsidR="003C6303" w:rsidRPr="000C68ED" w:rsidRDefault="003C6303" w:rsidP="003C6303">
      <w:pPr>
        <w:pStyle w:val="Heading1"/>
        <w:rPr>
          <w:lang w:val="en-US" w:eastAsia="zh-CN"/>
        </w:rPr>
      </w:pPr>
      <w:r w:rsidRPr="000C68ED">
        <w:rPr>
          <w:lang w:val="en-US" w:eastAsia="zh-CN"/>
        </w:rPr>
        <w:t>References</w:t>
      </w:r>
    </w:p>
    <w:p w14:paraId="127F2FBE" w14:textId="04DB521B" w:rsidR="00085703" w:rsidRPr="000C68ED" w:rsidRDefault="0041627D" w:rsidP="003C6303">
      <w:pPr>
        <w:rPr>
          <w:lang w:val="en-US" w:eastAsia="zh-CN"/>
        </w:rPr>
      </w:pPr>
      <w:r w:rsidRPr="000C68ED">
        <w:rPr>
          <w:lang w:val="en-US" w:eastAsia="zh-CN"/>
        </w:rPr>
        <w:t>[1] R4-231</w:t>
      </w:r>
      <w:r w:rsidR="002B238A">
        <w:rPr>
          <w:lang w:val="en-US" w:eastAsia="zh-CN"/>
        </w:rPr>
        <w:t>4737</w:t>
      </w:r>
      <w:r w:rsidR="00CA3A7B" w:rsidRPr="000C68ED">
        <w:rPr>
          <w:lang w:val="en-US" w:eastAsia="zh-CN"/>
        </w:rPr>
        <w:t xml:space="preserve">, </w:t>
      </w:r>
      <w:r w:rsidRPr="000C68ED">
        <w:rPr>
          <w:lang w:val="en-US" w:eastAsia="zh-CN"/>
        </w:rPr>
        <w:t>WF on NR_SL_enh2_UERF_part1</w:t>
      </w:r>
      <w:r w:rsidR="00CA3A7B" w:rsidRPr="000C68ED">
        <w:rPr>
          <w:lang w:val="en-US" w:eastAsia="zh-CN"/>
        </w:rPr>
        <w:t xml:space="preserve">, </w:t>
      </w:r>
      <w:r w:rsidRPr="000C68ED">
        <w:rPr>
          <w:lang w:val="en-US" w:eastAsia="zh-CN"/>
        </w:rPr>
        <w:t>OPPO</w:t>
      </w:r>
    </w:p>
    <w:p w14:paraId="1387B387" w14:textId="1EEAA2D2" w:rsidR="00085703" w:rsidRDefault="0041627D" w:rsidP="00B70C27">
      <w:pPr>
        <w:rPr>
          <w:lang w:val="en-US" w:eastAsia="zh-CN"/>
        </w:rPr>
      </w:pPr>
      <w:r w:rsidRPr="000C68ED">
        <w:rPr>
          <w:lang w:val="en-US" w:eastAsia="zh-CN"/>
        </w:rPr>
        <w:t>[2] R4-2310378, TP for TR 38.786 on the MPR/A-MPR simulation assumptions, Facebook</w:t>
      </w:r>
    </w:p>
    <w:p w14:paraId="2A751D12" w14:textId="7A0348BE" w:rsidR="00413EC9" w:rsidRDefault="00413EC9" w:rsidP="00B70C27">
      <w:pPr>
        <w:rPr>
          <w:lang w:val="en-US" w:eastAsia="zh-CN"/>
        </w:rPr>
      </w:pPr>
      <w:r>
        <w:rPr>
          <w:lang w:val="en-US" w:eastAsia="zh-CN"/>
        </w:rPr>
        <w:t xml:space="preserve">[3] R4-2313102, “on Tx requirements for NR </w:t>
      </w:r>
      <w:proofErr w:type="spellStart"/>
      <w:r>
        <w:rPr>
          <w:lang w:val="en-US" w:eastAsia="zh-CN"/>
        </w:rPr>
        <w:t>sidelink</w:t>
      </w:r>
      <w:proofErr w:type="spellEnd"/>
      <w:r>
        <w:rPr>
          <w:lang w:val="en-US" w:eastAsia="zh-CN"/>
        </w:rPr>
        <w:t xml:space="preserve"> evolution”, LG Electronics</w:t>
      </w:r>
    </w:p>
    <w:p w14:paraId="5CBB58A7" w14:textId="0C4A7156" w:rsidR="001A1AE0" w:rsidRPr="000C68ED" w:rsidRDefault="001A1AE0" w:rsidP="00B70C27">
      <w:pPr>
        <w:rPr>
          <w:lang w:val="en-US" w:eastAsia="zh-CN"/>
        </w:rPr>
      </w:pPr>
      <w:r>
        <w:rPr>
          <w:lang w:val="en-US" w:eastAsia="zh-CN"/>
        </w:rPr>
        <w:t>[</w:t>
      </w:r>
      <w:r w:rsidR="00413EC9">
        <w:rPr>
          <w:lang w:val="en-US" w:eastAsia="zh-CN"/>
        </w:rPr>
        <w:t>4</w:t>
      </w:r>
      <w:r>
        <w:rPr>
          <w:lang w:val="en-US" w:eastAsia="zh-CN"/>
        </w:rPr>
        <w:t xml:space="preserve">] </w:t>
      </w:r>
      <w:r w:rsidR="00730FEC">
        <w:rPr>
          <w:lang w:val="en-US" w:eastAsia="zh-CN"/>
        </w:rPr>
        <w:t>R4-2008438, “NR-U-Capturing Spectrum Emission Mask in Specification”, Nokia, Nokia Shanghai Bell</w:t>
      </w:r>
    </w:p>
    <w:p w14:paraId="6B0F61A2" w14:textId="4517F750" w:rsidR="00085703" w:rsidRDefault="00085703" w:rsidP="003C6303">
      <w:pPr>
        <w:rPr>
          <w:lang w:val="en-US" w:eastAsia="zh-CN"/>
        </w:rPr>
      </w:pPr>
    </w:p>
    <w:p w14:paraId="1D60F60C" w14:textId="77777777" w:rsidR="00EB519E" w:rsidRDefault="00EB519E">
      <w:pPr>
        <w:spacing w:after="0"/>
        <w:rPr>
          <w:rFonts w:ascii="Arial" w:hAnsi="Arial"/>
          <w:sz w:val="36"/>
          <w:lang w:val="en-US" w:eastAsia="zh-CN"/>
        </w:rPr>
      </w:pPr>
      <w:r>
        <w:rPr>
          <w:lang w:val="en-US" w:eastAsia="zh-CN"/>
        </w:rPr>
        <w:br w:type="page"/>
      </w:r>
    </w:p>
    <w:p w14:paraId="5B565169" w14:textId="223D1BD1" w:rsidR="00730FEC" w:rsidRPr="000C68ED" w:rsidRDefault="00730FEC" w:rsidP="00730FEC">
      <w:pPr>
        <w:pStyle w:val="Heading1"/>
        <w:rPr>
          <w:lang w:val="en-US" w:eastAsia="zh-CN"/>
        </w:rPr>
      </w:pPr>
      <w:r>
        <w:rPr>
          <w:lang w:val="en-US" w:eastAsia="zh-CN"/>
        </w:rPr>
        <w:lastRenderedPageBreak/>
        <w:t>Appendix</w:t>
      </w:r>
    </w:p>
    <w:p w14:paraId="35AC6125" w14:textId="77777777" w:rsidR="00EB519E" w:rsidRDefault="00EB519E" w:rsidP="00EB519E">
      <w:pPr>
        <w:rPr>
          <w:rFonts w:eastAsia="Malgun Gothic"/>
          <w:lang w:val="en-US" w:eastAsia="ko-KR"/>
        </w:rPr>
      </w:pPr>
    </w:p>
    <w:p w14:paraId="57910369" w14:textId="321EABE8" w:rsidR="00EB519E" w:rsidRPr="00EB519E" w:rsidRDefault="00EB519E" w:rsidP="00EB519E">
      <w:pPr>
        <w:rPr>
          <w:rFonts w:eastAsia="Malgun Gothic"/>
          <w:lang w:val="en-US" w:eastAsia="ko-KR"/>
        </w:rPr>
      </w:pPr>
      <w:r w:rsidRPr="00EB519E">
        <w:rPr>
          <w:rFonts w:eastAsia="Malgun Gothic"/>
          <w:lang w:val="en-US" w:eastAsia="ko-KR"/>
        </w:rPr>
        <w:t>For MPR and A-MPR</w:t>
      </w:r>
      <w:r>
        <w:rPr>
          <w:rFonts w:eastAsia="Malgun Gothic"/>
          <w:lang w:val="en-US" w:eastAsia="ko-KR"/>
        </w:rPr>
        <w:t xml:space="preserve"> simulations</w:t>
      </w:r>
      <w:r w:rsidRPr="00EB519E">
        <w:rPr>
          <w:rFonts w:eastAsia="Malgun Gothic"/>
          <w:lang w:val="en-US" w:eastAsia="ko-KR"/>
        </w:rPr>
        <w:t xml:space="preserve"> for SL-U wideband operation</w:t>
      </w:r>
      <w:r>
        <w:rPr>
          <w:rFonts w:eastAsia="Malgun Gothic"/>
          <w:lang w:val="en-US" w:eastAsia="ko-KR"/>
        </w:rPr>
        <w:t xml:space="preserve"> following</w:t>
      </w:r>
      <w:r w:rsidRPr="00EB519E">
        <w:rPr>
          <w:rFonts w:eastAsia="Malgun Gothic"/>
          <w:lang w:val="en-US" w:eastAsia="ko-KR"/>
        </w:rPr>
        <w:t xml:space="preserve"> in-carrier SEM </w:t>
      </w:r>
      <w:r>
        <w:rPr>
          <w:rFonts w:eastAsia="Malgun Gothic"/>
          <w:lang w:val="en-US" w:eastAsia="ko-KR"/>
        </w:rPr>
        <w:t>was used:</w:t>
      </w:r>
    </w:p>
    <w:p w14:paraId="713CC4A9" w14:textId="77777777" w:rsidR="00EB519E" w:rsidRPr="00EB519E" w:rsidRDefault="00EB519E" w:rsidP="00EB519E">
      <w:pPr>
        <w:rPr>
          <w:rFonts w:eastAsia="Malgun Gothic"/>
          <w:lang w:val="en-US" w:eastAsia="ko-KR"/>
        </w:rPr>
      </w:pPr>
      <w:r w:rsidRPr="00EB519E">
        <w:rPr>
          <w:rFonts w:eastAsia="Malgun Gothic"/>
          <w:lang w:val="en-US" w:eastAsia="ko-KR"/>
        </w:rPr>
        <w:t xml:space="preserve">In the case of non-transmitted 20 MHz channel(s) on the edges of an assigned channel bandwidth the spectrum emission mask for operation with shared spectrum channel access, specified in Table 6.5F.2.2.0-1, is applied by using the total bandwidth of the remaining transmitted channels. The spectrum emission mask for non-transmitted channels is floored at -28dBr inside the assigned channel bandwidth and continues at same level until the channel bandwidth mask is intercepted, i.e. until </w:t>
      </w:r>
      <w:proofErr w:type="spellStart"/>
      <w:r w:rsidRPr="00EB519E">
        <w:rPr>
          <w:rFonts w:eastAsia="Malgun Gothic"/>
          <w:lang w:val="en-US" w:eastAsia="ko-KR"/>
        </w:rPr>
        <w:t>ΔfOOB</w:t>
      </w:r>
      <w:proofErr w:type="spellEnd"/>
      <w:r w:rsidRPr="00EB519E">
        <w:rPr>
          <w:rFonts w:eastAsia="Malgun Gothic"/>
          <w:lang w:val="en-US" w:eastAsia="ko-KR"/>
        </w:rPr>
        <w:t xml:space="preserve">, as defined in 38.101-1 Clause 6.5F.2.2.0, equals </w:t>
      </w:r>
      <w:proofErr w:type="spellStart"/>
      <w:r w:rsidRPr="00EB519E">
        <w:rPr>
          <w:rFonts w:eastAsia="Malgun Gothic"/>
          <w:lang w:val="en-US" w:eastAsia="ko-KR"/>
        </w:rPr>
        <w:t>BWChannel</w:t>
      </w:r>
      <w:proofErr w:type="spellEnd"/>
      <w:r w:rsidRPr="00EB519E">
        <w:rPr>
          <w:rFonts w:eastAsia="Malgun Gothic"/>
          <w:lang w:val="en-US" w:eastAsia="ko-KR"/>
        </w:rPr>
        <w:t xml:space="preserve"> / 2. When </w:t>
      </w:r>
      <w:proofErr w:type="spellStart"/>
      <w:r w:rsidRPr="00EB519E">
        <w:rPr>
          <w:rFonts w:eastAsia="Malgun Gothic"/>
          <w:lang w:val="en-US" w:eastAsia="ko-KR"/>
        </w:rPr>
        <w:t>ΔfOOB</w:t>
      </w:r>
      <w:proofErr w:type="spellEnd"/>
      <w:r w:rsidRPr="00EB519E">
        <w:rPr>
          <w:rFonts w:eastAsia="Malgun Gothic"/>
          <w:lang w:val="en-US" w:eastAsia="ko-KR"/>
        </w:rPr>
        <w:t xml:space="preserve"> &gt; </w:t>
      </w:r>
      <w:proofErr w:type="spellStart"/>
      <w:r w:rsidRPr="00EB519E">
        <w:rPr>
          <w:rFonts w:eastAsia="Malgun Gothic"/>
          <w:lang w:val="en-US" w:eastAsia="ko-KR"/>
        </w:rPr>
        <w:t>BWChannel</w:t>
      </w:r>
      <w:proofErr w:type="spellEnd"/>
      <w:r w:rsidRPr="00EB519E">
        <w:rPr>
          <w:rFonts w:eastAsia="Malgun Gothic"/>
          <w:lang w:val="en-US" w:eastAsia="ko-KR"/>
        </w:rPr>
        <w:t xml:space="preserve"> / 2 requirements in clause 6.5F.2.2.0 apply.</w:t>
      </w:r>
    </w:p>
    <w:p w14:paraId="4351685A" w14:textId="0D8FFF29" w:rsidR="00EB519E" w:rsidRPr="00EB519E" w:rsidRDefault="00EB519E" w:rsidP="00EB519E">
      <w:pPr>
        <w:rPr>
          <w:rFonts w:eastAsia="Malgun Gothic"/>
          <w:lang w:val="en-US" w:eastAsia="ko-KR"/>
        </w:rPr>
      </w:pPr>
      <w:r w:rsidRPr="00EB519E">
        <w:rPr>
          <w:rFonts w:eastAsia="Malgun Gothic"/>
          <w:lang w:val="en-US" w:eastAsia="ko-KR"/>
        </w:rPr>
        <w:t xml:space="preserve">The In-Carrier SEM in gap between transmitted channels is defined in Table </w:t>
      </w:r>
      <w:r>
        <w:rPr>
          <w:rFonts w:eastAsia="Malgun Gothic"/>
          <w:lang w:val="en-US" w:eastAsia="ko-KR"/>
        </w:rPr>
        <w:t>5.1</w:t>
      </w:r>
      <w:r w:rsidRPr="00EB519E">
        <w:rPr>
          <w:rFonts w:eastAsia="Malgun Gothic"/>
          <w:lang w:val="en-US" w:eastAsia="ko-KR"/>
        </w:rPr>
        <w:t xml:space="preserve"> and some examples are shown in Figure </w:t>
      </w:r>
      <w:r>
        <w:rPr>
          <w:rFonts w:eastAsia="Malgun Gothic"/>
          <w:lang w:val="en-US" w:eastAsia="ko-KR"/>
        </w:rPr>
        <w:t>5.</w:t>
      </w:r>
      <w:bookmarkStart w:id="2" w:name="_GoBack"/>
      <w:bookmarkEnd w:id="2"/>
      <w:r w:rsidRPr="00EB519E">
        <w:rPr>
          <w:rFonts w:eastAsia="Malgun Gothic"/>
          <w:lang w:val="en-US" w:eastAsia="ko-KR"/>
        </w:rPr>
        <w:t>1.</w:t>
      </w:r>
    </w:p>
    <w:p w14:paraId="251D2056" w14:textId="77777777" w:rsidR="00EB519E" w:rsidRPr="00EB519E" w:rsidRDefault="00EB519E" w:rsidP="00EB519E">
      <w:pPr>
        <w:rPr>
          <w:rFonts w:eastAsia="Malgun Gothic"/>
          <w:lang w:val="en-US" w:eastAsia="ko-KR"/>
        </w:rPr>
      </w:pPr>
      <w:r w:rsidRPr="00EB519E">
        <w:rPr>
          <w:rFonts w:eastAsia="Malgun Gothic"/>
          <w:lang w:val="en-US" w:eastAsia="ko-KR"/>
        </w:rPr>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 or spectrum emission mask defined for gaps between the transmitted channels.</w:t>
      </w:r>
    </w:p>
    <w:p w14:paraId="696E3C56" w14:textId="77777777" w:rsidR="00EB519E" w:rsidRPr="00EB519E" w:rsidRDefault="00EB519E" w:rsidP="00EB519E">
      <w:pPr>
        <w:rPr>
          <w:rFonts w:eastAsia="Malgun Gothic"/>
          <w:lang w:val="en-US" w:eastAsia="ko-KR"/>
        </w:rPr>
      </w:pPr>
      <w:r w:rsidRPr="00EB519E">
        <w:rPr>
          <w:rFonts w:eastAsia="Malgun Gothic"/>
          <w:lang w:val="en-US" w:eastAsia="ko-KR"/>
        </w:rPr>
        <w:t xml:space="preserve">An exception to the spectrum emission mask for non-transmitted channels allows a single [2] MHz bandwidth to extend to [-28] </w:t>
      </w:r>
      <w:proofErr w:type="spellStart"/>
      <w:r w:rsidRPr="00EB519E">
        <w:rPr>
          <w:rFonts w:eastAsia="Malgun Gothic"/>
          <w:lang w:val="en-US" w:eastAsia="ko-KR"/>
        </w:rPr>
        <w:t>dBc</w:t>
      </w:r>
      <w:proofErr w:type="spellEnd"/>
      <w:r w:rsidRPr="00EB519E">
        <w:rPr>
          <w:rFonts w:eastAsia="Malgun Gothic"/>
          <w:lang w:val="en-US" w:eastAsia="ko-KR"/>
        </w:rPr>
        <w:t xml:space="preserve"> relative to total transmit power, or [-20] dBm, whichever is the greatest.</w:t>
      </w:r>
    </w:p>
    <w:p w14:paraId="490415A7" w14:textId="77777777" w:rsidR="00EB519E" w:rsidRDefault="00EB519E" w:rsidP="003C6303">
      <w:pPr>
        <w:rPr>
          <w:rFonts w:eastAsia="Malgun Gothic"/>
          <w:lang w:val="en-US" w:eastAsia="ko-KR"/>
        </w:rPr>
      </w:pPr>
    </w:p>
    <w:p w14:paraId="760CE4AB" w14:textId="5B7150FF" w:rsidR="00F82A92" w:rsidRPr="00F82A92" w:rsidRDefault="00F82A92" w:rsidP="00F82A92">
      <w:pPr>
        <w:pStyle w:val="TH"/>
        <w:rPr>
          <w:lang w:val="en-GB"/>
        </w:rPr>
      </w:pPr>
      <w:r w:rsidRPr="00F82A92">
        <w:rPr>
          <w:rFonts w:ascii="Times New Roman" w:hAnsi="Times New Roman"/>
          <w:lang w:val="en-US"/>
        </w:rPr>
        <w:t xml:space="preserve">Table </w:t>
      </w:r>
      <w:r>
        <w:rPr>
          <w:rFonts w:ascii="Times New Roman" w:hAnsi="Times New Roman"/>
          <w:lang w:val="en-US"/>
        </w:rPr>
        <w:t>5</w:t>
      </w:r>
      <w:r w:rsidRPr="00F82A92">
        <w:rPr>
          <w:rFonts w:ascii="Times New Roman" w:hAnsi="Times New Roman"/>
          <w:lang w:val="en-US"/>
        </w:rPr>
        <w:t>-</w:t>
      </w:r>
      <w:r w:rsidR="00A25F07">
        <w:rPr>
          <w:rFonts w:ascii="Times New Roman" w:hAnsi="Times New Roman"/>
          <w:lang w:val="en-US"/>
        </w:rPr>
        <w:t>1</w:t>
      </w:r>
      <w:r w:rsidRPr="00F82A92">
        <w:rPr>
          <w:rFonts w:ascii="Times New Roman" w:hAnsi="Times New Roman"/>
          <w:lang w:val="en-US"/>
        </w:rPr>
        <w:t>: In-Carrier SEM in gap between transmitted channels for SL-U wideband operation</w:t>
      </w:r>
    </w:p>
    <w:tbl>
      <w:tblPr>
        <w:tblStyle w:val="GridTable4"/>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222"/>
        <w:gridCol w:w="1004"/>
        <w:gridCol w:w="913"/>
        <w:gridCol w:w="1056"/>
        <w:gridCol w:w="874"/>
        <w:gridCol w:w="839"/>
        <w:gridCol w:w="837"/>
        <w:gridCol w:w="837"/>
        <w:gridCol w:w="865"/>
        <w:gridCol w:w="903"/>
      </w:tblGrid>
      <w:tr w:rsidR="00454D38" w:rsidRPr="004C7825" w14:paraId="42BEEA54" w14:textId="77777777" w:rsidTr="00454D38">
        <w:trPr>
          <w:cnfStyle w:val="100000000000" w:firstRow="1" w:lastRow="0" w:firstColumn="0" w:lastColumn="0" w:oddVBand="0" w:evenVBand="0" w:oddHBand="0" w:evenHBand="0" w:firstRowFirstColumn="0" w:firstRowLastColumn="0" w:lastRowFirstColumn="0" w:lastRowLastColumn="0"/>
        </w:trPr>
        <w:tc>
          <w:tcPr>
            <w:tcW w:w="1222" w:type="dxa"/>
            <w:vMerge w:val="restart"/>
            <w:tcBorders>
              <w:top w:val="none" w:sz="0" w:space="0" w:color="auto"/>
              <w:left w:val="none" w:sz="0" w:space="0" w:color="auto"/>
              <w:bottom w:val="none" w:sz="0" w:space="0" w:color="auto"/>
              <w:right w:val="none" w:sz="0" w:space="0" w:color="auto"/>
            </w:tcBorders>
            <w:shd w:val="clear" w:color="auto" w:fill="auto"/>
          </w:tcPr>
          <w:p w14:paraId="4DF5BB92" w14:textId="77777777" w:rsidR="00454D38" w:rsidRPr="00454D38" w:rsidRDefault="00454D38" w:rsidP="00F82A92">
            <w:pPr>
              <w:spacing w:after="0"/>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Carrier BW (MHz)</w:t>
            </w:r>
          </w:p>
        </w:tc>
        <w:tc>
          <w:tcPr>
            <w:tcW w:w="1004" w:type="dxa"/>
            <w:vMerge w:val="restart"/>
            <w:tcBorders>
              <w:top w:val="none" w:sz="0" w:space="0" w:color="auto"/>
              <w:left w:val="none" w:sz="0" w:space="0" w:color="auto"/>
              <w:bottom w:val="none" w:sz="0" w:space="0" w:color="auto"/>
              <w:right w:val="none" w:sz="0" w:space="0" w:color="auto"/>
            </w:tcBorders>
            <w:shd w:val="clear" w:color="auto" w:fill="auto"/>
          </w:tcPr>
          <w:p w14:paraId="6729B378"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bitmap</w:t>
            </w:r>
          </w:p>
        </w:tc>
        <w:tc>
          <w:tcPr>
            <w:tcW w:w="913" w:type="dxa"/>
            <w:vMerge w:val="restart"/>
            <w:tcBorders>
              <w:top w:val="none" w:sz="0" w:space="0" w:color="auto"/>
              <w:left w:val="none" w:sz="0" w:space="0" w:color="auto"/>
              <w:bottom w:val="none" w:sz="0" w:space="0" w:color="auto"/>
              <w:right w:val="none" w:sz="0" w:space="0" w:color="auto"/>
            </w:tcBorders>
            <w:shd w:val="clear" w:color="auto" w:fill="auto"/>
          </w:tcPr>
          <w:p w14:paraId="45D6DDDB"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BW (MHz)</w:t>
            </w:r>
          </w:p>
        </w:tc>
        <w:tc>
          <w:tcPr>
            <w:tcW w:w="1056" w:type="dxa"/>
            <w:vMerge w:val="restart"/>
            <w:tcBorders>
              <w:top w:val="none" w:sz="0" w:space="0" w:color="auto"/>
              <w:left w:val="none" w:sz="0" w:space="0" w:color="auto"/>
              <w:bottom w:val="none" w:sz="0" w:space="0" w:color="auto"/>
              <w:right w:val="none" w:sz="0" w:space="0" w:color="auto"/>
            </w:tcBorders>
            <w:shd w:val="clear" w:color="auto" w:fill="auto"/>
          </w:tcPr>
          <w:p w14:paraId="5F09FD8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Gap (MHz)</w:t>
            </w:r>
          </w:p>
        </w:tc>
        <w:tc>
          <w:tcPr>
            <w:tcW w:w="4252" w:type="dxa"/>
            <w:gridSpan w:val="5"/>
            <w:tcBorders>
              <w:top w:val="none" w:sz="0" w:space="0" w:color="auto"/>
              <w:left w:val="none" w:sz="0" w:space="0" w:color="auto"/>
              <w:bottom w:val="none" w:sz="0" w:space="0" w:color="auto"/>
              <w:right w:val="none" w:sz="0" w:space="0" w:color="auto"/>
            </w:tcBorders>
            <w:shd w:val="clear" w:color="auto" w:fill="auto"/>
          </w:tcPr>
          <w:p w14:paraId="1D506EF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w:t>
            </w:r>
            <w:r w:rsidRPr="00454D38">
              <w:rPr>
                <w:rFonts w:ascii="Times New Roman" w:hAnsi="Times New Roman" w:cs="Times New Roman"/>
                <w:color w:val="000000" w:themeColor="text1"/>
                <w:sz w:val="20"/>
              </w:rPr>
              <w:sym w:font="Symbol" w:char="F044"/>
            </w:r>
            <w:r w:rsidRPr="00454D38">
              <w:rPr>
                <w:rFonts w:ascii="Times New Roman" w:hAnsi="Times New Roman" w:cs="Times New Roman"/>
                <w:color w:val="000000" w:themeColor="text1"/>
                <w:sz w:val="20"/>
              </w:rPr>
              <w:t>Frequency| in gap from transmitted channel and mask levels</w:t>
            </w:r>
          </w:p>
        </w:tc>
        <w:tc>
          <w:tcPr>
            <w:tcW w:w="903" w:type="dxa"/>
            <w:tcBorders>
              <w:top w:val="none" w:sz="0" w:space="0" w:color="auto"/>
              <w:left w:val="none" w:sz="0" w:space="0" w:color="auto"/>
              <w:bottom w:val="none" w:sz="0" w:space="0" w:color="auto"/>
              <w:right w:val="none" w:sz="0" w:space="0" w:color="auto"/>
            </w:tcBorders>
            <w:shd w:val="clear" w:color="auto" w:fill="auto"/>
          </w:tcPr>
          <w:p w14:paraId="31BD359F" w14:textId="5A00AC16" w:rsidR="00454D38" w:rsidRPr="00454D38" w:rsidRDefault="00454D38" w:rsidP="00F82A92">
            <w:pPr>
              <w:spacing w:after="0"/>
              <w:jc w:val="center"/>
              <w:rPr>
                <w:rFonts w:ascii="Times New Roman" w:eastAsia="Malgun Gothic" w:hAnsi="Times New Roman" w:cs="Times New Roman"/>
                <w:color w:val="000000" w:themeColor="text1"/>
                <w:sz w:val="20"/>
                <w:lang w:eastAsia="ko-KR"/>
              </w:rPr>
            </w:pPr>
            <w:r>
              <w:rPr>
                <w:rFonts w:ascii="Times New Roman" w:eastAsia="Malgun Gothic" w:hAnsi="Times New Roman" w:cs="Times New Roman" w:hint="eastAsia"/>
                <w:color w:val="000000" w:themeColor="text1"/>
                <w:sz w:val="20"/>
                <w:lang w:eastAsia="ko-KR"/>
              </w:rPr>
              <w:t>Un</w:t>
            </w:r>
            <w:r>
              <w:rPr>
                <w:rFonts w:ascii="Times New Roman" w:eastAsia="Malgun Gothic" w:hAnsi="Times New Roman" w:cs="Times New Roman"/>
                <w:color w:val="000000" w:themeColor="text1"/>
                <w:sz w:val="20"/>
                <w:lang w:eastAsia="ko-KR"/>
              </w:rPr>
              <w:t>it</w:t>
            </w:r>
          </w:p>
        </w:tc>
      </w:tr>
      <w:tr w:rsidR="00454D38" w:rsidRPr="004C7825" w14:paraId="6DC742D5" w14:textId="77777777" w:rsidTr="00454D38">
        <w:tc>
          <w:tcPr>
            <w:tcW w:w="1222" w:type="dxa"/>
            <w:vMerge/>
            <w:shd w:val="clear" w:color="auto" w:fill="auto"/>
          </w:tcPr>
          <w:p w14:paraId="313082FD" w14:textId="77777777" w:rsidR="00454D38" w:rsidRPr="00454D38" w:rsidRDefault="00454D38" w:rsidP="00F82A92">
            <w:pPr>
              <w:spacing w:after="0"/>
              <w:rPr>
                <w:rFonts w:ascii="Times New Roman" w:hAnsi="Times New Roman" w:cs="Times New Roman"/>
                <w:color w:val="000000" w:themeColor="text1"/>
                <w:sz w:val="20"/>
              </w:rPr>
            </w:pPr>
          </w:p>
        </w:tc>
        <w:tc>
          <w:tcPr>
            <w:tcW w:w="1004" w:type="dxa"/>
            <w:vMerge/>
            <w:shd w:val="clear" w:color="auto" w:fill="auto"/>
          </w:tcPr>
          <w:p w14:paraId="2D1E0206"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913" w:type="dxa"/>
            <w:vMerge/>
            <w:shd w:val="clear" w:color="auto" w:fill="auto"/>
          </w:tcPr>
          <w:p w14:paraId="7340590C"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1056" w:type="dxa"/>
            <w:vMerge/>
            <w:shd w:val="clear" w:color="auto" w:fill="auto"/>
          </w:tcPr>
          <w:p w14:paraId="06A51C65"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874" w:type="dxa"/>
            <w:shd w:val="clear" w:color="auto" w:fill="auto"/>
          </w:tcPr>
          <w:p w14:paraId="073F0C10"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0</w:t>
            </w:r>
          </w:p>
        </w:tc>
        <w:tc>
          <w:tcPr>
            <w:tcW w:w="839" w:type="dxa"/>
            <w:shd w:val="clear" w:color="auto" w:fill="auto"/>
          </w:tcPr>
          <w:p w14:paraId="18BE6C3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w:t>
            </w:r>
          </w:p>
        </w:tc>
        <w:tc>
          <w:tcPr>
            <w:tcW w:w="837" w:type="dxa"/>
            <w:shd w:val="clear" w:color="auto" w:fill="auto"/>
          </w:tcPr>
          <w:p w14:paraId="5C4A993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10</w:t>
            </w:r>
          </w:p>
        </w:tc>
        <w:tc>
          <w:tcPr>
            <w:tcW w:w="837" w:type="dxa"/>
            <w:shd w:val="clear" w:color="auto" w:fill="auto"/>
          </w:tcPr>
          <w:p w14:paraId="34E43935"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20</w:t>
            </w:r>
          </w:p>
        </w:tc>
        <w:tc>
          <w:tcPr>
            <w:tcW w:w="865" w:type="dxa"/>
            <w:shd w:val="clear" w:color="auto" w:fill="auto"/>
          </w:tcPr>
          <w:p w14:paraId="32736D83"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30</w:t>
            </w:r>
          </w:p>
        </w:tc>
        <w:tc>
          <w:tcPr>
            <w:tcW w:w="903" w:type="dxa"/>
            <w:shd w:val="clear" w:color="auto" w:fill="auto"/>
          </w:tcPr>
          <w:p w14:paraId="113D0A77"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MHz</w:t>
            </w:r>
          </w:p>
        </w:tc>
      </w:tr>
      <w:tr w:rsidR="00454D38" w:rsidRPr="004C7825" w14:paraId="01FB0CFB" w14:textId="77777777" w:rsidTr="00454D38">
        <w:tc>
          <w:tcPr>
            <w:tcW w:w="1222" w:type="dxa"/>
          </w:tcPr>
          <w:p w14:paraId="57ED46D1" w14:textId="3EB87C26" w:rsidR="00454D38" w:rsidRPr="00454D38" w:rsidRDefault="00454D38" w:rsidP="00F82A92">
            <w:pPr>
              <w:spacing w:after="0"/>
              <w:rPr>
                <w:rFonts w:eastAsia="Malgun Gothic"/>
                <w:lang w:eastAsia="ko-KR"/>
              </w:rPr>
            </w:pPr>
            <w:r w:rsidRPr="004C7825">
              <w:rPr>
                <w:rFonts w:ascii="Times New Roman" w:hAnsi="Times New Roman" w:cs="Times New Roman"/>
                <w:sz w:val="20"/>
              </w:rPr>
              <w:t>60</w:t>
            </w:r>
          </w:p>
        </w:tc>
        <w:tc>
          <w:tcPr>
            <w:tcW w:w="1004" w:type="dxa"/>
          </w:tcPr>
          <w:p w14:paraId="44C2AAB3" w14:textId="467FA50E" w:rsidR="00454D38" w:rsidRPr="004C7825" w:rsidRDefault="00454D38" w:rsidP="00F82A92">
            <w:pPr>
              <w:spacing w:after="0"/>
              <w:jc w:val="center"/>
            </w:pPr>
            <w:r w:rsidRPr="004C7825">
              <w:rPr>
                <w:rFonts w:ascii="Times New Roman" w:hAnsi="Times New Roman" w:cs="Times New Roman"/>
                <w:sz w:val="20"/>
              </w:rPr>
              <w:t>101</w:t>
            </w:r>
          </w:p>
        </w:tc>
        <w:tc>
          <w:tcPr>
            <w:tcW w:w="913" w:type="dxa"/>
          </w:tcPr>
          <w:p w14:paraId="7B1B68A5" w14:textId="2A4395D6" w:rsidR="00454D38" w:rsidRPr="00454D38" w:rsidRDefault="00454D38" w:rsidP="00F82A92">
            <w:pPr>
              <w:spacing w:after="0"/>
              <w:jc w:val="center"/>
              <w:rPr>
                <w:rFonts w:eastAsia="Malgun Gothic"/>
                <w:lang w:eastAsia="ko-KR"/>
              </w:rPr>
            </w:pPr>
            <w:r>
              <w:rPr>
                <w:rFonts w:eastAsia="Malgun Gothic" w:hint="eastAsia"/>
                <w:lang w:eastAsia="ko-KR"/>
              </w:rPr>
              <w:t>4</w:t>
            </w:r>
            <w:r>
              <w:rPr>
                <w:rFonts w:eastAsia="Malgun Gothic"/>
                <w:lang w:eastAsia="ko-KR"/>
              </w:rPr>
              <w:t>0</w:t>
            </w:r>
          </w:p>
        </w:tc>
        <w:tc>
          <w:tcPr>
            <w:tcW w:w="1056" w:type="dxa"/>
          </w:tcPr>
          <w:p w14:paraId="658A770D" w14:textId="0F13A90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C062A55" w14:textId="0047867A"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392B4FA" w14:textId="52FE9424"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0E35BA35" w14:textId="0B860E2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3E353F7F" w14:textId="77777777" w:rsidR="00454D38" w:rsidRPr="004C7825" w:rsidRDefault="00454D38" w:rsidP="00F82A92">
            <w:pPr>
              <w:spacing w:after="0"/>
              <w:jc w:val="center"/>
            </w:pPr>
          </w:p>
        </w:tc>
        <w:tc>
          <w:tcPr>
            <w:tcW w:w="865" w:type="dxa"/>
          </w:tcPr>
          <w:p w14:paraId="1BD1C67A" w14:textId="7E5B0FCC" w:rsidR="00454D38" w:rsidRPr="004C7825" w:rsidRDefault="00454D38" w:rsidP="00F82A92">
            <w:pPr>
              <w:spacing w:after="0"/>
              <w:jc w:val="center"/>
            </w:pPr>
          </w:p>
        </w:tc>
        <w:tc>
          <w:tcPr>
            <w:tcW w:w="903" w:type="dxa"/>
          </w:tcPr>
          <w:p w14:paraId="59B7F9E8" w14:textId="35F34928"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7BE19564" w14:textId="77777777" w:rsidTr="00454D38">
        <w:tc>
          <w:tcPr>
            <w:tcW w:w="1222" w:type="dxa"/>
            <w:vMerge w:val="restart"/>
          </w:tcPr>
          <w:p w14:paraId="4C436402" w14:textId="4A2219FA" w:rsidR="00454D38" w:rsidRPr="004C7825" w:rsidRDefault="00454D38" w:rsidP="00F82A92">
            <w:pPr>
              <w:spacing w:after="0"/>
            </w:pPr>
            <w:r w:rsidRPr="004C7825">
              <w:rPr>
                <w:rFonts w:ascii="Times New Roman" w:hAnsi="Times New Roman" w:cs="Times New Roman"/>
                <w:sz w:val="20"/>
              </w:rPr>
              <w:t>80</w:t>
            </w:r>
          </w:p>
        </w:tc>
        <w:tc>
          <w:tcPr>
            <w:tcW w:w="1004" w:type="dxa"/>
          </w:tcPr>
          <w:p w14:paraId="194B6D1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w:t>
            </w:r>
          </w:p>
          <w:p w14:paraId="50608B93" w14:textId="7DA46942" w:rsidR="00454D38" w:rsidRPr="004C7825" w:rsidRDefault="00454D38" w:rsidP="00F82A92">
            <w:pPr>
              <w:spacing w:after="0"/>
              <w:jc w:val="center"/>
            </w:pPr>
            <w:r w:rsidRPr="004C7825">
              <w:rPr>
                <w:rFonts w:ascii="Times New Roman" w:hAnsi="Times New Roman" w:cs="Times New Roman"/>
                <w:sz w:val="20"/>
              </w:rPr>
              <w:t>1011</w:t>
            </w:r>
          </w:p>
        </w:tc>
        <w:tc>
          <w:tcPr>
            <w:tcW w:w="913" w:type="dxa"/>
          </w:tcPr>
          <w:p w14:paraId="22D760FE" w14:textId="44FFACAC" w:rsidR="00454D38" w:rsidRDefault="00454D38" w:rsidP="00F82A92">
            <w:pPr>
              <w:spacing w:after="0"/>
              <w:jc w:val="center"/>
              <w:rPr>
                <w:rFonts w:eastAsia="Malgun Gothic"/>
                <w:lang w:eastAsia="ko-KR"/>
              </w:rPr>
            </w:pPr>
            <w:r>
              <w:rPr>
                <w:rFonts w:eastAsia="Malgun Gothic" w:hint="eastAsia"/>
                <w:lang w:eastAsia="ko-KR"/>
              </w:rPr>
              <w:t>60</w:t>
            </w:r>
          </w:p>
        </w:tc>
        <w:tc>
          <w:tcPr>
            <w:tcW w:w="1056" w:type="dxa"/>
          </w:tcPr>
          <w:p w14:paraId="3BB0BAE7" w14:textId="4610E31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5FF0677" w14:textId="10E4257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A7AED7" w14:textId="1B7E5712"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72EB3D01" w14:textId="58DF054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45903378" w14:textId="77777777" w:rsidR="00454D38" w:rsidRPr="004C7825" w:rsidRDefault="00454D38" w:rsidP="00F82A92">
            <w:pPr>
              <w:spacing w:after="0"/>
              <w:jc w:val="center"/>
            </w:pPr>
          </w:p>
        </w:tc>
        <w:tc>
          <w:tcPr>
            <w:tcW w:w="865" w:type="dxa"/>
          </w:tcPr>
          <w:p w14:paraId="48134FD8" w14:textId="1F4480F0" w:rsidR="00454D38" w:rsidRPr="004C7825" w:rsidRDefault="00454D38" w:rsidP="00F82A92">
            <w:pPr>
              <w:spacing w:after="0"/>
              <w:jc w:val="center"/>
            </w:pPr>
          </w:p>
        </w:tc>
        <w:tc>
          <w:tcPr>
            <w:tcW w:w="903" w:type="dxa"/>
          </w:tcPr>
          <w:p w14:paraId="27EAF5B9" w14:textId="2455E0C9"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466E0CE7" w14:textId="77777777" w:rsidTr="00454D38">
        <w:tc>
          <w:tcPr>
            <w:tcW w:w="1222" w:type="dxa"/>
            <w:vMerge/>
          </w:tcPr>
          <w:p w14:paraId="525E6C2A" w14:textId="77777777" w:rsidR="00454D38" w:rsidRPr="004C7825" w:rsidRDefault="00454D38" w:rsidP="00F82A92">
            <w:pPr>
              <w:spacing w:after="0"/>
            </w:pPr>
          </w:p>
        </w:tc>
        <w:tc>
          <w:tcPr>
            <w:tcW w:w="1004" w:type="dxa"/>
          </w:tcPr>
          <w:p w14:paraId="0B68691E" w14:textId="1E0E8AA9" w:rsidR="00454D38" w:rsidRPr="004C7825" w:rsidRDefault="00454D38" w:rsidP="00F82A92">
            <w:pPr>
              <w:spacing w:after="0"/>
              <w:jc w:val="center"/>
            </w:pPr>
            <w:r w:rsidRPr="004C7825">
              <w:rPr>
                <w:rFonts w:ascii="Times New Roman" w:hAnsi="Times New Roman" w:cs="Times New Roman"/>
                <w:sz w:val="20"/>
              </w:rPr>
              <w:t>1001</w:t>
            </w:r>
          </w:p>
        </w:tc>
        <w:tc>
          <w:tcPr>
            <w:tcW w:w="913" w:type="dxa"/>
          </w:tcPr>
          <w:p w14:paraId="3F955FEB" w14:textId="78E5D370" w:rsidR="00454D38" w:rsidRDefault="00454D38" w:rsidP="00F82A92">
            <w:pPr>
              <w:spacing w:after="0"/>
              <w:jc w:val="center"/>
              <w:rPr>
                <w:rFonts w:eastAsia="Malgun Gothic"/>
                <w:lang w:eastAsia="ko-KR"/>
              </w:rPr>
            </w:pPr>
            <w:r>
              <w:rPr>
                <w:rFonts w:eastAsia="Malgun Gothic" w:hint="eastAsia"/>
                <w:lang w:eastAsia="ko-KR"/>
              </w:rPr>
              <w:t>40</w:t>
            </w:r>
          </w:p>
        </w:tc>
        <w:tc>
          <w:tcPr>
            <w:tcW w:w="1056" w:type="dxa"/>
          </w:tcPr>
          <w:p w14:paraId="608D80CD" w14:textId="0D9D3C64" w:rsidR="00454D38" w:rsidRPr="004C7825" w:rsidRDefault="00454D38" w:rsidP="00F82A92">
            <w:pPr>
              <w:spacing w:after="0"/>
              <w:jc w:val="center"/>
            </w:pPr>
            <w:r w:rsidRPr="004C7825">
              <w:rPr>
                <w:rFonts w:ascii="Times New Roman" w:hAnsi="Times New Roman" w:cs="Times New Roman"/>
                <w:sz w:val="20"/>
              </w:rPr>
              <w:t>40</w:t>
            </w:r>
          </w:p>
        </w:tc>
        <w:tc>
          <w:tcPr>
            <w:tcW w:w="874" w:type="dxa"/>
          </w:tcPr>
          <w:p w14:paraId="2F932EC9" w14:textId="642272BC"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3C76A797" w14:textId="18988F29"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2F082C24" w14:textId="2FB8CAD9"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67922436" w14:textId="5F4AAE16"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6C84223A" w14:textId="66098DB8" w:rsidR="00454D38" w:rsidRPr="004C7825" w:rsidRDefault="00454D38" w:rsidP="00F82A92">
            <w:pPr>
              <w:spacing w:after="0"/>
              <w:jc w:val="center"/>
            </w:pPr>
          </w:p>
        </w:tc>
        <w:tc>
          <w:tcPr>
            <w:tcW w:w="903" w:type="dxa"/>
          </w:tcPr>
          <w:p w14:paraId="2421F984" w14:textId="4F05783A"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14939DDE" w14:textId="77777777" w:rsidTr="00B707DF">
        <w:tc>
          <w:tcPr>
            <w:tcW w:w="1222" w:type="dxa"/>
            <w:vMerge w:val="restart"/>
          </w:tcPr>
          <w:p w14:paraId="39073366" w14:textId="1BC9AC63" w:rsidR="00454D38" w:rsidRPr="004C7825" w:rsidRDefault="00454D38" w:rsidP="00F82A92">
            <w:pPr>
              <w:spacing w:after="0"/>
            </w:pPr>
            <w:r w:rsidRPr="004C7825">
              <w:rPr>
                <w:rFonts w:ascii="Times New Roman" w:hAnsi="Times New Roman" w:cs="Times New Roman"/>
                <w:sz w:val="20"/>
              </w:rPr>
              <w:t>100</w:t>
            </w:r>
          </w:p>
        </w:tc>
        <w:tc>
          <w:tcPr>
            <w:tcW w:w="1004" w:type="dxa"/>
          </w:tcPr>
          <w:p w14:paraId="22E7229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10100</w:t>
            </w:r>
          </w:p>
          <w:p w14:paraId="1826BF6B"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01010</w:t>
            </w:r>
          </w:p>
          <w:p w14:paraId="644BB3B5" w14:textId="218A2711" w:rsidR="00454D38" w:rsidRPr="004C7825" w:rsidRDefault="00454D38" w:rsidP="00F82A92">
            <w:pPr>
              <w:spacing w:after="0"/>
              <w:jc w:val="center"/>
            </w:pPr>
            <w:r w:rsidRPr="004C7825">
              <w:rPr>
                <w:rFonts w:ascii="Times New Roman" w:hAnsi="Times New Roman" w:cs="Times New Roman"/>
                <w:sz w:val="20"/>
              </w:rPr>
              <w:t>00101</w:t>
            </w:r>
          </w:p>
        </w:tc>
        <w:tc>
          <w:tcPr>
            <w:tcW w:w="913" w:type="dxa"/>
          </w:tcPr>
          <w:p w14:paraId="473A16EC" w14:textId="4C097DAF"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1A8E325B" w14:textId="2327797E"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C2E7FA2" w14:textId="3C6CA53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7EE35AFD" w14:textId="2F0B5C5E"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7326A6C0" w14:textId="61E341C3"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CD803EB" w14:textId="77777777" w:rsidR="00454D38" w:rsidRPr="004C7825" w:rsidRDefault="00454D38" w:rsidP="00F82A92">
            <w:pPr>
              <w:spacing w:after="0"/>
              <w:jc w:val="center"/>
            </w:pPr>
          </w:p>
        </w:tc>
        <w:tc>
          <w:tcPr>
            <w:tcW w:w="865" w:type="dxa"/>
          </w:tcPr>
          <w:p w14:paraId="761B250F" w14:textId="77777777" w:rsidR="00454D38" w:rsidRPr="004C7825" w:rsidRDefault="00454D38" w:rsidP="00F82A92">
            <w:pPr>
              <w:spacing w:after="0"/>
              <w:jc w:val="center"/>
            </w:pPr>
          </w:p>
        </w:tc>
        <w:tc>
          <w:tcPr>
            <w:tcW w:w="903" w:type="dxa"/>
          </w:tcPr>
          <w:p w14:paraId="0A69B6B9" w14:textId="665EB7D8"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0A0F9DE9" w14:textId="77777777" w:rsidTr="00B707DF">
        <w:tc>
          <w:tcPr>
            <w:tcW w:w="1222" w:type="dxa"/>
            <w:vMerge/>
          </w:tcPr>
          <w:p w14:paraId="2326C6A7" w14:textId="44A33D5B" w:rsidR="00454D38" w:rsidRPr="004C7825" w:rsidRDefault="00454D38" w:rsidP="00F82A92">
            <w:pPr>
              <w:spacing w:after="0"/>
            </w:pPr>
          </w:p>
        </w:tc>
        <w:tc>
          <w:tcPr>
            <w:tcW w:w="1004" w:type="dxa"/>
          </w:tcPr>
          <w:p w14:paraId="0AAD089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10110</w:t>
            </w:r>
          </w:p>
          <w:p w14:paraId="2B2EC01A"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11010</w:t>
            </w:r>
          </w:p>
          <w:p w14:paraId="3B8C70F9"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01101</w:t>
            </w:r>
          </w:p>
          <w:p w14:paraId="219FCAB0" w14:textId="15D6DDE5" w:rsidR="00454D38" w:rsidRPr="004C7825" w:rsidRDefault="00454D38" w:rsidP="00F82A92">
            <w:pPr>
              <w:spacing w:after="0"/>
              <w:jc w:val="center"/>
            </w:pPr>
            <w:r w:rsidRPr="004C7825">
              <w:rPr>
                <w:rFonts w:ascii="Times New Roman" w:hAnsi="Times New Roman" w:cs="Times New Roman"/>
                <w:sz w:val="20"/>
              </w:rPr>
              <w:t>01011</w:t>
            </w:r>
          </w:p>
        </w:tc>
        <w:tc>
          <w:tcPr>
            <w:tcW w:w="913" w:type="dxa"/>
          </w:tcPr>
          <w:p w14:paraId="0A2F897F" w14:textId="6F0B6112"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5CBA9285" w14:textId="2297E94D"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7C93D9CB" w14:textId="38DDE8E5"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4F174D03" w14:textId="343C5C54"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4BF24721" w14:textId="0AAED2C4"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89F8B11" w14:textId="77777777" w:rsidR="00454D38" w:rsidRPr="004C7825" w:rsidRDefault="00454D38" w:rsidP="00F82A92">
            <w:pPr>
              <w:spacing w:after="0"/>
              <w:jc w:val="center"/>
            </w:pPr>
          </w:p>
        </w:tc>
        <w:tc>
          <w:tcPr>
            <w:tcW w:w="865" w:type="dxa"/>
          </w:tcPr>
          <w:p w14:paraId="0BA6C8FF" w14:textId="77777777" w:rsidR="00454D38" w:rsidRPr="004C7825" w:rsidRDefault="00454D38" w:rsidP="00F82A92">
            <w:pPr>
              <w:spacing w:after="0"/>
              <w:jc w:val="center"/>
            </w:pPr>
          </w:p>
        </w:tc>
        <w:tc>
          <w:tcPr>
            <w:tcW w:w="903" w:type="dxa"/>
          </w:tcPr>
          <w:p w14:paraId="18798C7F" w14:textId="6FD87148"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5202C749" w14:textId="77777777" w:rsidTr="00B707DF">
        <w:tc>
          <w:tcPr>
            <w:tcW w:w="1222" w:type="dxa"/>
            <w:vMerge/>
          </w:tcPr>
          <w:p w14:paraId="12C901D7" w14:textId="45759A22" w:rsidR="00454D38" w:rsidRPr="004C7825" w:rsidRDefault="00454D38" w:rsidP="00F82A92">
            <w:pPr>
              <w:spacing w:after="0"/>
            </w:pPr>
          </w:p>
        </w:tc>
        <w:tc>
          <w:tcPr>
            <w:tcW w:w="1004" w:type="dxa"/>
          </w:tcPr>
          <w:p w14:paraId="6497877F"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10111</w:t>
            </w:r>
          </w:p>
          <w:p w14:paraId="243602A2"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11011</w:t>
            </w:r>
          </w:p>
          <w:p w14:paraId="44585C70" w14:textId="470FBF1E" w:rsidR="00454D38" w:rsidRPr="004C7825" w:rsidRDefault="00454D38" w:rsidP="00F82A92">
            <w:pPr>
              <w:spacing w:after="0"/>
              <w:jc w:val="center"/>
            </w:pPr>
            <w:r w:rsidRPr="004C7825">
              <w:rPr>
                <w:rFonts w:ascii="Times New Roman" w:hAnsi="Times New Roman" w:cs="Times New Roman"/>
                <w:sz w:val="20"/>
              </w:rPr>
              <w:t>11101</w:t>
            </w:r>
          </w:p>
        </w:tc>
        <w:tc>
          <w:tcPr>
            <w:tcW w:w="913" w:type="dxa"/>
          </w:tcPr>
          <w:p w14:paraId="0CDF0B88" w14:textId="4223B991" w:rsidR="00454D38" w:rsidRPr="004C7825" w:rsidRDefault="00454D38" w:rsidP="00F82A92">
            <w:pPr>
              <w:spacing w:after="0"/>
              <w:jc w:val="center"/>
            </w:pPr>
            <w:r w:rsidRPr="004C7825">
              <w:rPr>
                <w:rFonts w:ascii="Times New Roman" w:hAnsi="Times New Roman" w:cs="Times New Roman"/>
                <w:sz w:val="20"/>
              </w:rPr>
              <w:t>80</w:t>
            </w:r>
          </w:p>
        </w:tc>
        <w:tc>
          <w:tcPr>
            <w:tcW w:w="1056" w:type="dxa"/>
          </w:tcPr>
          <w:p w14:paraId="63CA27E3" w14:textId="6F92B714"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D69143E" w14:textId="6A867E7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3A7421" w14:textId="44AD786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485D528" w14:textId="4DF1394C"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6D4F17BA" w14:textId="77777777" w:rsidR="00454D38" w:rsidRPr="004C7825" w:rsidRDefault="00454D38" w:rsidP="00F82A92">
            <w:pPr>
              <w:spacing w:after="0"/>
              <w:jc w:val="center"/>
            </w:pPr>
          </w:p>
        </w:tc>
        <w:tc>
          <w:tcPr>
            <w:tcW w:w="865" w:type="dxa"/>
          </w:tcPr>
          <w:p w14:paraId="0E4E1D41" w14:textId="77777777" w:rsidR="00454D38" w:rsidRPr="004C7825" w:rsidRDefault="00454D38" w:rsidP="00F82A92">
            <w:pPr>
              <w:spacing w:after="0"/>
              <w:jc w:val="center"/>
            </w:pPr>
          </w:p>
        </w:tc>
        <w:tc>
          <w:tcPr>
            <w:tcW w:w="903" w:type="dxa"/>
          </w:tcPr>
          <w:p w14:paraId="65C502A1" w14:textId="3A2FFAB1"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13BD0995" w14:textId="77777777" w:rsidTr="00C44BFC">
        <w:tc>
          <w:tcPr>
            <w:tcW w:w="1222" w:type="dxa"/>
            <w:vMerge/>
          </w:tcPr>
          <w:p w14:paraId="6FA0B19C" w14:textId="4BA6EE88" w:rsidR="00454D38" w:rsidRPr="004C7825" w:rsidRDefault="00454D38" w:rsidP="00F82A92">
            <w:pPr>
              <w:spacing w:after="0"/>
            </w:pPr>
          </w:p>
        </w:tc>
        <w:tc>
          <w:tcPr>
            <w:tcW w:w="1004" w:type="dxa"/>
            <w:vMerge w:val="restart"/>
          </w:tcPr>
          <w:p w14:paraId="70875023"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11001</w:t>
            </w:r>
          </w:p>
          <w:p w14:paraId="02CA9DB2" w14:textId="121A4627" w:rsidR="00454D38" w:rsidRPr="004C7825" w:rsidRDefault="00454D38" w:rsidP="00F82A92">
            <w:pPr>
              <w:spacing w:after="0"/>
              <w:jc w:val="center"/>
            </w:pPr>
            <w:r w:rsidRPr="004C7825">
              <w:rPr>
                <w:rFonts w:ascii="Times New Roman" w:hAnsi="Times New Roman" w:cs="Times New Roman"/>
                <w:sz w:val="20"/>
              </w:rPr>
              <w:t>10011</w:t>
            </w:r>
          </w:p>
        </w:tc>
        <w:tc>
          <w:tcPr>
            <w:tcW w:w="913" w:type="dxa"/>
          </w:tcPr>
          <w:p w14:paraId="3210580F" w14:textId="15020E54"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380EF93D" w14:textId="0AEC5CEC" w:rsidR="00454D38" w:rsidRPr="004C7825" w:rsidRDefault="00454D38" w:rsidP="00F82A92">
            <w:pPr>
              <w:spacing w:after="0"/>
              <w:jc w:val="center"/>
            </w:pPr>
            <w:r w:rsidRPr="004C7825">
              <w:rPr>
                <w:rFonts w:ascii="Times New Roman" w:hAnsi="Times New Roman" w:cs="Times New Roman"/>
                <w:sz w:val="20"/>
              </w:rPr>
              <w:t>40 (adjacent from ’11’)</w:t>
            </w:r>
          </w:p>
        </w:tc>
        <w:tc>
          <w:tcPr>
            <w:tcW w:w="874" w:type="dxa"/>
          </w:tcPr>
          <w:p w14:paraId="317C7613" w14:textId="28B58A4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0ECA735F" w14:textId="57857BC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07B8CD65" w14:textId="77777777" w:rsidR="00454D38" w:rsidRPr="004C7825" w:rsidRDefault="00454D38" w:rsidP="00F82A92">
            <w:pPr>
              <w:spacing w:after="0"/>
              <w:jc w:val="center"/>
            </w:pPr>
          </w:p>
        </w:tc>
        <w:tc>
          <w:tcPr>
            <w:tcW w:w="837" w:type="dxa"/>
          </w:tcPr>
          <w:p w14:paraId="57AC52EA" w14:textId="36EAB340"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08F5AFD5" w14:textId="77777777" w:rsidR="00454D38" w:rsidRPr="004C7825" w:rsidRDefault="00454D38" w:rsidP="00F82A92">
            <w:pPr>
              <w:spacing w:after="0"/>
              <w:jc w:val="center"/>
            </w:pPr>
          </w:p>
        </w:tc>
        <w:tc>
          <w:tcPr>
            <w:tcW w:w="903" w:type="dxa"/>
          </w:tcPr>
          <w:p w14:paraId="5467232B" w14:textId="64EB60EF"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r w:rsidR="00454D38" w:rsidRPr="004C7825" w14:paraId="657A8464" w14:textId="77777777" w:rsidTr="00C44BFC">
        <w:tc>
          <w:tcPr>
            <w:tcW w:w="1222" w:type="dxa"/>
            <w:vMerge/>
          </w:tcPr>
          <w:p w14:paraId="146042B2" w14:textId="77777777" w:rsidR="00454D38" w:rsidRPr="004C7825" w:rsidRDefault="00454D38" w:rsidP="00F82A92">
            <w:pPr>
              <w:spacing w:after="0"/>
            </w:pPr>
          </w:p>
        </w:tc>
        <w:tc>
          <w:tcPr>
            <w:tcW w:w="1004" w:type="dxa"/>
            <w:vMerge/>
          </w:tcPr>
          <w:p w14:paraId="4BEB6621" w14:textId="77777777" w:rsidR="00454D38" w:rsidRPr="004C7825" w:rsidRDefault="00454D38" w:rsidP="00F82A92">
            <w:pPr>
              <w:spacing w:after="0"/>
              <w:jc w:val="center"/>
            </w:pPr>
          </w:p>
        </w:tc>
        <w:tc>
          <w:tcPr>
            <w:tcW w:w="913" w:type="dxa"/>
          </w:tcPr>
          <w:p w14:paraId="20B9D40F" w14:textId="34F2A3FD" w:rsidR="00454D38" w:rsidRPr="004C7825" w:rsidRDefault="00454D38" w:rsidP="00F82A92">
            <w:pPr>
              <w:spacing w:after="0"/>
              <w:jc w:val="center"/>
            </w:pPr>
            <w:r w:rsidRPr="004C7825">
              <w:rPr>
                <w:rFonts w:ascii="Times New Roman" w:hAnsi="Times New Roman" w:cs="Times New Roman" w:hint="eastAsia"/>
                <w:sz w:val="20"/>
              </w:rPr>
              <w:t>60</w:t>
            </w:r>
          </w:p>
        </w:tc>
        <w:tc>
          <w:tcPr>
            <w:tcW w:w="1056" w:type="dxa"/>
          </w:tcPr>
          <w:p w14:paraId="5B8A01B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hint="eastAsia"/>
                <w:sz w:val="20"/>
              </w:rPr>
              <w:t>40</w:t>
            </w:r>
          </w:p>
          <w:p w14:paraId="140915A6" w14:textId="5870BD65" w:rsidR="00454D38" w:rsidRPr="004C7825" w:rsidRDefault="00454D38" w:rsidP="00F82A92">
            <w:pPr>
              <w:spacing w:after="0"/>
              <w:jc w:val="center"/>
            </w:pPr>
            <w:r w:rsidRPr="004C7825">
              <w:rPr>
                <w:rFonts w:ascii="Times New Roman" w:hAnsi="Times New Roman" w:cs="Times New Roman"/>
                <w:sz w:val="20"/>
              </w:rPr>
              <w:t>(adjacent from’1’)</w:t>
            </w:r>
          </w:p>
        </w:tc>
        <w:tc>
          <w:tcPr>
            <w:tcW w:w="874" w:type="dxa"/>
          </w:tcPr>
          <w:p w14:paraId="3B903EBF" w14:textId="781EA574" w:rsidR="00454D38" w:rsidRPr="004C7825" w:rsidRDefault="00454D38" w:rsidP="00F82A92">
            <w:pPr>
              <w:spacing w:after="0"/>
              <w:jc w:val="center"/>
            </w:pPr>
            <w:r w:rsidRPr="004C7825">
              <w:rPr>
                <w:rFonts w:ascii="Times New Roman" w:hAnsi="Times New Roman" w:cs="Times New Roman" w:hint="eastAsia"/>
                <w:sz w:val="20"/>
              </w:rPr>
              <w:t>0</w:t>
            </w:r>
          </w:p>
        </w:tc>
        <w:tc>
          <w:tcPr>
            <w:tcW w:w="839" w:type="dxa"/>
          </w:tcPr>
          <w:p w14:paraId="27C3FD21" w14:textId="4ABE4435" w:rsidR="00454D38" w:rsidRPr="004C7825" w:rsidRDefault="00454D38" w:rsidP="00F82A92">
            <w:pPr>
              <w:spacing w:after="0"/>
              <w:jc w:val="center"/>
              <w:rPr>
                <w:color w:val="000000" w:themeColor="text1"/>
              </w:rPr>
            </w:pPr>
            <w:r w:rsidRPr="004C7825">
              <w:rPr>
                <w:rFonts w:ascii="Times New Roman" w:hAnsi="Times New Roman" w:cs="Times New Roman" w:hint="eastAsia"/>
                <w:sz w:val="20"/>
              </w:rPr>
              <w:t>-20</w:t>
            </w:r>
          </w:p>
        </w:tc>
        <w:tc>
          <w:tcPr>
            <w:tcW w:w="837" w:type="dxa"/>
          </w:tcPr>
          <w:p w14:paraId="24D2A95E" w14:textId="004B82D8" w:rsidR="00454D38" w:rsidRPr="004C7825" w:rsidRDefault="00454D38" w:rsidP="00F82A92">
            <w:pPr>
              <w:spacing w:after="0"/>
              <w:jc w:val="center"/>
            </w:pPr>
            <w:r w:rsidRPr="004C7825">
              <w:rPr>
                <w:rFonts w:ascii="Times New Roman" w:hAnsi="Times New Roman" w:cs="Times New Roman" w:hint="eastAsia"/>
                <w:sz w:val="20"/>
              </w:rPr>
              <w:t>-</w:t>
            </w:r>
            <w:r w:rsidRPr="004C7825">
              <w:rPr>
                <w:rFonts w:ascii="Times New Roman" w:hAnsi="Times New Roman" w:cs="Times New Roman"/>
                <w:sz w:val="20"/>
              </w:rPr>
              <w:t>25</w:t>
            </w:r>
          </w:p>
        </w:tc>
        <w:tc>
          <w:tcPr>
            <w:tcW w:w="837" w:type="dxa"/>
          </w:tcPr>
          <w:p w14:paraId="40B82E79" w14:textId="77777777" w:rsidR="00454D38" w:rsidRPr="004C7825" w:rsidRDefault="00454D38" w:rsidP="00F82A92">
            <w:pPr>
              <w:spacing w:after="0"/>
              <w:jc w:val="center"/>
            </w:pPr>
          </w:p>
        </w:tc>
        <w:tc>
          <w:tcPr>
            <w:tcW w:w="865" w:type="dxa"/>
          </w:tcPr>
          <w:p w14:paraId="74DBC20D" w14:textId="77777777" w:rsidR="00454D38" w:rsidRPr="004C7825" w:rsidRDefault="00454D38" w:rsidP="00F82A92">
            <w:pPr>
              <w:spacing w:after="0"/>
              <w:jc w:val="center"/>
            </w:pPr>
          </w:p>
        </w:tc>
        <w:tc>
          <w:tcPr>
            <w:tcW w:w="903" w:type="dxa"/>
          </w:tcPr>
          <w:p w14:paraId="2DB074B8" w14:textId="6BE746EC" w:rsidR="00454D38" w:rsidRPr="004C7825" w:rsidRDefault="00454D38" w:rsidP="00F82A92">
            <w:pPr>
              <w:spacing w:after="0"/>
              <w:jc w:val="center"/>
            </w:pPr>
            <w:proofErr w:type="spellStart"/>
            <w:r w:rsidRPr="004C7825">
              <w:rPr>
                <w:rFonts w:ascii="Times New Roman" w:hAnsi="Times New Roman" w:cs="Times New Roman" w:hint="eastAsia"/>
                <w:sz w:val="20"/>
              </w:rPr>
              <w:t>dBr</w:t>
            </w:r>
            <w:proofErr w:type="spellEnd"/>
          </w:p>
        </w:tc>
      </w:tr>
      <w:tr w:rsidR="00454D38" w:rsidRPr="004C7825" w14:paraId="2A108221" w14:textId="77777777" w:rsidTr="00454D38">
        <w:tc>
          <w:tcPr>
            <w:tcW w:w="1222" w:type="dxa"/>
            <w:vMerge/>
          </w:tcPr>
          <w:p w14:paraId="20038DC7" w14:textId="5E19ABA0" w:rsidR="00454D38" w:rsidRPr="004C7825" w:rsidRDefault="00454D38" w:rsidP="00F82A92">
            <w:pPr>
              <w:spacing w:after="0"/>
            </w:pPr>
          </w:p>
        </w:tc>
        <w:tc>
          <w:tcPr>
            <w:tcW w:w="1004" w:type="dxa"/>
          </w:tcPr>
          <w:p w14:paraId="4362DFAA" w14:textId="58A12FAB" w:rsidR="00454D38" w:rsidRPr="004C7825" w:rsidRDefault="00454D38" w:rsidP="00F82A92">
            <w:pPr>
              <w:spacing w:after="0"/>
              <w:jc w:val="center"/>
            </w:pPr>
            <w:r w:rsidRPr="004C7825">
              <w:rPr>
                <w:rFonts w:ascii="Times New Roman" w:hAnsi="Times New Roman" w:cs="Times New Roman"/>
                <w:sz w:val="20"/>
              </w:rPr>
              <w:t>10001</w:t>
            </w:r>
          </w:p>
        </w:tc>
        <w:tc>
          <w:tcPr>
            <w:tcW w:w="913" w:type="dxa"/>
          </w:tcPr>
          <w:p w14:paraId="432B4477" w14:textId="3AAE90C8"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6DEE5C8C" w14:textId="55F52471" w:rsidR="00454D38" w:rsidRPr="004C7825" w:rsidRDefault="00454D38" w:rsidP="00F82A92">
            <w:pPr>
              <w:spacing w:after="0"/>
              <w:jc w:val="center"/>
            </w:pPr>
            <w:r w:rsidRPr="004C7825">
              <w:rPr>
                <w:rFonts w:ascii="Times New Roman" w:hAnsi="Times New Roman" w:cs="Times New Roman"/>
                <w:sz w:val="20"/>
              </w:rPr>
              <w:t>60</w:t>
            </w:r>
          </w:p>
        </w:tc>
        <w:tc>
          <w:tcPr>
            <w:tcW w:w="874" w:type="dxa"/>
          </w:tcPr>
          <w:p w14:paraId="6C616676" w14:textId="3883F072"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FA4A397" w14:textId="38AC26BF"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A24D942" w14:textId="3F57455A"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12AF8721" w14:textId="120C70FA"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72DFC1C5" w14:textId="0256F427" w:rsidR="00454D38" w:rsidRPr="004C7825" w:rsidRDefault="00454D38" w:rsidP="00F82A92">
            <w:pPr>
              <w:spacing w:after="0"/>
              <w:jc w:val="center"/>
            </w:pPr>
            <w:r w:rsidRPr="004C7825">
              <w:rPr>
                <w:rFonts w:ascii="Times New Roman" w:hAnsi="Times New Roman" w:cs="Times New Roman"/>
                <w:sz w:val="20"/>
              </w:rPr>
              <w:t>-25</w:t>
            </w:r>
          </w:p>
        </w:tc>
        <w:tc>
          <w:tcPr>
            <w:tcW w:w="903" w:type="dxa"/>
          </w:tcPr>
          <w:p w14:paraId="0D199908" w14:textId="5CE11AAA" w:rsidR="00454D38" w:rsidRPr="004C7825" w:rsidRDefault="00454D38" w:rsidP="00F82A92">
            <w:pPr>
              <w:spacing w:after="0"/>
              <w:jc w:val="center"/>
            </w:pPr>
            <w:proofErr w:type="spellStart"/>
            <w:r w:rsidRPr="004C7825">
              <w:rPr>
                <w:rFonts w:ascii="Times New Roman" w:hAnsi="Times New Roman" w:cs="Times New Roman"/>
                <w:sz w:val="20"/>
              </w:rPr>
              <w:t>dBr</w:t>
            </w:r>
            <w:proofErr w:type="spellEnd"/>
          </w:p>
        </w:tc>
      </w:tr>
    </w:tbl>
    <w:p w14:paraId="60C3A48A" w14:textId="01C14A9E" w:rsidR="00454D38" w:rsidRDefault="00454D38" w:rsidP="004C7825"/>
    <w:p w14:paraId="6D2D39E0" w14:textId="77777777" w:rsidR="00A25F07" w:rsidRDefault="00A25F07" w:rsidP="00A25F07">
      <w:r>
        <w:rPr>
          <w:noProof/>
        </w:rPr>
        <w:lastRenderedPageBreak/>
        <w:drawing>
          <wp:inline distT="0" distB="0" distL="0" distR="0" wp14:anchorId="3111140E" wp14:editId="773B1CEC">
            <wp:extent cx="5943600" cy="21305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43600" cy="2130552"/>
                    </a:xfrm>
                    <a:prstGeom prst="rect">
                      <a:avLst/>
                    </a:prstGeom>
                    <a:noFill/>
                  </pic:spPr>
                </pic:pic>
              </a:graphicData>
            </a:graphic>
          </wp:inline>
        </w:drawing>
      </w:r>
    </w:p>
    <w:p w14:paraId="7B124321" w14:textId="77777777" w:rsidR="00A25F07" w:rsidRPr="00A72D7E" w:rsidRDefault="00A25F07" w:rsidP="00A25F07">
      <w:r>
        <w:rPr>
          <w:noProof/>
        </w:rPr>
        <w:drawing>
          <wp:inline distT="0" distB="0" distL="0" distR="0" wp14:anchorId="31D180A6" wp14:editId="4D411DF8">
            <wp:extent cx="5943600" cy="3145536"/>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43600" cy="3145536"/>
                    </a:xfrm>
                    <a:prstGeom prst="rect">
                      <a:avLst/>
                    </a:prstGeom>
                    <a:noFill/>
                  </pic:spPr>
                </pic:pic>
              </a:graphicData>
            </a:graphic>
          </wp:inline>
        </w:drawing>
      </w:r>
    </w:p>
    <w:p w14:paraId="06A63377" w14:textId="5227103A" w:rsidR="00A25F07" w:rsidRPr="00A72D7E" w:rsidRDefault="00A25F07" w:rsidP="00A25F07">
      <w:pPr>
        <w:pStyle w:val="NormalWeb"/>
        <w:jc w:val="center"/>
        <w:rPr>
          <w:b/>
          <w:sz w:val="20"/>
          <w:szCs w:val="20"/>
        </w:rPr>
      </w:pPr>
      <w:r w:rsidRPr="00A72D7E">
        <w:rPr>
          <w:b/>
          <w:sz w:val="20"/>
          <w:szCs w:val="20"/>
        </w:rPr>
        <w:t xml:space="preserve">Figure </w:t>
      </w:r>
      <w:r>
        <w:rPr>
          <w:b/>
          <w:sz w:val="20"/>
          <w:szCs w:val="20"/>
        </w:rPr>
        <w:t>5-1</w:t>
      </w:r>
      <w:r w:rsidRPr="00A72D7E">
        <w:rPr>
          <w:b/>
          <w:sz w:val="20"/>
          <w:szCs w:val="20"/>
        </w:rPr>
        <w:t>: In-Carrier SEM in gap between transmitted channels for SL-U wideband operation</w:t>
      </w:r>
    </w:p>
    <w:p w14:paraId="19A596BC" w14:textId="77777777" w:rsidR="00730FEC" w:rsidRPr="00A25F07" w:rsidRDefault="00730FEC" w:rsidP="003C6303">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DBC3A" w14:textId="77777777" w:rsidR="0049745E" w:rsidRDefault="0049745E">
      <w:r>
        <w:separator/>
      </w:r>
    </w:p>
  </w:endnote>
  <w:endnote w:type="continuationSeparator" w:id="0">
    <w:p w14:paraId="10ABBCD6" w14:textId="77777777" w:rsidR="0049745E" w:rsidRDefault="0049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7629" w14:textId="77777777" w:rsidR="0049745E" w:rsidRDefault="0049745E">
      <w:r>
        <w:separator/>
      </w:r>
    </w:p>
  </w:footnote>
  <w:footnote w:type="continuationSeparator" w:id="0">
    <w:p w14:paraId="0F7407FA" w14:textId="77777777" w:rsidR="0049745E" w:rsidRDefault="00497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5325A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0961F8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FC6E6F"/>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4F409C2"/>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3A744A"/>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8" w15:restartNumberingAfterBreak="0">
    <w:nsid w:val="59E8526C"/>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C9C6B10"/>
    <w:multiLevelType w:val="hybridMultilevel"/>
    <w:tmpl w:val="33629370"/>
    <w:lvl w:ilvl="0" w:tplc="843E9E04">
      <w:start w:val="1"/>
      <w:numFmt w:val="bullet"/>
      <w:lvlText w:val="-"/>
      <w:lvlJc w:val="left"/>
      <w:pPr>
        <w:tabs>
          <w:tab w:val="num" w:pos="360"/>
        </w:tabs>
        <w:ind w:left="360" w:hanging="360"/>
      </w:pPr>
      <w:rPr>
        <w:rFonts w:ascii="Times New Roman" w:eastAsia="Malgun Gothic" w:hAnsi="Times New Roman" w:cs="Times New Roman"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5"/>
  </w:num>
  <w:num w:numId="4">
    <w:abstractNumId w:val="14"/>
  </w:num>
  <w:num w:numId="5">
    <w:abstractNumId w:val="8"/>
  </w:num>
  <w:num w:numId="6">
    <w:abstractNumId w:val="7"/>
  </w:num>
  <w:num w:numId="7">
    <w:abstractNumId w:val="17"/>
  </w:num>
  <w:num w:numId="8">
    <w:abstractNumId w:val="19"/>
  </w:num>
  <w:num w:numId="9">
    <w:abstractNumId w:val="16"/>
  </w:num>
  <w:num w:numId="10">
    <w:abstractNumId w:val="2"/>
  </w:num>
  <w:num w:numId="11">
    <w:abstractNumId w:val="4"/>
  </w:num>
  <w:num w:numId="12">
    <w:abstractNumId w:val="3"/>
  </w:num>
  <w:num w:numId="13">
    <w:abstractNumId w:val="0"/>
  </w:num>
  <w:num w:numId="14">
    <w:abstractNumId w:val="5"/>
  </w:num>
  <w:num w:numId="15">
    <w:abstractNumId w:val="2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 w:numId="26">
    <w:abstractNumId w:val="13"/>
  </w:num>
  <w:num w:numId="27">
    <w:abstractNumId w:val="12"/>
  </w:num>
  <w:num w:numId="28">
    <w:abstractNumId w:val="11"/>
  </w:num>
  <w:num w:numId="29">
    <w:abstractNumId w:val="18"/>
  </w:num>
  <w:num w:numId="30">
    <w:abstractNumId w:val="6"/>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mwqAUAdV/TBywAAAA="/>
  </w:docVars>
  <w:rsids>
    <w:rsidRoot w:val="00282213"/>
    <w:rsid w:val="00000265"/>
    <w:rsid w:val="00000A35"/>
    <w:rsid w:val="0000223C"/>
    <w:rsid w:val="00004165"/>
    <w:rsid w:val="000153D5"/>
    <w:rsid w:val="00020C56"/>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70F6"/>
    <w:rsid w:val="0038020A"/>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D23"/>
    <w:rsid w:val="006B25DE"/>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4F8A"/>
    <w:rsid w:val="0070646B"/>
    <w:rsid w:val="007066F8"/>
    <w:rsid w:val="00706F63"/>
    <w:rsid w:val="007130A2"/>
    <w:rsid w:val="00713E16"/>
    <w:rsid w:val="00715463"/>
    <w:rsid w:val="00730655"/>
    <w:rsid w:val="00730FEC"/>
    <w:rsid w:val="00731D77"/>
    <w:rsid w:val="00732360"/>
    <w:rsid w:val="0073390A"/>
    <w:rsid w:val="00734E64"/>
    <w:rsid w:val="00736B37"/>
    <w:rsid w:val="00740A35"/>
    <w:rsid w:val="007449B9"/>
    <w:rsid w:val="00747C53"/>
    <w:rsid w:val="007520B4"/>
    <w:rsid w:val="007524BC"/>
    <w:rsid w:val="00763891"/>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74FD"/>
    <w:rsid w:val="00BC11E9"/>
    <w:rsid w:val="00BC22DC"/>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2330"/>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0A36"/>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519E"/>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BE9"/>
    <w:rsid w:val="00F61C09"/>
    <w:rsid w:val="00F65582"/>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7910A-9696-4F01-B753-2FA693ED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82</Pages>
  <Words>18708</Words>
  <Characters>106640</Characters>
  <Application>Microsoft Office Word</Application>
  <DocSecurity>0</DocSecurity>
  <Lines>888</Lines>
  <Paragraphs>250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3</cp:revision>
  <cp:lastPrinted>2019-04-25T01:09:00Z</cp:lastPrinted>
  <dcterms:created xsi:type="dcterms:W3CDTF">2023-09-27T05:06:00Z</dcterms:created>
  <dcterms:modified xsi:type="dcterms:W3CDTF">2023-09-27T07:59:00Z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